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093" w:rsidRPr="00E5551B" w:rsidRDefault="001D0093" w:rsidP="00C337DE">
      <w:pPr>
        <w:keepNext/>
        <w:keepLines/>
        <w:tabs>
          <w:tab w:val="clear" w:pos="1134"/>
        </w:tabs>
        <w:spacing w:before="200"/>
        <w:ind w:left="1134" w:hanging="1134"/>
        <w:outlineLvl w:val="2"/>
        <w:rPr>
          <w:rFonts w:eastAsia="SimSun"/>
          <w:b/>
          <w:sz w:val="30"/>
          <w:szCs w:val="30"/>
          <w:lang w:val="en-US" w:eastAsia="zh-CN"/>
        </w:rPr>
      </w:pPr>
      <w:bookmarkStart w:id="0" w:name="_Toc462757126"/>
      <w:r w:rsidRPr="00E5551B">
        <w:rPr>
          <w:rFonts w:eastAsia="SimSun"/>
          <w:b/>
          <w:lang w:val="en-US" w:eastAsia="zh-CN"/>
        </w:rPr>
        <w:t>5.1.2</w:t>
      </w:r>
      <w:r w:rsidRPr="00E5551B">
        <w:rPr>
          <w:rFonts w:eastAsia="SimSun"/>
          <w:b/>
          <w:lang w:val="en-US" w:eastAsia="zh-CN"/>
        </w:rPr>
        <w:tab/>
        <w:t>Detailed specification of the radio interface</w:t>
      </w:r>
      <w:bookmarkEnd w:id="0"/>
    </w:p>
    <w:p w:rsidR="001D0093" w:rsidRPr="00E5551B"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51B">
        <w:rPr>
          <w:rFonts w:eastAsia="SimSun"/>
          <w:color w:val="000000"/>
          <w:szCs w:val="24"/>
          <w:lang w:val="en-US" w:eastAsia="zh-CN"/>
        </w:rPr>
        <w:t>The standards contained in this section are derived from the global core specifications for IMT 2000 contained at</w:t>
      </w:r>
      <w:r w:rsidRPr="00E5551B">
        <w:rPr>
          <w:rFonts w:eastAsia="SimSun"/>
          <w:color w:val="000000"/>
          <w:szCs w:val="24"/>
          <w:lang w:val="en-US" w:eastAsia="zh-CN"/>
        </w:rPr>
        <w:br/>
      </w:r>
      <w:r w:rsidRPr="00E5551B">
        <w:rPr>
          <w:rFonts w:eastAsia="SimSun"/>
          <w:color w:val="0563C1"/>
          <w:szCs w:val="24"/>
          <w:u w:val="single"/>
          <w:lang w:val="en-US" w:eastAsia="zh-CN"/>
        </w:rPr>
        <w:t>http://ties.itu.int/u/itu-r/ede/rsg5/IMT-2000/GCS/GCSrev1</w:t>
      </w:r>
      <w:r w:rsidRPr="00E5551B">
        <w:rPr>
          <w:color w:val="0563C1"/>
          <w:szCs w:val="24"/>
          <w:u w:val="single"/>
          <w:lang w:val="en-US" w:eastAsia="ja-JP"/>
        </w:rPr>
        <w:t>3</w:t>
      </w:r>
      <w:r w:rsidRPr="00E5551B">
        <w:rPr>
          <w:rFonts w:eastAsia="SimSun"/>
          <w:color w:val="000000"/>
          <w:szCs w:val="24"/>
          <w:lang w:val="en-US" w:eastAsia="zh-CN"/>
        </w:rPr>
        <w:t xml:space="preserve">. Only the specifications listed below are relevant to this Recommendation. </w:t>
      </w:r>
      <w:r w:rsidRPr="00E5551B">
        <w:rPr>
          <w:color w:val="000000"/>
          <w:szCs w:val="24"/>
        </w:rPr>
        <w:t>For releases prior to Release 8, see Recommendation ITU-R M.1457-12.</w:t>
      </w:r>
    </w:p>
    <w:p w:rsidR="001D0093" w:rsidRPr="00E5551B"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51B">
        <w:rPr>
          <w:rFonts w:eastAsia="SimSun"/>
          <w:color w:val="000000"/>
          <w:szCs w:val="24"/>
          <w:lang w:val="en-US" w:eastAsia="zh-CN"/>
        </w:rPr>
        <w:t xml:space="preserve">The following notes apply to the sections below, where indicated: </w:t>
      </w:r>
    </w:p>
    <w:p w:rsidR="001D0093" w:rsidRPr="00E5551B"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51B">
        <w:rPr>
          <w:rFonts w:eastAsia="SimSun"/>
          <w:color w:val="000000"/>
          <w:szCs w:val="24"/>
          <w:lang w:val="en-US" w:eastAsia="zh-CN"/>
        </w:rPr>
        <w:t xml:space="preserve">1)   The relevant SDOs should make their reference material available from their web site. </w:t>
      </w:r>
    </w:p>
    <w:p w:rsidR="001D0093" w:rsidRPr="00E5551B" w:rsidRDefault="001D0093" w:rsidP="001D0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E5551B">
        <w:rPr>
          <w:rFonts w:eastAsia="SimSun"/>
          <w:color w:val="000000"/>
          <w:szCs w:val="24"/>
          <w:lang w:val="en-US" w:eastAsia="zh-CN"/>
        </w:rPr>
        <w:t>2)   This information was supplied by the recognized external organizations and relates to their own deliverables of the transposed global core specification.</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t>5.1.2.1</w:t>
      </w:r>
      <w:r w:rsidRPr="00CF3217">
        <w:rPr>
          <w:rFonts w:eastAsia="SimSun"/>
          <w:bCs/>
          <w:color w:val="000000"/>
          <w:szCs w:val="24"/>
          <w:lang w:val="en-US" w:eastAsia="zh-CN"/>
        </w:rPr>
        <w:tab/>
        <w:t>25.200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5.1.2.1.1</w:t>
      </w:r>
      <w:r w:rsidRPr="00CF3217">
        <w:rPr>
          <w:rFonts w:ascii="Arial" w:eastAsia="SimSun" w:hAnsi="Arial" w:cs="Arial"/>
          <w:szCs w:val="24"/>
          <w:lang w:val="en-US" w:eastAsia="zh-CN"/>
        </w:rPr>
        <w:tab/>
      </w:r>
      <w:r w:rsidRPr="00CF3217">
        <w:rPr>
          <w:rFonts w:eastAsia="SimSun"/>
          <w:bCs/>
          <w:color w:val="000000"/>
          <w:szCs w:val="24"/>
          <w:lang w:val="en-US" w:eastAsia="zh-CN"/>
        </w:rPr>
        <w:t>TS 25.201</w:t>
      </w:r>
    </w:p>
    <w:p w:rsidR="001D0093"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CF3217">
        <w:rPr>
          <w:rFonts w:eastAsia="SimSun"/>
          <w:b/>
          <w:bCs/>
          <w:color w:val="000000"/>
          <w:szCs w:val="24"/>
          <w:lang w:val="en-US" w:eastAsia="zh-CN"/>
        </w:rPr>
        <w:t>Physical layer – General description</w:t>
      </w:r>
    </w:p>
    <w:p w:rsidR="001D0093" w:rsidRDefault="001D0093" w:rsidP="001D0093">
      <w:pPr>
        <w:widowControl w:val="0"/>
        <w:tabs>
          <w:tab w:val="left" w:pos="90"/>
        </w:tabs>
        <w:spacing w:before="81"/>
        <w:rPr>
          <w:color w:val="000000"/>
          <w:sz w:val="30"/>
          <w:szCs w:val="30"/>
        </w:rPr>
      </w:pPr>
      <w:r>
        <w:rPr>
          <w:color w:val="000000"/>
          <w:szCs w:val="24"/>
        </w:rPr>
        <w:t>This specification gives a general description of the physical layer of the UTRA radio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5.1.2.1.2</w:t>
      </w:r>
      <w:r w:rsidRPr="00CF3217">
        <w:rPr>
          <w:rFonts w:ascii="Arial" w:eastAsia="SimSun" w:hAnsi="Arial" w:cs="Arial"/>
          <w:szCs w:val="24"/>
          <w:lang w:val="en-US" w:eastAsia="zh-CN"/>
        </w:rPr>
        <w:tab/>
      </w:r>
      <w:r w:rsidRPr="00CF3217">
        <w:rPr>
          <w:rFonts w:eastAsia="SimSun"/>
          <w:bCs/>
          <w:color w:val="000000"/>
          <w:szCs w:val="24"/>
          <w:lang w:val="en-US" w:eastAsia="zh-CN"/>
        </w:rPr>
        <w:t>TS 25.211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Physical channels and mapping of transport channels onto physical channels (FDD)</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the characteristics of the Layer 1 transport channels and physical channels in the FDD mode of UTRA. The main objectives of the specification are to be a part of the full description of the UTRA Layer 1, and to serve as a basis for the drafting of the actual technical specification.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5.1.2.1.3</w:t>
      </w:r>
      <w:r w:rsidRPr="00CF3217">
        <w:rPr>
          <w:rFonts w:ascii="Arial" w:eastAsia="SimSun" w:hAnsi="Arial" w:cs="Arial"/>
          <w:szCs w:val="24"/>
          <w:lang w:val="en-US" w:eastAsia="zh-CN"/>
        </w:rPr>
        <w:tab/>
      </w:r>
      <w:r w:rsidRPr="00CF3217">
        <w:rPr>
          <w:rFonts w:eastAsia="SimSun"/>
          <w:bCs/>
          <w:color w:val="000000"/>
          <w:szCs w:val="24"/>
          <w:lang w:val="en-US" w:eastAsia="zh-CN"/>
        </w:rPr>
        <w:t>TS 25.212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CF3217">
        <w:rPr>
          <w:rFonts w:eastAsia="SimSun"/>
          <w:b/>
          <w:bCs/>
          <w:color w:val="000000"/>
          <w:szCs w:val="24"/>
          <w:lang w:val="en-US" w:eastAsia="zh-CN"/>
        </w:rPr>
        <w:t>Multiplexing and channel coding (FDD)</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characteristics of the Layer 1 multiplexing and channel coding in the FDD mode of UTRA.</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5.1.2.1.4</w:t>
      </w:r>
      <w:r w:rsidRPr="00CF3217">
        <w:rPr>
          <w:rFonts w:ascii="Arial" w:eastAsia="SimSun" w:hAnsi="Arial" w:cs="Arial"/>
          <w:szCs w:val="24"/>
          <w:lang w:val="en-US" w:eastAsia="zh-CN"/>
        </w:rPr>
        <w:tab/>
      </w:r>
      <w:r w:rsidRPr="00CF3217">
        <w:rPr>
          <w:rFonts w:eastAsia="SimSun"/>
          <w:bCs/>
          <w:color w:val="000000"/>
          <w:szCs w:val="24"/>
          <w:lang w:val="en-US" w:eastAsia="zh-CN"/>
        </w:rPr>
        <w:t>TS 25.213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Spreading and modulation (FDD)</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spreading and modulation for UTRA physical layer FDD mode.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5.1.2.1.5</w:t>
      </w:r>
      <w:r w:rsidRPr="00CF3217">
        <w:rPr>
          <w:rFonts w:ascii="Arial" w:eastAsia="SimSun" w:hAnsi="Arial" w:cs="Arial"/>
          <w:szCs w:val="24"/>
          <w:lang w:val="en-US" w:eastAsia="zh-CN"/>
        </w:rPr>
        <w:tab/>
      </w:r>
      <w:r w:rsidRPr="00CF3217">
        <w:rPr>
          <w:rFonts w:eastAsia="SimSun"/>
          <w:bCs/>
          <w:color w:val="000000"/>
          <w:szCs w:val="24"/>
          <w:lang w:val="en-US" w:eastAsia="zh-CN"/>
        </w:rPr>
        <w:t>TS 25.214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CF3217">
        <w:rPr>
          <w:rFonts w:eastAsia="SimSun"/>
          <w:b/>
          <w:bCs/>
          <w:color w:val="000000"/>
          <w:szCs w:val="24"/>
          <w:lang w:val="en-US" w:eastAsia="zh-CN"/>
        </w:rPr>
        <w:t>Physical layer procedures (FDD)</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and establishes the characteristics of the physical layer procedures in the FDD mode of UTRA.</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5.1.2.1.6</w:t>
      </w:r>
      <w:r w:rsidRPr="00CF3217">
        <w:rPr>
          <w:rFonts w:ascii="Arial" w:eastAsia="SimSun" w:hAnsi="Arial" w:cs="Arial"/>
          <w:szCs w:val="24"/>
          <w:lang w:val="en-US" w:eastAsia="zh-CN"/>
        </w:rPr>
        <w:tab/>
      </w:r>
      <w:r w:rsidRPr="00CF3217">
        <w:rPr>
          <w:rFonts w:eastAsia="SimSun"/>
          <w:bCs/>
          <w:color w:val="000000"/>
          <w:szCs w:val="24"/>
          <w:lang w:val="en-US" w:eastAsia="zh-CN"/>
        </w:rPr>
        <w:t>TS 25.215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Physical layer; Measurements (FDD)</w:t>
      </w:r>
    </w:p>
    <w:p w:rsidR="001D0093" w:rsidRPr="00CF3217" w:rsidRDefault="001D0093" w:rsidP="001D0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 xml:space="preserve">This specification describes the measurements done at the UE and network in order to support operation in idle mode and connected mode for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fr-CH" w:eastAsia="zh-CN"/>
        </w:rPr>
      </w:pPr>
      <w:r w:rsidRPr="00CF3217">
        <w:rPr>
          <w:rFonts w:eastAsia="SimSun"/>
          <w:color w:val="000000"/>
          <w:szCs w:val="24"/>
          <w:lang w:val="fr-CH" w:eastAsia="zh-CN"/>
        </w:rPr>
        <w:t>FDD mode.</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t>5.1.2.2</w:t>
      </w:r>
      <w:r w:rsidRPr="00CF3217">
        <w:rPr>
          <w:rFonts w:eastAsia="SimSun"/>
          <w:bCs/>
          <w:color w:val="000000"/>
          <w:szCs w:val="24"/>
          <w:lang w:val="en-US" w:eastAsia="zh-CN"/>
        </w:rPr>
        <w:tab/>
        <w:t>25.300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5.1.2.2.1</w:t>
      </w:r>
      <w:r w:rsidRPr="00CF3217">
        <w:rPr>
          <w:rFonts w:ascii="Arial" w:eastAsia="SimSun" w:hAnsi="Arial" w:cs="Arial"/>
          <w:szCs w:val="24"/>
          <w:lang w:val="en-US" w:eastAsia="zh-CN"/>
        </w:rPr>
        <w:tab/>
      </w:r>
      <w:r w:rsidRPr="00CF3217">
        <w:rPr>
          <w:rFonts w:eastAsia="SimSun"/>
          <w:bCs/>
          <w:color w:val="000000"/>
          <w:szCs w:val="24"/>
          <w:lang w:val="en-US" w:eastAsia="zh-CN"/>
        </w:rPr>
        <w:t>TS 25.301</w:t>
      </w:r>
    </w:p>
    <w:p w:rsidR="001D0093" w:rsidRPr="00CF3217" w:rsidRDefault="001D0093" w:rsidP="001D0093">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Radio interface protocol architecture</w:t>
      </w:r>
    </w:p>
    <w:p w:rsidR="001D0093" w:rsidRPr="00CF3217" w:rsidRDefault="001D0093" w:rsidP="001D0093">
      <w:pPr>
        <w:keepNext/>
        <w:keepLines/>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 xml:space="preserve">This specification describes an overview and overall description of the UE-UTRAN radio interface protocol architecture. Details of the radio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protocols will be specified in companion documents.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5.1.2.2.2</w:t>
      </w:r>
      <w:r w:rsidRPr="00CF3217">
        <w:rPr>
          <w:rFonts w:ascii="Arial" w:eastAsia="SimSun" w:hAnsi="Arial" w:cs="Arial"/>
          <w:szCs w:val="24"/>
          <w:lang w:val="en-US" w:eastAsia="zh-CN"/>
        </w:rPr>
        <w:tab/>
      </w:r>
      <w:r w:rsidRPr="00CF3217">
        <w:rPr>
          <w:rFonts w:eastAsia="SimSun"/>
          <w:bCs/>
          <w:color w:val="000000"/>
          <w:szCs w:val="24"/>
          <w:lang w:val="en-US" w:eastAsia="zh-CN"/>
        </w:rPr>
        <w:t>TS 25.302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Services provided by the physical layer</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a technical specification of the services provided by the physical layer of UTRA to upper layers.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5.1.2.2.3</w:t>
      </w:r>
      <w:r w:rsidRPr="00CF3217">
        <w:rPr>
          <w:rFonts w:ascii="Arial" w:eastAsia="SimSun" w:hAnsi="Arial" w:cs="Arial"/>
          <w:szCs w:val="24"/>
          <w:lang w:val="en-US" w:eastAsia="zh-CN"/>
        </w:rPr>
        <w:tab/>
      </w:r>
      <w:r w:rsidRPr="00CF3217">
        <w:rPr>
          <w:rFonts w:eastAsia="SimSun"/>
          <w:bCs/>
          <w:color w:val="000000"/>
          <w:szCs w:val="24"/>
          <w:lang w:val="en-US" w:eastAsia="zh-CN"/>
        </w:rPr>
        <w:t>TS 25.303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Interlayer procedures in Connected Mode</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5.1.2.2.4</w:t>
      </w:r>
      <w:r w:rsidRPr="00CF3217">
        <w:rPr>
          <w:rFonts w:ascii="Arial" w:eastAsia="SimSun" w:hAnsi="Arial" w:cs="Arial"/>
          <w:szCs w:val="24"/>
          <w:lang w:val="en-US" w:eastAsia="zh-CN"/>
        </w:rPr>
        <w:tab/>
      </w:r>
      <w:r w:rsidRPr="00CF3217">
        <w:rPr>
          <w:rFonts w:eastAsia="SimSun"/>
          <w:bCs/>
          <w:color w:val="000000"/>
          <w:szCs w:val="24"/>
          <w:lang w:val="en-US" w:eastAsia="zh-CN"/>
        </w:rPr>
        <w:t>TS 25.304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procedures in idle mode and procedures for cell reselection in connected mode</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Pr="00CF3217">
        <w:rPr>
          <w:rFonts w:eastAsia="SimSun"/>
          <w:color w:val="000000"/>
          <w:szCs w:val="24"/>
          <w:lang w:val="en-US" w:eastAsia="zh-CN"/>
        </w:rPr>
        <w:br/>
        <w:t>This specification presents also examples of inter-layer procedures related to the idle mode processes and describes idle mode functionality of a dual mode UMTS/GSM UE.</w:t>
      </w:r>
    </w:p>
    <w:p w:rsidR="007D58E8" w:rsidRDefault="007D58E8">
      <w:pPr>
        <w:tabs>
          <w:tab w:val="clear" w:pos="1134"/>
          <w:tab w:val="clear" w:pos="1871"/>
          <w:tab w:val="clear" w:pos="2268"/>
        </w:tabs>
        <w:overflowPunct/>
        <w:autoSpaceDE/>
        <w:autoSpaceDN/>
        <w:adjustRightInd/>
        <w:spacing w:before="0"/>
        <w:textAlignment w:val="auto"/>
        <w:rPr>
          <w:rFonts w:eastAsia="SimSun"/>
          <w:b/>
          <w:bCs/>
          <w:color w:val="000000"/>
          <w:szCs w:val="24"/>
          <w:lang w:val="en-US" w:eastAsia="zh-CN"/>
        </w:rPr>
      </w:pPr>
      <w:r>
        <w:rPr>
          <w:rFonts w:eastAsia="SimSun"/>
          <w:bCs/>
          <w:color w:val="000000"/>
          <w:szCs w:val="24"/>
          <w:lang w:val="en-US" w:eastAsia="zh-CN"/>
        </w:rPr>
        <w:br w:type="page"/>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lastRenderedPageBreak/>
        <w:t>5.1.2.2.5</w:t>
      </w:r>
      <w:r w:rsidRPr="00CF3217">
        <w:rPr>
          <w:rFonts w:ascii="Arial" w:eastAsia="SimSun" w:hAnsi="Arial" w:cs="Arial"/>
          <w:szCs w:val="24"/>
          <w:lang w:val="en-US" w:eastAsia="zh-CN"/>
        </w:rPr>
        <w:tab/>
      </w:r>
      <w:r w:rsidRPr="00CF3217">
        <w:rPr>
          <w:rFonts w:eastAsia="SimSun"/>
          <w:bCs/>
          <w:color w:val="000000"/>
          <w:szCs w:val="24"/>
          <w:lang w:val="en-US" w:eastAsia="zh-CN"/>
        </w:rPr>
        <w:t>TS 25.305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Stage 2 functional specification of User Equipment (UE) positioning in UTRAN</w:t>
      </w:r>
    </w:p>
    <w:p w:rsidR="001D0093" w:rsidRPr="00CF3217" w:rsidRDefault="001D0093" w:rsidP="001D0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 xml:space="preserve">This document specifies the Stage 2 of the UE Positioning function of UTRAN, which provides the mechanisms to support the calculation of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the geographical position of a UE.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5.1.2.2.6</w:t>
      </w:r>
      <w:r w:rsidRPr="00CF3217">
        <w:rPr>
          <w:rFonts w:ascii="Arial" w:eastAsia="SimSun" w:hAnsi="Arial" w:cs="Arial"/>
          <w:szCs w:val="24"/>
          <w:lang w:val="en-US" w:eastAsia="zh-CN"/>
        </w:rPr>
        <w:tab/>
      </w:r>
      <w:r w:rsidRPr="00CF3217">
        <w:rPr>
          <w:rFonts w:eastAsia="SimSun"/>
          <w:bCs/>
          <w:color w:val="000000"/>
          <w:szCs w:val="24"/>
          <w:lang w:val="en-US" w:eastAsia="zh-CN"/>
        </w:rPr>
        <w:t>TS 25.306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CF3217">
        <w:rPr>
          <w:rFonts w:eastAsia="SimSun"/>
          <w:b/>
          <w:bCs/>
          <w:color w:val="000000"/>
          <w:szCs w:val="24"/>
          <w:lang w:val="en-US" w:eastAsia="zh-CN"/>
        </w:rPr>
        <w:t>UE Radio Access capabilities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7D58E8" w:rsidRDefault="007D58E8"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Theme="minorEastAsia"/>
          <w:b/>
          <w:bCs/>
          <w:color w:val="000000"/>
          <w:sz w:val="18"/>
          <w:szCs w:val="18"/>
          <w:lang w:val="en-US" w:eastAsia="zh-CN"/>
        </w:rPr>
      </w:pP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5.1.2.2.7</w:t>
      </w:r>
      <w:r w:rsidRPr="00CF3217">
        <w:rPr>
          <w:rFonts w:ascii="Arial" w:eastAsia="SimSun" w:hAnsi="Arial" w:cs="Arial"/>
          <w:szCs w:val="24"/>
          <w:lang w:val="en-US" w:eastAsia="zh-CN"/>
        </w:rPr>
        <w:tab/>
      </w:r>
      <w:r w:rsidRPr="00CF3217">
        <w:rPr>
          <w:rFonts w:eastAsia="SimSun"/>
          <w:bCs/>
          <w:color w:val="000000"/>
          <w:szCs w:val="24"/>
          <w:lang w:val="en-US" w:eastAsia="zh-CN"/>
        </w:rPr>
        <w:t>TS 25.307</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Requirements on User </w:t>
      </w:r>
      <w:proofErr w:type="spellStart"/>
      <w:r w:rsidRPr="00CF3217">
        <w:rPr>
          <w:rFonts w:eastAsia="SimSun"/>
          <w:b/>
          <w:bCs/>
          <w:color w:val="000000"/>
          <w:szCs w:val="24"/>
          <w:lang w:val="en-US" w:eastAsia="zh-CN"/>
        </w:rPr>
        <w:t>Equipments</w:t>
      </w:r>
      <w:proofErr w:type="spellEnd"/>
      <w:r w:rsidRPr="00CF3217">
        <w:rPr>
          <w:rFonts w:eastAsia="SimSun"/>
          <w:b/>
          <w:bCs/>
          <w:color w:val="000000"/>
          <w:szCs w:val="24"/>
          <w:lang w:val="en-US" w:eastAsia="zh-CN"/>
        </w:rPr>
        <w:t xml:space="preserve"> (UEs) supporting a release-independent frequency band</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specifies requirements on UEs supporting a frequency band that is independent of release.</w:t>
      </w:r>
    </w:p>
    <w:p w:rsidR="001D0093" w:rsidRPr="007720FC" w:rsidRDefault="001D0093" w:rsidP="001D0093">
      <w:pPr>
        <w:widowControl w:val="0"/>
        <w:tabs>
          <w:tab w:val="clear" w:pos="1134"/>
          <w:tab w:val="clear" w:pos="1871"/>
          <w:tab w:val="clear" w:pos="2268"/>
          <w:tab w:val="left" w:pos="90"/>
        </w:tabs>
        <w:overflowPunct/>
        <w:spacing w:before="81"/>
        <w:textAlignment w:val="auto"/>
        <w:rPr>
          <w:rFonts w:eastAsiaTheme="minorEastAsia"/>
          <w:color w:val="000000"/>
          <w:sz w:val="30"/>
          <w:szCs w:val="30"/>
          <w:lang w:val="en-US" w:eastAsia="zh-CN"/>
        </w:rPr>
      </w:pPr>
      <w:r w:rsidRPr="007720FC">
        <w:rPr>
          <w:rFonts w:eastAsiaTheme="minorEastAsia"/>
          <w:color w:val="000000"/>
          <w:szCs w:val="24"/>
          <w:lang w:val="en-US" w:eastAsia="zh-CN"/>
        </w:rPr>
        <w:t>This document specifies requirements on UEs supporting a frequency band that is independent of release.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5.1.2.2.8</w:t>
      </w:r>
      <w:r w:rsidRPr="00CF3217">
        <w:rPr>
          <w:rFonts w:ascii="Arial" w:eastAsia="SimSun" w:hAnsi="Arial" w:cs="Arial"/>
          <w:szCs w:val="24"/>
          <w:lang w:val="en-US" w:eastAsia="zh-CN"/>
        </w:rPr>
        <w:tab/>
      </w:r>
      <w:r w:rsidRPr="00CF3217">
        <w:rPr>
          <w:rFonts w:eastAsia="SimSun"/>
          <w:bCs/>
          <w:color w:val="000000"/>
          <w:szCs w:val="24"/>
          <w:lang w:val="en-US" w:eastAsia="zh-CN"/>
        </w:rPr>
        <w:t>TS 25.308</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CF3217">
        <w:rPr>
          <w:rFonts w:eastAsia="SimSun"/>
          <w:b/>
          <w:bCs/>
          <w:color w:val="000000"/>
          <w:szCs w:val="24"/>
          <w:lang w:val="en-US" w:eastAsia="zh-CN"/>
        </w:rPr>
        <w:t>UTRA High Speed Downlink Packet Access (HSDPA); Overall description; Stage 2</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is a technical specification of the overall support of High Speed Downlink Packet Access in UTRA.</w:t>
      </w:r>
    </w:p>
    <w:p w:rsidR="001D0093" w:rsidRPr="002D5C5B" w:rsidRDefault="001D0093" w:rsidP="00C337DE">
      <w:pPr>
        <w:pStyle w:val="Titolo5"/>
        <w:rPr>
          <w:rFonts w:eastAsia="SimSun"/>
          <w:bCs/>
          <w:color w:val="000000"/>
          <w:sz w:val="30"/>
          <w:szCs w:val="30"/>
          <w:lang w:val="en-US" w:eastAsia="zh-CN"/>
        </w:rPr>
      </w:pPr>
      <w:r w:rsidRPr="00CF3217">
        <w:rPr>
          <w:bCs/>
        </w:rPr>
        <w:t>5.</w:t>
      </w:r>
      <w:r w:rsidRPr="00CF3217">
        <w:rPr>
          <w:rFonts w:eastAsia="SimSun"/>
          <w:bCs/>
          <w:color w:val="000000"/>
          <w:szCs w:val="24"/>
          <w:lang w:val="en-US" w:eastAsia="zh-CN"/>
        </w:rPr>
        <w:t>1.2.2.9</w:t>
      </w:r>
      <w:r w:rsidRPr="00CF3217">
        <w:rPr>
          <w:rFonts w:eastAsia="SimSun"/>
          <w:bCs/>
          <w:color w:val="000000"/>
          <w:szCs w:val="24"/>
          <w:lang w:val="en-US" w:eastAsia="zh-CN"/>
        </w:rPr>
        <w:tab/>
        <w:t>TS 25.319</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Enhanced uplink; Overall description; Stage 2</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is a technical specification of the overall support of FDD and TDD Enhanced Uplink in UTRA.</w:t>
      </w:r>
    </w:p>
    <w:p w:rsidR="001D0093" w:rsidRPr="002D5C5B" w:rsidRDefault="001D0093" w:rsidP="00C337DE">
      <w:pPr>
        <w:pStyle w:val="Titolo5"/>
        <w:rPr>
          <w:rFonts w:eastAsia="SimSun"/>
          <w:bCs/>
          <w:color w:val="000000"/>
          <w:sz w:val="30"/>
          <w:szCs w:val="30"/>
          <w:lang w:val="en-US" w:eastAsia="zh-CN"/>
        </w:rPr>
      </w:pPr>
      <w:r w:rsidRPr="00CF3217">
        <w:rPr>
          <w:rFonts w:eastAsia="SimSun"/>
          <w:bCs/>
          <w:lang w:eastAsia="zh-CN"/>
        </w:rPr>
        <w:t>5.1</w:t>
      </w:r>
      <w:r w:rsidRPr="00CF3217">
        <w:rPr>
          <w:rFonts w:eastAsia="SimSun"/>
          <w:bCs/>
          <w:color w:val="000000"/>
          <w:szCs w:val="24"/>
          <w:lang w:val="en-US" w:eastAsia="zh-CN"/>
        </w:rPr>
        <w:t>.2.2.10</w:t>
      </w:r>
      <w:r w:rsidRPr="00CF3217">
        <w:rPr>
          <w:rFonts w:eastAsia="SimSun"/>
          <w:bCs/>
          <w:color w:val="000000"/>
          <w:szCs w:val="24"/>
          <w:lang w:val="en-US" w:eastAsia="zh-CN"/>
        </w:rPr>
        <w:tab/>
        <w:t>TS 25.321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Medium Access Control (MAC) protocol specification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MAC protocol.</w:t>
      </w:r>
    </w:p>
    <w:p w:rsidR="001D0093" w:rsidRPr="002D5C5B" w:rsidRDefault="001D0093" w:rsidP="00C337DE">
      <w:pPr>
        <w:pStyle w:val="Titolo5"/>
        <w:rPr>
          <w:rFonts w:eastAsia="SimSun"/>
          <w:bCs/>
          <w:color w:val="000000"/>
          <w:sz w:val="30"/>
          <w:szCs w:val="30"/>
          <w:lang w:val="en-US" w:eastAsia="zh-CN"/>
        </w:rPr>
      </w:pPr>
      <w:r w:rsidRPr="00CF3217">
        <w:rPr>
          <w:bCs/>
        </w:rPr>
        <w:t>5</w:t>
      </w:r>
      <w:r w:rsidRPr="00CF3217">
        <w:rPr>
          <w:rFonts w:eastAsia="SimSun"/>
          <w:bCs/>
          <w:color w:val="000000"/>
          <w:szCs w:val="24"/>
          <w:lang w:val="en-US" w:eastAsia="zh-CN"/>
        </w:rPr>
        <w:t>.1.2.2.11</w:t>
      </w:r>
      <w:r w:rsidRPr="00CF3217">
        <w:rPr>
          <w:rFonts w:eastAsia="SimSun"/>
          <w:bCs/>
          <w:color w:val="000000"/>
          <w:szCs w:val="24"/>
          <w:lang w:val="en-US" w:eastAsia="zh-CN"/>
        </w:rPr>
        <w:tab/>
        <w:t>TS 25.322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Radio Link Control (RLC) protocol specification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lastRenderedPageBreak/>
        <w:t>This specification describes the RLC protocol.</w:t>
      </w:r>
    </w:p>
    <w:p w:rsidR="001D0093" w:rsidRPr="002D5C5B" w:rsidRDefault="001D0093" w:rsidP="00C337DE">
      <w:pPr>
        <w:pStyle w:val="Titolo5"/>
        <w:rPr>
          <w:rFonts w:eastAsia="SimSun"/>
          <w:bCs/>
          <w:color w:val="000000"/>
          <w:sz w:val="30"/>
          <w:szCs w:val="30"/>
          <w:lang w:val="en-US" w:eastAsia="zh-CN"/>
        </w:rPr>
      </w:pPr>
      <w:r w:rsidRPr="00CF3217">
        <w:rPr>
          <w:bCs/>
        </w:rPr>
        <w:t>5.1.</w:t>
      </w:r>
      <w:r w:rsidRPr="00CF3217">
        <w:rPr>
          <w:rFonts w:eastAsia="SimSun"/>
          <w:bCs/>
          <w:color w:val="000000"/>
          <w:szCs w:val="24"/>
          <w:lang w:val="en-US" w:eastAsia="zh-CN"/>
        </w:rPr>
        <w:t>2.2.12</w:t>
      </w:r>
      <w:r w:rsidRPr="00CF3217">
        <w:rPr>
          <w:rFonts w:eastAsia="SimSun"/>
          <w:bCs/>
          <w:color w:val="000000"/>
          <w:szCs w:val="24"/>
          <w:lang w:val="en-US" w:eastAsia="zh-CN"/>
        </w:rPr>
        <w:tab/>
        <w:t>TS 25.323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Packet Data Convergence Protocol (PDCP) specification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provides the description of the Packet Data Convergence Protocol (PDCP). PDCP provides its services to the NAS at the UE or</w:t>
      </w:r>
      <w:r w:rsidRPr="00CF3217">
        <w:rPr>
          <w:rFonts w:eastAsia="SimSun"/>
          <w:color w:val="000000"/>
          <w:sz w:val="30"/>
          <w:szCs w:val="30"/>
          <w:lang w:val="en-US" w:eastAsia="zh-CN"/>
        </w:rPr>
        <w:t xml:space="preserve"> </w:t>
      </w:r>
      <w:r w:rsidRPr="00CF3217">
        <w:rPr>
          <w:rFonts w:eastAsia="SimSun"/>
          <w:color w:val="000000"/>
          <w:szCs w:val="24"/>
          <w:lang w:val="en-US" w:eastAsia="zh-CN"/>
        </w:rPr>
        <w:t>the relay at the Radio Network Controller (RNC). PDCP uses the services provided by the Radio Link Control (RLC) sublayer.</w:t>
      </w:r>
    </w:p>
    <w:p w:rsidR="001D0093" w:rsidRPr="002D5C5B" w:rsidRDefault="001D0093" w:rsidP="00C337DE">
      <w:pPr>
        <w:pStyle w:val="Titolo5"/>
        <w:rPr>
          <w:rFonts w:eastAsia="SimSun"/>
          <w:bCs/>
          <w:color w:val="000000"/>
          <w:sz w:val="30"/>
          <w:szCs w:val="30"/>
          <w:lang w:val="en-US" w:eastAsia="zh-CN"/>
        </w:rPr>
      </w:pPr>
      <w:r w:rsidRPr="00CF3217">
        <w:rPr>
          <w:bCs/>
        </w:rPr>
        <w:t>5.1</w:t>
      </w:r>
      <w:r w:rsidRPr="00CF3217">
        <w:rPr>
          <w:rFonts w:eastAsia="SimSun"/>
          <w:bCs/>
          <w:color w:val="000000"/>
          <w:szCs w:val="24"/>
          <w:lang w:val="en-US" w:eastAsia="zh-CN"/>
        </w:rPr>
        <w:t>.2.2.13</w:t>
      </w:r>
      <w:r w:rsidRPr="00CF3217">
        <w:rPr>
          <w:rFonts w:eastAsia="SimSun"/>
          <w:bCs/>
          <w:color w:val="000000"/>
          <w:szCs w:val="24"/>
          <w:lang w:val="en-US" w:eastAsia="zh-CN"/>
        </w:rPr>
        <w:tab/>
        <w:t>TS 25.324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Broadcast/Multicast Control (BMC)</w:t>
      </w:r>
    </w:p>
    <w:p w:rsidR="001D0093" w:rsidRPr="00CF3217" w:rsidRDefault="001D0093" w:rsidP="001D0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 xml:space="preserve">This document provides the description of the Broadcast/Multicast Control Protocol (BMC). This protocol adapts broadcast and multicast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services on the radio interface.</w:t>
      </w:r>
    </w:p>
    <w:p w:rsidR="007D58E8" w:rsidRDefault="007D58E8">
      <w:pPr>
        <w:tabs>
          <w:tab w:val="clear" w:pos="1134"/>
          <w:tab w:val="clear" w:pos="1871"/>
          <w:tab w:val="clear" w:pos="2268"/>
        </w:tabs>
        <w:overflowPunct/>
        <w:autoSpaceDE/>
        <w:autoSpaceDN/>
        <w:adjustRightInd/>
        <w:spacing w:before="0"/>
        <w:textAlignment w:val="auto"/>
        <w:rPr>
          <w:rFonts w:eastAsia="SimSun"/>
          <w:b/>
          <w:bCs/>
          <w:color w:val="000000"/>
          <w:szCs w:val="24"/>
          <w:lang w:val="en-US" w:eastAsia="zh-CN"/>
        </w:rPr>
      </w:pPr>
      <w:r>
        <w:rPr>
          <w:rFonts w:eastAsia="SimSun"/>
          <w:bCs/>
          <w:color w:val="000000"/>
          <w:szCs w:val="24"/>
          <w:lang w:val="en-US" w:eastAsia="zh-CN"/>
        </w:rPr>
        <w:br w:type="page"/>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5.1.2.2.14</w:t>
      </w:r>
      <w:r w:rsidRPr="00CF3217">
        <w:rPr>
          <w:rFonts w:eastAsia="SimSun"/>
          <w:bCs/>
          <w:color w:val="000000"/>
          <w:szCs w:val="24"/>
          <w:lang w:val="en-US" w:eastAsia="zh-CN"/>
        </w:rPr>
        <w:tab/>
        <w:t>TS 25.327</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High Speed Packet Access (HSPA); Requirements on User </w:t>
      </w:r>
      <w:proofErr w:type="spellStart"/>
      <w:r w:rsidRPr="00CF3217">
        <w:rPr>
          <w:rFonts w:eastAsia="SimSun"/>
          <w:b/>
          <w:bCs/>
          <w:color w:val="000000"/>
          <w:szCs w:val="24"/>
          <w:lang w:val="en-US" w:eastAsia="zh-CN"/>
        </w:rPr>
        <w:t>Equipments</w:t>
      </w:r>
      <w:proofErr w:type="spellEnd"/>
      <w:r w:rsidRPr="00CF3217">
        <w:rPr>
          <w:rFonts w:eastAsia="SimSun"/>
          <w:b/>
          <w:bCs/>
          <w:color w:val="000000"/>
          <w:szCs w:val="24"/>
          <w:lang w:val="en-US" w:eastAsia="zh-CN"/>
        </w:rPr>
        <w:t xml:space="preserve"> (UEs) supporting a release-independent frequency band and multi-carrier configuration</w:t>
      </w:r>
    </w:p>
    <w:p w:rsidR="001D0093"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This document specifies requirements on UEs supporting a DB-DC-HSDPA configuration that is independent of release. TSG-RAN has agreed</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that the </w:t>
      </w:r>
      <w:proofErr w:type="spellStart"/>
      <w:r w:rsidRPr="00CF3217">
        <w:rPr>
          <w:rFonts w:eastAsia="SimSun"/>
          <w:color w:val="000000"/>
          <w:szCs w:val="24"/>
          <w:lang w:val="en-US" w:eastAsia="zh-CN"/>
        </w:rPr>
        <w:t>standardisation</w:t>
      </w:r>
      <w:proofErr w:type="spellEnd"/>
      <w:r w:rsidRPr="00CF3217">
        <w:rPr>
          <w:rFonts w:eastAsia="SimSun"/>
          <w:color w:val="000000"/>
          <w:szCs w:val="24"/>
          <w:lang w:val="en-US" w:eastAsia="zh-CN"/>
        </w:rPr>
        <w:t xml:space="preserve"> of new configurations may be independent of a release. However, in order to implement a UE that conforms to a particular release but supports a configuration that is specified in a later release, it is necessary to specify some extra requirements.</w:t>
      </w:r>
    </w:p>
    <w:p w:rsidR="001D0093" w:rsidRPr="002D5C5B" w:rsidRDefault="001D0093" w:rsidP="00C337DE">
      <w:pPr>
        <w:pStyle w:val="Titolo5"/>
        <w:rPr>
          <w:rFonts w:eastAsia="SimSun"/>
          <w:bCs/>
          <w:color w:val="000000"/>
          <w:sz w:val="30"/>
          <w:szCs w:val="30"/>
          <w:lang w:val="en-US" w:eastAsia="zh-CN"/>
        </w:rPr>
      </w:pPr>
      <w:r w:rsidRPr="00CF3217">
        <w:rPr>
          <w:rFonts w:eastAsia="SimSun"/>
          <w:bCs/>
          <w:lang w:eastAsia="zh-CN"/>
        </w:rPr>
        <w:t>5.1.2</w:t>
      </w:r>
      <w:r w:rsidRPr="00CF3217">
        <w:rPr>
          <w:rFonts w:eastAsia="SimSun"/>
          <w:bCs/>
          <w:color w:val="000000"/>
          <w:szCs w:val="24"/>
          <w:lang w:val="en-US" w:eastAsia="zh-CN"/>
        </w:rPr>
        <w:t>.2.15</w:t>
      </w:r>
      <w:r w:rsidRPr="00CF3217">
        <w:rPr>
          <w:rFonts w:eastAsia="SimSun"/>
          <w:bCs/>
          <w:color w:val="000000"/>
          <w:szCs w:val="24"/>
          <w:lang w:val="en-US" w:eastAsia="zh-CN"/>
        </w:rPr>
        <w:tab/>
        <w:t>TS 25.331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Radio Resource Control (RRC); Protocol specification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1D0093" w:rsidRPr="002D5C5B" w:rsidRDefault="001D0093" w:rsidP="00C337DE">
      <w:pPr>
        <w:pStyle w:val="Titolo5"/>
        <w:rPr>
          <w:rFonts w:eastAsia="SimSun"/>
          <w:bCs/>
          <w:color w:val="000000"/>
          <w:sz w:val="30"/>
          <w:szCs w:val="30"/>
          <w:lang w:val="en-US" w:eastAsia="zh-CN"/>
        </w:rPr>
      </w:pPr>
      <w:r w:rsidRPr="00CF3217">
        <w:rPr>
          <w:bCs/>
        </w:rPr>
        <w:t>5.1</w:t>
      </w:r>
      <w:r w:rsidRPr="00CF3217">
        <w:rPr>
          <w:rFonts w:eastAsia="SimSun"/>
          <w:bCs/>
          <w:color w:val="000000"/>
          <w:szCs w:val="24"/>
          <w:lang w:val="en-US" w:eastAsia="zh-CN"/>
        </w:rPr>
        <w:t>.2.2.16</w:t>
      </w:r>
      <w:r w:rsidRPr="00CF3217">
        <w:rPr>
          <w:rFonts w:eastAsia="SimSun"/>
          <w:bCs/>
          <w:color w:val="000000"/>
          <w:szCs w:val="24"/>
          <w:lang w:val="en-US" w:eastAsia="zh-CN"/>
        </w:rPr>
        <w:tab/>
        <w:t>TS 25.346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Introduction of the Multimedia Broadcast/Multicast Service (MBMS) in the Radio Access Network (RAN); Stage 2</w:t>
      </w:r>
    </w:p>
    <w:p w:rsidR="001D0093" w:rsidRPr="00CF3217" w:rsidRDefault="001D0093" w:rsidP="001D0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is a technical specification of the overall support of Multimedia Broadcast and Multicast Services in UTRA.</w:t>
      </w:r>
    </w:p>
    <w:p w:rsidR="001D0093" w:rsidRPr="002D5C5B" w:rsidRDefault="001D0093" w:rsidP="00C337DE">
      <w:pPr>
        <w:pStyle w:val="Titolo5"/>
        <w:rPr>
          <w:rFonts w:eastAsia="SimSun"/>
          <w:bCs/>
          <w:color w:val="000000"/>
          <w:sz w:val="30"/>
          <w:szCs w:val="30"/>
          <w:lang w:val="en-US" w:eastAsia="zh-CN"/>
        </w:rPr>
      </w:pPr>
      <w:r w:rsidRPr="00CF3217">
        <w:rPr>
          <w:bCs/>
        </w:rPr>
        <w:t>5.1.2</w:t>
      </w:r>
      <w:r w:rsidRPr="00CF3217">
        <w:rPr>
          <w:rFonts w:eastAsia="SimSun"/>
          <w:bCs/>
          <w:color w:val="000000"/>
          <w:szCs w:val="24"/>
          <w:lang w:val="en-US" w:eastAsia="zh-CN"/>
        </w:rPr>
        <w:t>.2.17</w:t>
      </w:r>
      <w:r w:rsidRPr="00CF3217">
        <w:rPr>
          <w:rFonts w:eastAsia="SimSun"/>
          <w:bCs/>
          <w:color w:val="000000"/>
          <w:szCs w:val="24"/>
          <w:lang w:val="en-US" w:eastAsia="zh-CN"/>
        </w:rPr>
        <w:tab/>
        <w:t>TS 25.367</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Mobility procedures for Home Node B (HNB); Overall description; Stage 2</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provides a high level description of the mobility procedures applicable to Home </w:t>
      </w:r>
      <w:proofErr w:type="spellStart"/>
      <w:r w:rsidRPr="00CF3217">
        <w:rPr>
          <w:rFonts w:eastAsia="SimSun"/>
          <w:color w:val="000000"/>
          <w:szCs w:val="24"/>
          <w:lang w:val="en-US" w:eastAsia="zh-CN"/>
        </w:rPr>
        <w:t>NodeB</w:t>
      </w:r>
      <w:proofErr w:type="spellEnd"/>
      <w:r w:rsidRPr="00CF3217">
        <w:rPr>
          <w:rFonts w:eastAsia="SimSun"/>
          <w:color w:val="000000"/>
          <w:szCs w:val="24"/>
          <w:lang w:val="en-US" w:eastAsia="zh-CN"/>
        </w:rPr>
        <w:t xml:space="preserve"> support.</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t>5.1.2.3</w:t>
      </w:r>
      <w:r w:rsidRPr="00CF3217">
        <w:rPr>
          <w:rFonts w:eastAsia="SimSun"/>
          <w:bCs/>
          <w:color w:val="000000"/>
          <w:szCs w:val="24"/>
          <w:lang w:val="en-US" w:eastAsia="zh-CN"/>
        </w:rPr>
        <w:tab/>
      </w:r>
      <w:r w:rsidRPr="00CF3217">
        <w:rPr>
          <w:rFonts w:eastAsia="SimSun"/>
          <w:bCs/>
          <w:color w:val="000000"/>
          <w:szCs w:val="24"/>
          <w:lang w:val="en-US" w:eastAsia="zh-CN"/>
        </w:rPr>
        <w:tab/>
        <w:t>25.400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w:t>
      </w:r>
      <w:r w:rsidRPr="00CF3217">
        <w:rPr>
          <w:rFonts w:ascii="Arial" w:eastAsia="SimSun" w:hAnsi="Arial" w:cs="Arial"/>
          <w:szCs w:val="24"/>
          <w:lang w:val="en-US" w:eastAsia="zh-CN"/>
        </w:rPr>
        <w:tab/>
      </w:r>
      <w:r w:rsidRPr="00CF3217">
        <w:rPr>
          <w:rFonts w:eastAsia="SimSun"/>
          <w:bCs/>
          <w:color w:val="000000"/>
          <w:szCs w:val="24"/>
          <w:lang w:val="en-US" w:eastAsia="zh-CN"/>
        </w:rPr>
        <w:t>TS 25.401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overall description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overall architecture of the UTRAN, including internal interfaces and assumptions on the radio and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w:t>
      </w:r>
      <w:r w:rsidRPr="00CF3217">
        <w:rPr>
          <w:rFonts w:ascii="Arial" w:eastAsia="SimSun" w:hAnsi="Arial" w:cs="Arial"/>
          <w:szCs w:val="24"/>
          <w:lang w:val="en-US" w:eastAsia="zh-CN"/>
        </w:rPr>
        <w:tab/>
      </w:r>
      <w:r w:rsidRPr="00CF3217">
        <w:rPr>
          <w:rFonts w:eastAsia="SimSun"/>
          <w:bCs/>
          <w:color w:val="000000"/>
          <w:szCs w:val="24"/>
          <w:lang w:val="en-US" w:eastAsia="zh-CN"/>
        </w:rPr>
        <w:t>TS 25.402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CF3217">
        <w:rPr>
          <w:rFonts w:eastAsia="SimSun"/>
          <w:b/>
          <w:bCs/>
          <w:color w:val="000000"/>
          <w:szCs w:val="24"/>
          <w:lang w:val="en-US" w:eastAsia="zh-CN"/>
        </w:rPr>
        <w:t>Synchronisation</w:t>
      </w:r>
      <w:proofErr w:type="spellEnd"/>
      <w:r w:rsidRPr="00CF3217">
        <w:rPr>
          <w:rFonts w:eastAsia="SimSun"/>
          <w:b/>
          <w:bCs/>
          <w:color w:val="000000"/>
          <w:szCs w:val="24"/>
          <w:lang w:val="en-US" w:eastAsia="zh-CN"/>
        </w:rPr>
        <w:t xml:space="preserve"> in UTRAN Stage 2</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constitutes the Stage 2 specification of different </w:t>
      </w:r>
      <w:proofErr w:type="spellStart"/>
      <w:r w:rsidRPr="00CF3217">
        <w:rPr>
          <w:rFonts w:eastAsia="SimSun"/>
          <w:color w:val="000000"/>
          <w:szCs w:val="24"/>
          <w:lang w:val="en-US" w:eastAsia="zh-CN"/>
        </w:rPr>
        <w:t>synchronisation</w:t>
      </w:r>
      <w:proofErr w:type="spellEnd"/>
      <w:r w:rsidRPr="00CF3217">
        <w:rPr>
          <w:rFonts w:eastAsia="SimSun"/>
          <w:color w:val="000000"/>
          <w:szCs w:val="24"/>
          <w:lang w:val="en-US" w:eastAsia="zh-CN"/>
        </w:rPr>
        <w:t xml:space="preserve"> mechanisms in UTRAN and on </w:t>
      </w:r>
      <w:proofErr w:type="spellStart"/>
      <w:r w:rsidRPr="00CF3217">
        <w:rPr>
          <w:rFonts w:eastAsia="SimSun"/>
          <w:color w:val="000000"/>
          <w:szCs w:val="24"/>
          <w:lang w:val="en-US" w:eastAsia="zh-CN"/>
        </w:rPr>
        <w:t>Uu</w:t>
      </w:r>
      <w:proofErr w:type="spellEnd"/>
      <w:r w:rsidRPr="00CF3217">
        <w:rPr>
          <w:rFonts w:eastAsia="SimSun"/>
          <w:color w:val="000000"/>
          <w:szCs w:val="24"/>
          <w:lang w:val="en-US" w:eastAsia="zh-CN"/>
        </w:rPr>
        <w:t>.</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5.1.2.3.3</w:t>
      </w:r>
      <w:r w:rsidRPr="00CF3217">
        <w:rPr>
          <w:rFonts w:ascii="Arial" w:eastAsia="SimSun" w:hAnsi="Arial" w:cs="Arial"/>
          <w:szCs w:val="24"/>
          <w:lang w:val="en-US" w:eastAsia="zh-CN"/>
        </w:rPr>
        <w:tab/>
      </w:r>
      <w:r w:rsidRPr="00CF3217">
        <w:rPr>
          <w:rFonts w:eastAsia="SimSun"/>
          <w:bCs/>
          <w:color w:val="000000"/>
          <w:szCs w:val="24"/>
          <w:lang w:val="en-US" w:eastAsia="zh-CN"/>
        </w:rPr>
        <w:t>TS 25.410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 xml:space="preserve"> interface: General aspects and principles</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 xml:space="preserve">This specification describes an introduction to the 25.41x series of technical specifications that define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 for the interconnection of RNC component of the UTRAN to the CN.</w:t>
      </w:r>
    </w:p>
    <w:p w:rsidR="007D58E8" w:rsidRDefault="007D58E8">
      <w:pPr>
        <w:tabs>
          <w:tab w:val="clear" w:pos="1134"/>
          <w:tab w:val="clear" w:pos="1871"/>
          <w:tab w:val="clear" w:pos="2268"/>
        </w:tabs>
        <w:overflowPunct/>
        <w:autoSpaceDE/>
        <w:autoSpaceDN/>
        <w:adjustRightInd/>
        <w:spacing w:before="0"/>
        <w:textAlignment w:val="auto"/>
        <w:rPr>
          <w:rFonts w:eastAsiaTheme="minorEastAsia"/>
          <w:b/>
          <w:bCs/>
          <w:color w:val="000000"/>
          <w:sz w:val="18"/>
          <w:szCs w:val="18"/>
          <w:lang w:val="en-US" w:eastAsia="zh-CN"/>
        </w:rPr>
      </w:pP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5.1.2.3.4</w:t>
      </w:r>
      <w:r w:rsidRPr="00CF3217">
        <w:rPr>
          <w:rFonts w:ascii="Arial" w:eastAsia="SimSun" w:hAnsi="Arial" w:cs="Arial"/>
          <w:szCs w:val="24"/>
          <w:lang w:val="en-US" w:eastAsia="zh-CN"/>
        </w:rPr>
        <w:tab/>
      </w:r>
      <w:r w:rsidRPr="00CF3217">
        <w:rPr>
          <w:rFonts w:eastAsia="SimSun"/>
          <w:bCs/>
          <w:color w:val="000000"/>
          <w:szCs w:val="24"/>
          <w:lang w:val="en-US" w:eastAsia="zh-CN"/>
        </w:rPr>
        <w:t>TS 25.411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 xml:space="preserve"> interface layer 1</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allowed to implement Layer 1 on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 The specification of transmission delay requirements and O&amp;M requirements are not in the scope of this specification.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5.1.2.3.5</w:t>
      </w:r>
      <w:r w:rsidRPr="00CF3217">
        <w:rPr>
          <w:rFonts w:ascii="Arial" w:eastAsia="SimSun" w:hAnsi="Arial" w:cs="Arial"/>
          <w:szCs w:val="24"/>
          <w:lang w:val="en-US" w:eastAsia="zh-CN"/>
        </w:rPr>
        <w:tab/>
      </w:r>
      <w:r w:rsidRPr="00CF3217">
        <w:rPr>
          <w:rFonts w:eastAsia="SimSun"/>
          <w:bCs/>
          <w:color w:val="000000"/>
          <w:szCs w:val="24"/>
          <w:lang w:val="en-US" w:eastAsia="zh-CN"/>
        </w:rPr>
        <w:t>TS 25.412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for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to be used across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5.1.2.3.6</w:t>
      </w:r>
      <w:r w:rsidRPr="00CF3217">
        <w:rPr>
          <w:rFonts w:ascii="Arial" w:eastAsia="SimSun" w:hAnsi="Arial" w:cs="Arial"/>
          <w:szCs w:val="24"/>
          <w:lang w:val="en-US" w:eastAsia="zh-CN"/>
        </w:rPr>
        <w:tab/>
      </w:r>
      <w:r w:rsidRPr="00CF3217">
        <w:rPr>
          <w:rFonts w:eastAsia="SimSun"/>
          <w:bCs/>
          <w:color w:val="000000"/>
          <w:szCs w:val="24"/>
          <w:lang w:val="en-US" w:eastAsia="zh-CN"/>
        </w:rPr>
        <w:t>TS 25.413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 xml:space="preserve"> interface Radio Access Network Application Part (RANAP)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between the CN and the UTRAN over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5.1.2.3.7</w:t>
      </w:r>
      <w:r w:rsidRPr="00CF3217">
        <w:rPr>
          <w:rFonts w:ascii="Arial" w:eastAsia="SimSun" w:hAnsi="Arial" w:cs="Arial"/>
          <w:szCs w:val="24"/>
          <w:lang w:val="en-US" w:eastAsia="zh-CN"/>
        </w:rPr>
        <w:tab/>
      </w:r>
      <w:r w:rsidRPr="00CF3217">
        <w:rPr>
          <w:rFonts w:eastAsia="SimSun"/>
          <w:bCs/>
          <w:color w:val="000000"/>
          <w:szCs w:val="24"/>
          <w:lang w:val="en-US" w:eastAsia="zh-CN"/>
        </w:rPr>
        <w:t>TS 25.414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 xml:space="preserve"> interface data transport and transport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for user data transport protocols and related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protocols to establish user plane transport bearers over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5.1.2.3.8</w:t>
      </w:r>
      <w:r w:rsidRPr="00CF3217">
        <w:rPr>
          <w:rFonts w:ascii="Arial" w:eastAsia="SimSun" w:hAnsi="Arial" w:cs="Arial"/>
          <w:szCs w:val="24"/>
          <w:lang w:val="en-US" w:eastAsia="zh-CN"/>
        </w:rPr>
        <w:tab/>
      </w:r>
      <w:r w:rsidRPr="00CF3217">
        <w:rPr>
          <w:rFonts w:eastAsia="SimSun"/>
          <w:bCs/>
          <w:color w:val="000000"/>
          <w:szCs w:val="24"/>
          <w:lang w:val="en-US" w:eastAsia="zh-CN"/>
        </w:rPr>
        <w:t>TS 25.415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 xml:space="preserve"> interface user plane protocols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protocols being used to transport and control over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user data streams.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5.1.2.3.9</w:t>
      </w:r>
      <w:r w:rsidRPr="00CF3217">
        <w:rPr>
          <w:rFonts w:ascii="Arial" w:eastAsia="SimSun" w:hAnsi="Arial" w:cs="Arial"/>
          <w:szCs w:val="24"/>
          <w:lang w:val="en-US" w:eastAsia="zh-CN"/>
        </w:rPr>
        <w:tab/>
      </w:r>
      <w:r w:rsidRPr="00CF3217">
        <w:rPr>
          <w:rFonts w:eastAsia="SimSun"/>
          <w:bCs/>
          <w:color w:val="000000"/>
          <w:szCs w:val="24"/>
          <w:lang w:val="en-US" w:eastAsia="zh-CN"/>
        </w:rPr>
        <w:t>TS 25.419</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w:t>
      </w:r>
      <w:proofErr w:type="spellEnd"/>
      <w:r w:rsidRPr="00CF3217">
        <w:rPr>
          <w:rFonts w:eastAsia="SimSun"/>
          <w:b/>
          <w:bCs/>
          <w:color w:val="000000"/>
          <w:szCs w:val="24"/>
          <w:lang w:val="en-US" w:eastAsia="zh-CN"/>
        </w:rPr>
        <w:t>-BC interface: Service Area Broadcast Protocol (SABP)</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Service Area Broadcast Protocol (SABP) between the Cell Broadcast Centre (CBC) and the Radio Network Controller (RNC).</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5.1.2.3.10</w:t>
      </w:r>
      <w:r w:rsidRPr="00CF3217">
        <w:rPr>
          <w:rFonts w:ascii="Arial" w:eastAsia="SimSun" w:hAnsi="Arial" w:cs="Arial"/>
          <w:szCs w:val="24"/>
          <w:lang w:val="en-US" w:eastAsia="zh-CN"/>
        </w:rPr>
        <w:tab/>
      </w:r>
      <w:r w:rsidRPr="00CF3217">
        <w:rPr>
          <w:rFonts w:eastAsia="SimSun"/>
          <w:bCs/>
          <w:color w:val="000000"/>
          <w:szCs w:val="24"/>
          <w:lang w:val="en-US" w:eastAsia="zh-CN"/>
        </w:rPr>
        <w:t>TS 25.420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general aspects and principles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an introduction to the TSG RAN TS 25.42x series of technical specifications that define the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xml:space="preserve"> interface. It is a logical interface for the interconnection of two RNC components of the UTRAN.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5.1.2.3.11</w:t>
      </w:r>
      <w:r w:rsidRPr="00CF3217">
        <w:rPr>
          <w:rFonts w:ascii="Arial" w:eastAsia="SimSun" w:hAnsi="Arial" w:cs="Arial"/>
          <w:szCs w:val="24"/>
          <w:lang w:val="en-US" w:eastAsia="zh-CN"/>
        </w:rPr>
        <w:tab/>
      </w:r>
      <w:r w:rsidRPr="00CF3217">
        <w:rPr>
          <w:rFonts w:eastAsia="SimSun"/>
          <w:bCs/>
          <w:color w:val="000000"/>
          <w:szCs w:val="24"/>
          <w:lang w:val="en-US" w:eastAsia="zh-CN"/>
        </w:rPr>
        <w:t>TS 25.421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layer 1</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allowed to implement Layer 1 on the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xml:space="preserve"> interface. The specification of transmission delay requirements and O&amp;M requirements are not in the scope of this specification.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5.1.2.3.12</w:t>
      </w:r>
      <w:r w:rsidRPr="00CF3217">
        <w:rPr>
          <w:rFonts w:ascii="Arial" w:eastAsia="SimSun" w:hAnsi="Arial" w:cs="Arial"/>
          <w:szCs w:val="24"/>
          <w:lang w:val="en-US" w:eastAsia="zh-CN"/>
        </w:rPr>
        <w:tab/>
      </w:r>
      <w:r w:rsidRPr="00CF3217">
        <w:rPr>
          <w:rFonts w:eastAsia="SimSun"/>
          <w:bCs/>
          <w:color w:val="000000"/>
          <w:szCs w:val="24"/>
          <w:lang w:val="en-US" w:eastAsia="zh-CN"/>
        </w:rPr>
        <w:t>TS 25.422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for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to be used across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5.1.2.3.13</w:t>
      </w:r>
      <w:r w:rsidRPr="00CF3217">
        <w:rPr>
          <w:rFonts w:ascii="Arial" w:eastAsia="SimSun" w:hAnsi="Arial" w:cs="Arial"/>
          <w:szCs w:val="24"/>
          <w:lang w:val="en-US" w:eastAsia="zh-CN"/>
        </w:rPr>
        <w:tab/>
      </w:r>
      <w:r w:rsidRPr="00CF3217">
        <w:rPr>
          <w:rFonts w:eastAsia="SimSun"/>
          <w:bCs/>
          <w:color w:val="000000"/>
          <w:szCs w:val="24"/>
          <w:lang w:val="en-US" w:eastAsia="zh-CN"/>
        </w:rPr>
        <w:t>TS 25.423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Radio Network Subsystem Application Part (RNSAP)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between RNCs in UTRAN.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5.1.2.3.14</w:t>
      </w:r>
      <w:r w:rsidRPr="00CF3217">
        <w:rPr>
          <w:rFonts w:ascii="Arial" w:eastAsia="SimSun" w:hAnsi="Arial" w:cs="Arial"/>
          <w:szCs w:val="24"/>
          <w:lang w:val="en-US" w:eastAsia="zh-CN"/>
        </w:rPr>
        <w:tab/>
      </w:r>
      <w:r w:rsidRPr="00CF3217">
        <w:rPr>
          <w:rFonts w:eastAsia="SimSun"/>
          <w:bCs/>
          <w:color w:val="000000"/>
          <w:szCs w:val="24"/>
          <w:lang w:val="en-US" w:eastAsia="zh-CN"/>
        </w:rPr>
        <w:t>TS 25.424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data transport &amp; transport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for Common Transport Channel data streams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the UTRAN RNS-RNS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xml:space="preserve">) interface data transport and transport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for common transport channel data streams.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5.1.2.3.15</w:t>
      </w:r>
      <w:r w:rsidRPr="00CF3217">
        <w:rPr>
          <w:rFonts w:ascii="Arial" w:eastAsia="SimSun" w:hAnsi="Arial" w:cs="Arial"/>
          <w:szCs w:val="24"/>
          <w:lang w:val="en-US" w:eastAsia="zh-CN"/>
        </w:rPr>
        <w:tab/>
      </w:r>
      <w:r w:rsidRPr="00CF3217">
        <w:rPr>
          <w:rFonts w:eastAsia="SimSun"/>
          <w:bCs/>
          <w:color w:val="000000"/>
          <w:szCs w:val="24"/>
          <w:lang w:val="en-US" w:eastAsia="zh-CN"/>
        </w:rPr>
        <w:t>TS 25.425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user plane protocols for Common Transport Channel data streams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UTRAN RNS-RNS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interface user plane protocols for common transport channel data streams.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5.1.2.3.16</w:t>
      </w:r>
      <w:r w:rsidRPr="00CF3217">
        <w:rPr>
          <w:rFonts w:ascii="Arial" w:eastAsia="SimSun" w:hAnsi="Arial" w:cs="Arial"/>
          <w:szCs w:val="24"/>
          <w:lang w:val="en-US" w:eastAsia="zh-CN"/>
        </w:rPr>
        <w:tab/>
      </w:r>
      <w:r w:rsidRPr="00CF3217">
        <w:rPr>
          <w:rFonts w:eastAsia="SimSun"/>
          <w:bCs/>
          <w:color w:val="000000"/>
          <w:szCs w:val="24"/>
          <w:lang w:val="en-US" w:eastAsia="zh-CN"/>
        </w:rPr>
        <w:t>TS 25.426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and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data transport &amp; transport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for DCH data streams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transport bearers for the DCH data streams on UTRAN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interfaces. The corresponding transport network control plane is also specified. The physical layer for the transport bearers is outside the scope of this TS.</w:t>
      </w:r>
    </w:p>
    <w:p w:rsidR="00872B0B"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Theme="minorEastAsia"/>
          <w:color w:val="000000"/>
          <w:sz w:val="18"/>
          <w:szCs w:val="18"/>
          <w:lang w:val="en-US" w:eastAsia="zh-CN"/>
        </w:rPr>
      </w:pPr>
    </w:p>
    <w:p w:rsidR="00872B0B" w:rsidRPr="00EE2A35"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Theme="minorEastAsia"/>
          <w:color w:val="000000"/>
          <w:sz w:val="23"/>
          <w:szCs w:val="23"/>
          <w:lang w:val="en-US" w:eastAsia="zh-CN"/>
        </w:rPr>
      </w:pP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5.1.2.3.17</w:t>
      </w:r>
      <w:r w:rsidRPr="00CF3217">
        <w:rPr>
          <w:rFonts w:ascii="Arial" w:eastAsia="SimSun" w:hAnsi="Arial" w:cs="Arial"/>
          <w:szCs w:val="24"/>
          <w:lang w:val="en-US" w:eastAsia="zh-CN"/>
        </w:rPr>
        <w:tab/>
      </w:r>
      <w:r w:rsidRPr="00CF3217">
        <w:rPr>
          <w:rFonts w:eastAsia="SimSun"/>
          <w:bCs/>
          <w:color w:val="000000"/>
          <w:szCs w:val="24"/>
          <w:lang w:val="en-US" w:eastAsia="zh-CN"/>
        </w:rPr>
        <w:t>TS 25.427</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w:t>
      </w:r>
      <w:proofErr w:type="spellStart"/>
      <w:r w:rsidRPr="00CF3217">
        <w:rPr>
          <w:rFonts w:eastAsia="SimSun"/>
          <w:b/>
          <w:bCs/>
          <w:color w:val="000000"/>
          <w:szCs w:val="24"/>
          <w:lang w:val="en-US" w:eastAsia="zh-CN"/>
        </w:rPr>
        <w:t>Iur</w:t>
      </w:r>
      <w:proofErr w:type="spellEnd"/>
      <w:r w:rsidRPr="00CF3217">
        <w:rPr>
          <w:rFonts w:eastAsia="SimSun"/>
          <w:b/>
          <w:bCs/>
          <w:color w:val="000000"/>
          <w:szCs w:val="24"/>
          <w:lang w:val="en-US" w:eastAsia="zh-CN"/>
        </w:rPr>
        <w:t xml:space="preserve"> interface user plane protocol for DCH data streams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UTRAN </w:t>
      </w:r>
      <w:proofErr w:type="spellStart"/>
      <w:r w:rsidRPr="00CF3217">
        <w:rPr>
          <w:rFonts w:eastAsia="SimSun"/>
          <w:color w:val="000000"/>
          <w:szCs w:val="24"/>
          <w:lang w:val="en-US" w:eastAsia="zh-CN"/>
        </w:rPr>
        <w:t>Iur</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interfaces user plane protocols for dedicated transport channel data streams.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5.1.2.3.18</w:t>
      </w:r>
      <w:r w:rsidRPr="00CF3217">
        <w:rPr>
          <w:rFonts w:ascii="Arial" w:eastAsia="SimSun" w:hAnsi="Arial" w:cs="Arial"/>
          <w:szCs w:val="24"/>
          <w:lang w:val="en-US" w:eastAsia="zh-CN"/>
        </w:rPr>
        <w:tab/>
      </w:r>
      <w:r w:rsidRPr="00CF3217">
        <w:rPr>
          <w:rFonts w:eastAsia="SimSun"/>
          <w:bCs/>
          <w:color w:val="000000"/>
          <w:szCs w:val="24"/>
          <w:lang w:val="en-US" w:eastAsia="zh-CN"/>
        </w:rPr>
        <w:t>TS 25.430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general aspects and principles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TSG RAN TS 25.43x series of UMTS technical specifications that define the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 The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 is a logical interface for the interconnection of Node B and RNC components of the UTRAN.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5.1.2.3.19</w:t>
      </w:r>
      <w:r w:rsidRPr="00CF3217">
        <w:rPr>
          <w:rFonts w:ascii="Arial" w:eastAsia="SimSun" w:hAnsi="Arial" w:cs="Arial"/>
          <w:szCs w:val="24"/>
          <w:lang w:val="en-US" w:eastAsia="zh-CN"/>
        </w:rPr>
        <w:tab/>
      </w:r>
      <w:r w:rsidRPr="00CF3217">
        <w:rPr>
          <w:rFonts w:eastAsia="SimSun"/>
          <w:bCs/>
          <w:color w:val="000000"/>
          <w:szCs w:val="24"/>
          <w:lang w:val="en-US" w:eastAsia="zh-CN"/>
        </w:rPr>
        <w:t>TS 25.431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Layer 1</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allowed to implement Layer 1 on the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 The specification of transmission delay requirements and O&amp;M requirements is not in the scope of this specification.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5.1.2.3.20</w:t>
      </w:r>
      <w:r w:rsidRPr="00CF3217">
        <w:rPr>
          <w:rFonts w:ascii="Arial" w:eastAsia="SimSun" w:hAnsi="Arial" w:cs="Arial"/>
          <w:szCs w:val="24"/>
          <w:lang w:val="en-US" w:eastAsia="zh-CN"/>
        </w:rPr>
        <w:tab/>
      </w:r>
      <w:r w:rsidRPr="00CF3217">
        <w:rPr>
          <w:rFonts w:eastAsia="SimSun"/>
          <w:bCs/>
          <w:color w:val="000000"/>
          <w:szCs w:val="24"/>
          <w:lang w:val="en-US" w:eastAsia="zh-CN"/>
        </w:rPr>
        <w:t>TS 25.432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related to the Node B application part (NBAP)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to be used across the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The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 is a logical interface for the interconnection of Node B and RNC components of the UTRAN. The RNC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between these nodes is based on NBAP.</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5.1.2.3.21</w:t>
      </w:r>
      <w:r w:rsidRPr="00CF3217">
        <w:rPr>
          <w:rFonts w:ascii="Arial" w:eastAsia="SimSun" w:hAnsi="Arial" w:cs="Arial"/>
          <w:szCs w:val="24"/>
          <w:lang w:val="en-US" w:eastAsia="zh-CN"/>
        </w:rPr>
        <w:tab/>
      </w:r>
      <w:r w:rsidRPr="00CF3217">
        <w:rPr>
          <w:rFonts w:eastAsia="SimSun"/>
          <w:bCs/>
          <w:color w:val="000000"/>
          <w:szCs w:val="24"/>
          <w:lang w:val="en-US" w:eastAsia="zh-CN"/>
        </w:rPr>
        <w:t>TS 25.433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Node B Application Part (NBAP)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for NBAP specification to be used over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5.1.2.3.22</w:t>
      </w:r>
      <w:r w:rsidRPr="00CF3217">
        <w:rPr>
          <w:rFonts w:ascii="Arial" w:eastAsia="SimSun" w:hAnsi="Arial" w:cs="Arial"/>
          <w:szCs w:val="24"/>
          <w:lang w:val="en-US" w:eastAsia="zh-CN"/>
        </w:rPr>
        <w:tab/>
      </w:r>
      <w:r w:rsidRPr="00CF3217">
        <w:rPr>
          <w:rFonts w:eastAsia="SimSun"/>
          <w:bCs/>
          <w:color w:val="000000"/>
          <w:szCs w:val="24"/>
          <w:lang w:val="en-US" w:eastAsia="zh-CN"/>
        </w:rPr>
        <w:t>TS 25.434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data transport and transport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for Common Transport Channel data streams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UTRAN RNC-Node B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xml:space="preserve">) interface data transport and transport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for CCH data streams.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5.1.2.3.23</w:t>
      </w:r>
      <w:r w:rsidRPr="00CF3217">
        <w:rPr>
          <w:rFonts w:ascii="Arial" w:eastAsia="SimSun" w:hAnsi="Arial" w:cs="Arial"/>
          <w:szCs w:val="24"/>
          <w:lang w:val="en-US" w:eastAsia="zh-CN"/>
        </w:rPr>
        <w:tab/>
      </w:r>
      <w:r w:rsidRPr="00CF3217">
        <w:rPr>
          <w:rFonts w:eastAsia="SimSun"/>
          <w:bCs/>
          <w:color w:val="000000"/>
          <w:szCs w:val="24"/>
          <w:lang w:val="en-US" w:eastAsia="zh-CN"/>
        </w:rPr>
        <w:t>TS 25.435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Iub</w:t>
      </w:r>
      <w:proofErr w:type="spellEnd"/>
      <w:r w:rsidRPr="00CF3217">
        <w:rPr>
          <w:rFonts w:eastAsia="SimSun"/>
          <w:b/>
          <w:bCs/>
          <w:color w:val="000000"/>
          <w:szCs w:val="24"/>
          <w:lang w:val="en-US" w:eastAsia="zh-CN"/>
        </w:rPr>
        <w:t xml:space="preserve"> interface user plane protocols for Common Transport Channel data streams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UTRAN RNC-Node B (</w:t>
      </w:r>
      <w:proofErr w:type="spellStart"/>
      <w:r w:rsidRPr="00CF3217">
        <w:rPr>
          <w:rFonts w:eastAsia="SimSun"/>
          <w:color w:val="000000"/>
          <w:szCs w:val="24"/>
          <w:lang w:val="en-US" w:eastAsia="zh-CN"/>
        </w:rPr>
        <w:t>Iub</w:t>
      </w:r>
      <w:proofErr w:type="spellEnd"/>
      <w:r w:rsidRPr="00CF3217">
        <w:rPr>
          <w:rFonts w:eastAsia="SimSun"/>
          <w:color w:val="000000"/>
          <w:szCs w:val="24"/>
          <w:lang w:val="en-US" w:eastAsia="zh-CN"/>
        </w:rPr>
        <w:t>) interface user plane protocols for common transport channel data streams.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5.1.2.3.24</w:t>
      </w:r>
      <w:r w:rsidRPr="00CF3217">
        <w:rPr>
          <w:rFonts w:ascii="Arial" w:eastAsia="SimSun" w:hAnsi="Arial" w:cs="Arial"/>
          <w:szCs w:val="24"/>
          <w:lang w:val="en-US" w:eastAsia="zh-CN"/>
        </w:rPr>
        <w:tab/>
      </w:r>
      <w:r w:rsidRPr="00CF3217">
        <w:rPr>
          <w:rFonts w:eastAsia="SimSun"/>
          <w:bCs/>
          <w:color w:val="000000"/>
          <w:szCs w:val="24"/>
          <w:lang w:val="en-US" w:eastAsia="zh-CN"/>
        </w:rPr>
        <w:t>TS 25.442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implementation-specific O&amp;M transport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transport of implementation specific O&amp;M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between Node B and the management platform in case that the transport is routed via the RNC.</w:t>
      </w:r>
    </w:p>
    <w:p w:rsidR="001D0093" w:rsidRPr="002D5C5B" w:rsidRDefault="001D0093" w:rsidP="00C337DE">
      <w:pPr>
        <w:pStyle w:val="Titolo5"/>
        <w:rPr>
          <w:rFonts w:eastAsia="SimSun"/>
          <w:bCs/>
          <w:color w:val="000000"/>
          <w:sz w:val="30"/>
          <w:szCs w:val="30"/>
          <w:lang w:val="fr-CH" w:eastAsia="zh-CN"/>
        </w:rPr>
      </w:pPr>
      <w:r w:rsidRPr="00CF3217">
        <w:rPr>
          <w:rFonts w:eastAsia="SimSun"/>
          <w:bCs/>
          <w:color w:val="000000"/>
          <w:szCs w:val="24"/>
          <w:lang w:val="fr-CH" w:eastAsia="zh-CN"/>
        </w:rPr>
        <w:t>5.1.2.3.25</w:t>
      </w:r>
      <w:r w:rsidRPr="00CF3217">
        <w:rPr>
          <w:rFonts w:ascii="Arial" w:eastAsia="SimSun" w:hAnsi="Arial" w:cs="Arial"/>
          <w:szCs w:val="24"/>
          <w:lang w:val="fr-CH" w:eastAsia="zh-CN"/>
        </w:rPr>
        <w:tab/>
      </w:r>
      <w:r w:rsidRPr="00CF3217">
        <w:rPr>
          <w:rFonts w:eastAsia="SimSun"/>
          <w:bCs/>
          <w:color w:val="000000"/>
          <w:szCs w:val="24"/>
          <w:lang w:val="fr-CH" w:eastAsia="zh-CN"/>
        </w:rPr>
        <w:t>TS 25.446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CF3217">
        <w:rPr>
          <w:rFonts w:eastAsia="SimSun"/>
          <w:b/>
          <w:bCs/>
          <w:color w:val="000000"/>
          <w:szCs w:val="24"/>
          <w:lang w:val="fr-CH" w:eastAsia="zh-CN"/>
        </w:rPr>
        <w:t xml:space="preserve">MBMS synchronisation </w:t>
      </w:r>
      <w:proofErr w:type="spellStart"/>
      <w:r w:rsidRPr="00CF3217">
        <w:rPr>
          <w:rFonts w:eastAsia="SimSun"/>
          <w:b/>
          <w:bCs/>
          <w:color w:val="000000"/>
          <w:szCs w:val="24"/>
          <w:lang w:val="fr-CH" w:eastAsia="zh-CN"/>
        </w:rPr>
        <w:t>protocol</w:t>
      </w:r>
      <w:proofErr w:type="spellEnd"/>
      <w:r w:rsidRPr="00CF3217">
        <w:rPr>
          <w:rFonts w:eastAsia="SimSun"/>
          <w:b/>
          <w:bCs/>
          <w:color w:val="000000"/>
          <w:szCs w:val="24"/>
          <w:lang w:val="fr-CH" w:eastAsia="zh-CN"/>
        </w:rPr>
        <w:t xml:space="preserve"> (SYNC)</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MBMS </w:t>
      </w:r>
      <w:proofErr w:type="spellStart"/>
      <w:r w:rsidRPr="00CF3217">
        <w:rPr>
          <w:rFonts w:eastAsia="SimSun"/>
          <w:color w:val="000000"/>
          <w:szCs w:val="24"/>
          <w:lang w:val="en-US" w:eastAsia="zh-CN"/>
        </w:rPr>
        <w:t>Synchronisation</w:t>
      </w:r>
      <w:proofErr w:type="spellEnd"/>
      <w:r w:rsidRPr="00CF3217">
        <w:rPr>
          <w:rFonts w:eastAsia="SimSun"/>
          <w:color w:val="000000"/>
          <w:szCs w:val="24"/>
          <w:lang w:val="en-US" w:eastAsia="zh-CN"/>
        </w:rPr>
        <w:t xml:space="preserve"> Protocol. For the release of this specification it is used on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towards UTRAN.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5.1.2.3.26</w:t>
      </w:r>
      <w:r w:rsidRPr="00CF3217">
        <w:rPr>
          <w:rFonts w:ascii="Arial" w:eastAsia="SimSun" w:hAnsi="Arial" w:cs="Arial"/>
          <w:szCs w:val="24"/>
          <w:lang w:val="en-US" w:eastAsia="zh-CN"/>
        </w:rPr>
        <w:tab/>
      </w:r>
      <w:r w:rsidRPr="00CF3217">
        <w:rPr>
          <w:rFonts w:eastAsia="SimSun"/>
          <w:bCs/>
          <w:color w:val="000000"/>
          <w:szCs w:val="24"/>
          <w:lang w:val="en-US" w:eastAsia="zh-CN"/>
        </w:rPr>
        <w:t>TS 25.450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Iupc</w:t>
      </w:r>
      <w:proofErr w:type="spellEnd"/>
      <w:r w:rsidRPr="00CF3217">
        <w:rPr>
          <w:rFonts w:eastAsia="SimSun"/>
          <w:b/>
          <w:bCs/>
          <w:color w:val="000000"/>
          <w:szCs w:val="24"/>
          <w:lang w:val="en-US" w:eastAsia="zh-CN"/>
        </w:rPr>
        <w:t xml:space="preserve"> interface general aspects and principles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is an introduction to the TSG RAN TS 25.45z series of UMTS Technical Specifications that define the </w:t>
      </w:r>
      <w:proofErr w:type="spellStart"/>
      <w:r w:rsidRPr="00CF3217">
        <w:rPr>
          <w:rFonts w:eastAsia="SimSun"/>
          <w:color w:val="000000"/>
          <w:szCs w:val="24"/>
          <w:lang w:val="en-US" w:eastAsia="zh-CN"/>
        </w:rPr>
        <w:t>Iupc</w:t>
      </w:r>
      <w:proofErr w:type="spellEnd"/>
      <w:r w:rsidRPr="00CF3217">
        <w:rPr>
          <w:rFonts w:eastAsia="SimSun"/>
          <w:color w:val="000000"/>
          <w:szCs w:val="24"/>
          <w:lang w:val="en-US" w:eastAsia="zh-CN"/>
        </w:rPr>
        <w:t xml:space="preserve"> Interface. The </w:t>
      </w:r>
      <w:proofErr w:type="spellStart"/>
      <w:r w:rsidRPr="00CF3217">
        <w:rPr>
          <w:rFonts w:eastAsia="SimSun"/>
          <w:color w:val="000000"/>
          <w:szCs w:val="24"/>
          <w:lang w:val="en-US" w:eastAsia="zh-CN"/>
        </w:rPr>
        <w:t>Iupc</w:t>
      </w:r>
      <w:proofErr w:type="spellEnd"/>
      <w:r w:rsidRPr="00CF3217">
        <w:rPr>
          <w:rFonts w:eastAsia="SimSun"/>
          <w:color w:val="000000"/>
          <w:sz w:val="30"/>
          <w:szCs w:val="30"/>
          <w:lang w:val="en-US" w:eastAsia="zh-CN"/>
        </w:rPr>
        <w:t xml:space="preserve"> </w:t>
      </w:r>
      <w:r w:rsidRPr="00CF3217">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7D58E8" w:rsidRDefault="007D58E8">
      <w:pPr>
        <w:tabs>
          <w:tab w:val="clear" w:pos="1134"/>
          <w:tab w:val="clear" w:pos="1871"/>
          <w:tab w:val="clear" w:pos="2268"/>
        </w:tabs>
        <w:overflowPunct/>
        <w:autoSpaceDE/>
        <w:autoSpaceDN/>
        <w:adjustRightInd/>
        <w:spacing w:before="0"/>
        <w:textAlignment w:val="auto"/>
        <w:rPr>
          <w:rFonts w:eastAsiaTheme="minorEastAsia"/>
          <w:b/>
          <w:bCs/>
          <w:color w:val="000000"/>
          <w:sz w:val="18"/>
          <w:szCs w:val="18"/>
          <w:lang w:val="en-US" w:eastAsia="zh-CN"/>
        </w:rPr>
      </w:pPr>
      <w:r>
        <w:rPr>
          <w:rFonts w:eastAsiaTheme="minorEastAsia"/>
          <w:b/>
          <w:bCs/>
          <w:color w:val="000000"/>
          <w:sz w:val="18"/>
          <w:szCs w:val="18"/>
          <w:lang w:val="en-US" w:eastAsia="zh-CN"/>
        </w:rPr>
        <w:br w:type="page"/>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5.1.2.3.27</w:t>
      </w:r>
      <w:r w:rsidRPr="00CF3217">
        <w:rPr>
          <w:rFonts w:ascii="Arial" w:eastAsia="SimSun" w:hAnsi="Arial" w:cs="Arial"/>
          <w:szCs w:val="24"/>
          <w:lang w:val="en-US" w:eastAsia="zh-CN"/>
        </w:rPr>
        <w:tab/>
      </w:r>
      <w:r w:rsidRPr="00CF3217">
        <w:rPr>
          <w:rFonts w:eastAsia="SimSun"/>
          <w:bCs/>
          <w:color w:val="000000"/>
          <w:szCs w:val="24"/>
          <w:lang w:val="en-US" w:eastAsia="zh-CN"/>
        </w:rPr>
        <w:t>TS 25.451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Iupc</w:t>
      </w:r>
      <w:proofErr w:type="spellEnd"/>
      <w:r w:rsidRPr="00CF3217">
        <w:rPr>
          <w:rFonts w:eastAsia="SimSun"/>
          <w:b/>
          <w:bCs/>
          <w:color w:val="000000"/>
          <w:szCs w:val="24"/>
          <w:lang w:val="en-US" w:eastAsia="zh-CN"/>
        </w:rPr>
        <w:t xml:space="preserve"> interface layer 1</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standards allowed to implement Layer 1 on the </w:t>
      </w:r>
      <w:proofErr w:type="spellStart"/>
      <w:r w:rsidRPr="00CF3217">
        <w:rPr>
          <w:rFonts w:eastAsia="SimSun"/>
          <w:color w:val="000000"/>
          <w:szCs w:val="24"/>
          <w:lang w:val="en-US" w:eastAsia="zh-CN"/>
        </w:rPr>
        <w:t>Iupc</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5.1.2.3.28</w:t>
      </w:r>
      <w:r w:rsidRPr="00CF3217">
        <w:rPr>
          <w:rFonts w:eastAsia="SimSun"/>
          <w:bCs/>
          <w:color w:val="000000"/>
          <w:szCs w:val="24"/>
          <w:lang w:val="en-US" w:eastAsia="zh-CN"/>
        </w:rPr>
        <w:tab/>
        <w:t>TS 25.452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Iupc</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related to PCAP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to be used across the </w:t>
      </w:r>
      <w:proofErr w:type="spellStart"/>
      <w:r w:rsidRPr="00CF3217">
        <w:rPr>
          <w:rFonts w:eastAsia="SimSun"/>
          <w:color w:val="000000"/>
          <w:szCs w:val="24"/>
          <w:lang w:val="en-US" w:eastAsia="zh-CN"/>
        </w:rPr>
        <w:t>Iupc</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5.1.2.3.29</w:t>
      </w:r>
      <w:r w:rsidRPr="00CF3217">
        <w:rPr>
          <w:rFonts w:ascii="Arial" w:eastAsia="SimSun" w:hAnsi="Arial" w:cs="Arial"/>
          <w:szCs w:val="24"/>
          <w:lang w:val="en-US" w:eastAsia="zh-CN"/>
        </w:rPr>
        <w:tab/>
      </w:r>
      <w:r w:rsidRPr="00CF3217">
        <w:rPr>
          <w:rFonts w:eastAsia="SimSun"/>
          <w:bCs/>
          <w:color w:val="000000"/>
          <w:szCs w:val="24"/>
          <w:lang w:val="en-US" w:eastAsia="zh-CN"/>
        </w:rPr>
        <w:t>TS 25.453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Iupc</w:t>
      </w:r>
      <w:proofErr w:type="spellEnd"/>
      <w:r w:rsidRPr="00CF3217">
        <w:rPr>
          <w:rFonts w:eastAsia="SimSun"/>
          <w:b/>
          <w:bCs/>
          <w:color w:val="000000"/>
          <w:szCs w:val="24"/>
          <w:lang w:val="en-US" w:eastAsia="zh-CN"/>
        </w:rPr>
        <w:t xml:space="preserve"> interface Positioning Calculation Application Part (PCAP)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specifies the Positioning Calculation Application Part (PCAP) between the Radio Network Controller (RNC) and the Stand-alone SMLC (SAS).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5.1.2.3.30</w:t>
      </w:r>
      <w:r w:rsidRPr="00CF3217">
        <w:rPr>
          <w:rFonts w:ascii="Arial" w:eastAsia="SimSun" w:hAnsi="Arial" w:cs="Arial"/>
          <w:szCs w:val="24"/>
          <w:lang w:val="en-US" w:eastAsia="zh-CN"/>
        </w:rPr>
        <w:tab/>
      </w:r>
      <w:r w:rsidRPr="00CF3217">
        <w:rPr>
          <w:rFonts w:eastAsia="SimSun"/>
          <w:bCs/>
          <w:color w:val="000000"/>
          <w:szCs w:val="24"/>
          <w:lang w:val="en-US" w:eastAsia="zh-CN"/>
        </w:rPr>
        <w:t>TS 25.460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Iuant</w:t>
      </w:r>
      <w:proofErr w:type="spellEnd"/>
      <w:r w:rsidRPr="00CF3217">
        <w:rPr>
          <w:rFonts w:eastAsia="SimSun"/>
          <w:b/>
          <w:bCs/>
          <w:color w:val="000000"/>
          <w:szCs w:val="24"/>
          <w:lang w:val="en-US" w:eastAsia="zh-CN"/>
        </w:rPr>
        <w:t xml:space="preserve"> interface: General aspects and principles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is an introduction to the TSG RAN TS 25.46x series of UMTS Technical Specifications that define the </w:t>
      </w:r>
      <w:proofErr w:type="spellStart"/>
      <w:r w:rsidRPr="00CF3217">
        <w:rPr>
          <w:rFonts w:eastAsia="SimSun"/>
          <w:color w:val="000000"/>
          <w:szCs w:val="24"/>
          <w:lang w:val="en-US" w:eastAsia="zh-CN"/>
        </w:rPr>
        <w:t>Iuant</w:t>
      </w:r>
      <w:proofErr w:type="spellEnd"/>
      <w:r w:rsidRPr="00CF3217">
        <w:rPr>
          <w:rFonts w:eastAsia="SimSun"/>
          <w:color w:val="000000"/>
          <w:szCs w:val="24"/>
          <w:lang w:val="en-US" w:eastAsia="zh-CN"/>
        </w:rPr>
        <w:t xml:space="preserve"> Interface. The logical </w:t>
      </w:r>
      <w:proofErr w:type="spellStart"/>
      <w:r w:rsidRPr="00CF3217">
        <w:rPr>
          <w:rFonts w:eastAsia="SimSun"/>
          <w:color w:val="000000"/>
          <w:szCs w:val="24"/>
          <w:lang w:val="en-US" w:eastAsia="zh-CN"/>
        </w:rPr>
        <w:t>Iuant</w:t>
      </w:r>
      <w:proofErr w:type="spellEnd"/>
      <w:r w:rsidRPr="00CF3217">
        <w:rPr>
          <w:rFonts w:eastAsia="SimSun"/>
          <w:color w:val="000000"/>
          <w:szCs w:val="24"/>
          <w:lang w:val="en-US" w:eastAsia="zh-CN"/>
        </w:rPr>
        <w:t xml:space="preserve"> interface is a Node B internal interface between the implementation specific O&amp;M function and the Remote Electrical Tilting (RET) Antenna Control unit function of the Node B.</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5.1.2.3.31</w:t>
      </w:r>
      <w:r w:rsidRPr="00CF3217">
        <w:rPr>
          <w:rFonts w:ascii="Arial" w:eastAsia="SimSun" w:hAnsi="Arial" w:cs="Arial"/>
          <w:szCs w:val="24"/>
          <w:lang w:val="en-US" w:eastAsia="zh-CN"/>
        </w:rPr>
        <w:tab/>
      </w:r>
      <w:r w:rsidRPr="00CF3217">
        <w:rPr>
          <w:rFonts w:eastAsia="SimSun"/>
          <w:bCs/>
          <w:color w:val="000000"/>
          <w:szCs w:val="24"/>
          <w:lang w:val="en-US" w:eastAsia="zh-CN"/>
        </w:rPr>
        <w:t>TS 25.461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Iuant</w:t>
      </w:r>
      <w:proofErr w:type="spellEnd"/>
      <w:r w:rsidRPr="00CF3217">
        <w:rPr>
          <w:rFonts w:eastAsia="SimSun"/>
          <w:b/>
          <w:bCs/>
          <w:color w:val="000000"/>
          <w:szCs w:val="24"/>
          <w:lang w:val="en-US" w:eastAsia="zh-CN"/>
        </w:rPr>
        <w:t xml:space="preserve"> interface: Layer 1</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standards allowed to implement Layer 1 on the </w:t>
      </w:r>
      <w:proofErr w:type="spellStart"/>
      <w:r w:rsidRPr="00CF3217">
        <w:rPr>
          <w:rFonts w:eastAsia="SimSun"/>
          <w:color w:val="000000"/>
          <w:szCs w:val="24"/>
          <w:lang w:val="en-US" w:eastAsia="zh-CN"/>
        </w:rPr>
        <w:t>Iuant</w:t>
      </w:r>
      <w:proofErr w:type="spellEnd"/>
      <w:r w:rsidRPr="00CF3217">
        <w:rPr>
          <w:rFonts w:eastAsia="SimSun"/>
          <w:color w:val="000000"/>
          <w:szCs w:val="24"/>
          <w:lang w:val="en-US" w:eastAsia="zh-CN"/>
        </w:rPr>
        <w:t xml:space="preserve"> interface. The specification of transmission delay requirements and O&amp;M requirements are not in the scope of this document.</w:t>
      </w:r>
    </w:p>
    <w:p w:rsidR="00872B0B"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Theme="minorEastAsia"/>
          <w:color w:val="000000"/>
          <w:sz w:val="18"/>
          <w:szCs w:val="18"/>
          <w:lang w:val="en-US" w:eastAsia="zh-CN"/>
        </w:rPr>
      </w:pPr>
    </w:p>
    <w:p w:rsidR="00872B0B" w:rsidRPr="004A7ED7"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Theme="minorEastAsia"/>
          <w:color w:val="000000"/>
          <w:sz w:val="23"/>
          <w:szCs w:val="23"/>
          <w:lang w:val="en-US" w:eastAsia="zh-CN"/>
        </w:rPr>
      </w:pP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5.1.2.3.32</w:t>
      </w:r>
      <w:r w:rsidRPr="00CF3217">
        <w:rPr>
          <w:rFonts w:ascii="Arial" w:eastAsia="SimSun" w:hAnsi="Arial" w:cs="Arial"/>
          <w:szCs w:val="24"/>
          <w:lang w:val="en-US" w:eastAsia="zh-CN"/>
        </w:rPr>
        <w:tab/>
      </w:r>
      <w:r w:rsidRPr="00CF3217">
        <w:rPr>
          <w:rFonts w:eastAsia="SimSun"/>
          <w:bCs/>
          <w:color w:val="000000"/>
          <w:szCs w:val="24"/>
          <w:lang w:val="en-US" w:eastAsia="zh-CN"/>
        </w:rPr>
        <w:t>TS 25.462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Iuant</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related to RETAP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to be used across the </w:t>
      </w:r>
      <w:proofErr w:type="spellStart"/>
      <w:r w:rsidRPr="00CF3217">
        <w:rPr>
          <w:rFonts w:eastAsia="SimSun"/>
          <w:color w:val="000000"/>
          <w:szCs w:val="24"/>
          <w:lang w:val="en-US" w:eastAsia="zh-CN"/>
        </w:rPr>
        <w:t>Iuant</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fr-CH" w:eastAsia="zh-CN"/>
        </w:rPr>
      </w:pPr>
      <w:r w:rsidRPr="00CF3217">
        <w:rPr>
          <w:rFonts w:eastAsia="SimSun"/>
          <w:bCs/>
          <w:color w:val="000000"/>
          <w:szCs w:val="24"/>
          <w:lang w:val="fr-CH" w:eastAsia="zh-CN"/>
        </w:rPr>
        <w:t>5.1.2.3.33</w:t>
      </w:r>
      <w:r w:rsidRPr="00CF3217">
        <w:rPr>
          <w:rFonts w:ascii="Arial" w:eastAsia="SimSun" w:hAnsi="Arial" w:cs="Arial"/>
          <w:szCs w:val="24"/>
          <w:lang w:val="fr-CH" w:eastAsia="zh-CN"/>
        </w:rPr>
        <w:tab/>
      </w:r>
      <w:r w:rsidRPr="00CF3217">
        <w:rPr>
          <w:rFonts w:eastAsia="SimSun"/>
          <w:bCs/>
          <w:color w:val="000000"/>
          <w:szCs w:val="24"/>
          <w:lang w:val="fr-CH" w:eastAsia="zh-CN"/>
        </w:rPr>
        <w:t>TS 25.466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CF3217">
        <w:rPr>
          <w:rFonts w:eastAsia="SimSun"/>
          <w:b/>
          <w:bCs/>
          <w:color w:val="000000"/>
          <w:szCs w:val="24"/>
          <w:lang w:val="fr-CH" w:eastAsia="zh-CN"/>
        </w:rPr>
        <w:t xml:space="preserve">UTRAN </w:t>
      </w:r>
      <w:proofErr w:type="spellStart"/>
      <w:r w:rsidRPr="00CF3217">
        <w:rPr>
          <w:rFonts w:eastAsia="SimSun"/>
          <w:b/>
          <w:bCs/>
          <w:color w:val="000000"/>
          <w:szCs w:val="24"/>
          <w:lang w:val="fr-CH" w:eastAsia="zh-CN"/>
        </w:rPr>
        <w:t>Iuant</w:t>
      </w:r>
      <w:proofErr w:type="spellEnd"/>
      <w:r w:rsidRPr="00CF3217">
        <w:rPr>
          <w:rFonts w:eastAsia="SimSun"/>
          <w:b/>
          <w:bCs/>
          <w:color w:val="000000"/>
          <w:szCs w:val="24"/>
          <w:lang w:val="fr-CH" w:eastAsia="zh-CN"/>
        </w:rPr>
        <w:t xml:space="preserve"> interface: Application part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lastRenderedPageBreak/>
        <w:t xml:space="preserve">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w:t>
      </w:r>
      <w:proofErr w:type="spellStart"/>
      <w:r w:rsidRPr="00CF3217">
        <w:rPr>
          <w:rFonts w:eastAsia="SimSun"/>
          <w:color w:val="000000"/>
          <w:szCs w:val="24"/>
          <w:lang w:val="en-US" w:eastAsia="zh-CN"/>
        </w:rPr>
        <w:t>Iuant</w:t>
      </w:r>
      <w:proofErr w:type="spellEnd"/>
      <w:r w:rsidRPr="00CF3217">
        <w:rPr>
          <w:rFonts w:eastAsia="SimSun"/>
          <w:color w:val="000000"/>
          <w:szCs w:val="24"/>
          <w:lang w:val="en-US" w:eastAsia="zh-CN"/>
        </w:rPr>
        <w:t xml:space="preserve"> interface and its associated signaling procedures.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5.1.2.3.34</w:t>
      </w:r>
      <w:r w:rsidRPr="00CF3217">
        <w:rPr>
          <w:rFonts w:ascii="Arial" w:eastAsia="SimSun" w:hAnsi="Arial" w:cs="Arial"/>
          <w:szCs w:val="24"/>
          <w:lang w:val="en-US" w:eastAsia="zh-CN"/>
        </w:rPr>
        <w:tab/>
      </w:r>
      <w:r w:rsidRPr="00CF3217">
        <w:rPr>
          <w:rFonts w:eastAsia="SimSun"/>
          <w:bCs/>
          <w:color w:val="000000"/>
          <w:szCs w:val="24"/>
          <w:lang w:val="en-US" w:eastAsia="zh-CN"/>
        </w:rPr>
        <w:t>TS 25.467</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architecture for 3G Home Node B (HNB); Stage 2</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UTRAN architecture for 3G Home </w:t>
      </w:r>
      <w:proofErr w:type="spellStart"/>
      <w:r w:rsidRPr="00CF3217">
        <w:rPr>
          <w:rFonts w:eastAsia="SimSun"/>
          <w:color w:val="000000"/>
          <w:szCs w:val="24"/>
          <w:lang w:val="en-US" w:eastAsia="zh-CN"/>
        </w:rPr>
        <w:t>NodeB</w:t>
      </w:r>
      <w:proofErr w:type="spellEnd"/>
      <w:r w:rsidRPr="00CF3217">
        <w:rPr>
          <w:rFonts w:eastAsia="SimSun"/>
          <w:color w:val="000000"/>
          <w:szCs w:val="24"/>
          <w:lang w:val="en-US" w:eastAsia="zh-CN"/>
        </w:rPr>
        <w:t xml:space="preserve"> (3G HNB).</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5.1.2.3.35</w:t>
      </w:r>
      <w:r w:rsidRPr="00CF3217">
        <w:rPr>
          <w:rFonts w:ascii="Arial" w:eastAsia="SimSun" w:hAnsi="Arial" w:cs="Arial"/>
          <w:szCs w:val="24"/>
          <w:lang w:val="en-US" w:eastAsia="zh-CN"/>
        </w:rPr>
        <w:tab/>
      </w:r>
      <w:r w:rsidRPr="00CF3217">
        <w:rPr>
          <w:rFonts w:eastAsia="SimSun"/>
          <w:bCs/>
          <w:color w:val="000000"/>
          <w:szCs w:val="24"/>
          <w:lang w:val="en-US" w:eastAsia="zh-CN"/>
        </w:rPr>
        <w:t>TS 25.468</w:t>
      </w:r>
    </w:p>
    <w:p w:rsidR="001D0093" w:rsidRPr="00CF3217" w:rsidRDefault="001D0093" w:rsidP="001D0093">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Iuh</w:t>
      </w:r>
      <w:proofErr w:type="spellEnd"/>
      <w:r w:rsidRPr="00CF3217">
        <w:rPr>
          <w:rFonts w:eastAsia="SimSun"/>
          <w:b/>
          <w:bCs/>
          <w:color w:val="000000"/>
          <w:szCs w:val="24"/>
          <w:lang w:val="en-US" w:eastAsia="zh-CN"/>
        </w:rPr>
        <w:t xml:space="preserve"> Interface RANAP User Adaption (RUA)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specifies the RANAP User Adaption (RUA) between the Home Node B (HNB) and the Home Node B Gateway (HNB-GW).</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5.1.2.3.36</w:t>
      </w:r>
      <w:r w:rsidRPr="00CF3217">
        <w:rPr>
          <w:rFonts w:ascii="Arial" w:eastAsia="SimSun" w:hAnsi="Arial" w:cs="Arial"/>
          <w:szCs w:val="24"/>
          <w:lang w:val="en-US" w:eastAsia="zh-CN"/>
        </w:rPr>
        <w:tab/>
      </w:r>
      <w:r w:rsidRPr="00CF3217">
        <w:rPr>
          <w:rFonts w:eastAsia="SimSun"/>
          <w:bCs/>
          <w:color w:val="000000"/>
          <w:szCs w:val="24"/>
          <w:lang w:val="en-US" w:eastAsia="zh-CN"/>
        </w:rPr>
        <w:t>TS 25.469</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UTRAN </w:t>
      </w:r>
      <w:proofErr w:type="spellStart"/>
      <w:r w:rsidRPr="00CF3217">
        <w:rPr>
          <w:rFonts w:eastAsia="SimSun"/>
          <w:b/>
          <w:bCs/>
          <w:color w:val="000000"/>
          <w:szCs w:val="24"/>
          <w:lang w:val="en-US" w:eastAsia="zh-CN"/>
        </w:rPr>
        <w:t>Iuh</w:t>
      </w:r>
      <w:proofErr w:type="spellEnd"/>
      <w:r w:rsidRPr="00CF3217">
        <w:rPr>
          <w:rFonts w:eastAsia="SimSun"/>
          <w:b/>
          <w:bCs/>
          <w:color w:val="000000"/>
          <w:szCs w:val="24"/>
          <w:lang w:val="en-US" w:eastAsia="zh-CN"/>
        </w:rPr>
        <w:t xml:space="preserve"> interface Home Node B (HNB) Application Part (HNBAP) </w:t>
      </w:r>
      <w:proofErr w:type="spellStart"/>
      <w:r w:rsidRPr="00CF3217">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Home Node B Application Part (HNBAP) between the Home Node B (HNB) and the Home Node B Gateway (HNB_GW).</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5.1.2.3.37</w:t>
      </w:r>
      <w:r w:rsidRPr="00CF3217">
        <w:rPr>
          <w:rFonts w:ascii="Arial" w:eastAsia="SimSun" w:hAnsi="Arial" w:cs="Arial"/>
          <w:szCs w:val="24"/>
          <w:lang w:val="en-US" w:eastAsia="zh-CN"/>
        </w:rPr>
        <w:tab/>
      </w:r>
      <w:r w:rsidRPr="00CF3217">
        <w:rPr>
          <w:rFonts w:eastAsia="SimSun"/>
          <w:bCs/>
          <w:color w:val="000000"/>
          <w:szCs w:val="24"/>
          <w:lang w:val="en-US" w:eastAsia="zh-CN"/>
        </w:rPr>
        <w:t>TS 25.470</w:t>
      </w:r>
    </w:p>
    <w:p w:rsidR="001D0093" w:rsidRPr="00CF3217" w:rsidRDefault="001D0093" w:rsidP="001D0093">
      <w:pPr>
        <w:widowControl w:val="0"/>
        <w:tabs>
          <w:tab w:val="clear" w:pos="1134"/>
          <w:tab w:val="clear" w:pos="1871"/>
          <w:tab w:val="clear" w:pos="2268"/>
          <w:tab w:val="left" w:pos="90"/>
        </w:tabs>
        <w:overflowPunct/>
        <w:spacing w:before="91"/>
        <w:textAlignment w:val="auto"/>
      </w:pPr>
      <w:r w:rsidRPr="00C337DE">
        <w:rPr>
          <w:rFonts w:eastAsia="SimSun"/>
          <w:b/>
          <w:bCs/>
          <w:color w:val="000000"/>
          <w:szCs w:val="24"/>
          <w:lang w:val="en-US" w:eastAsia="zh-CN"/>
        </w:rPr>
        <w:t xml:space="preserve">UTRAN </w:t>
      </w:r>
      <w:proofErr w:type="spellStart"/>
      <w:r w:rsidRPr="00C337DE">
        <w:rPr>
          <w:rFonts w:eastAsia="SimSun"/>
          <w:b/>
          <w:bCs/>
          <w:color w:val="000000"/>
          <w:szCs w:val="24"/>
          <w:lang w:val="en-US" w:eastAsia="zh-CN"/>
        </w:rPr>
        <w:t>Iuh</w:t>
      </w:r>
      <w:proofErr w:type="spellEnd"/>
      <w:r w:rsidRPr="00C337DE">
        <w:rPr>
          <w:rFonts w:eastAsia="SimSun"/>
          <w:b/>
          <w:bCs/>
          <w:color w:val="000000"/>
          <w:szCs w:val="24"/>
          <w:lang w:val="en-US" w:eastAsia="zh-CN"/>
        </w:rPr>
        <w:t xml:space="preserve"> Interface PCAP User Adaption (PUA) </w:t>
      </w:r>
      <w:proofErr w:type="spellStart"/>
      <w:r w:rsidRPr="00C337DE">
        <w:rPr>
          <w:rFonts w:eastAsia="SimSun"/>
          <w:b/>
          <w:bCs/>
          <w:color w:val="000000"/>
          <w:szCs w:val="24"/>
          <w:lang w:val="en-US" w:eastAsia="zh-CN"/>
        </w:rPr>
        <w:t>signalling</w:t>
      </w:r>
      <w:proofErr w:type="spellEnd"/>
      <w:r w:rsidRPr="00CF3217">
        <w:t xml:space="preserve"> </w:t>
      </w:r>
    </w:p>
    <w:p w:rsidR="001D0093" w:rsidRDefault="001D0093" w:rsidP="001D0093">
      <w:pPr>
        <w:widowControl w:val="0"/>
        <w:tabs>
          <w:tab w:val="clear" w:pos="1134"/>
          <w:tab w:val="clear" w:pos="1871"/>
          <w:tab w:val="clear" w:pos="2268"/>
          <w:tab w:val="left" w:pos="90"/>
        </w:tabs>
        <w:overflowPunct/>
        <w:spacing w:before="0"/>
        <w:textAlignment w:val="auto"/>
      </w:pPr>
      <w:r w:rsidRPr="00CF3217">
        <w:t xml:space="preserve">This document specifies the </w:t>
      </w:r>
      <w:r w:rsidRPr="00CF3217">
        <w:rPr>
          <w:i/>
        </w:rPr>
        <w:t xml:space="preserve">PCAP User Adaption </w:t>
      </w:r>
      <w:r w:rsidRPr="00CF3217">
        <w:t>(PUA)</w:t>
      </w:r>
      <w:r w:rsidRPr="00CF3217">
        <w:rPr>
          <w:i/>
        </w:rPr>
        <w:t xml:space="preserve"> </w:t>
      </w:r>
      <w:r w:rsidRPr="00CF3217">
        <w:t xml:space="preserve">between the Home Node B (HNB) and the Home Node B Gateway (HNB-GW). It fulfils the HNB- HNB-GW communication requirements specified in TS 25.467 and is defined over the </w:t>
      </w:r>
      <w:proofErr w:type="spellStart"/>
      <w:r w:rsidRPr="00CF3217">
        <w:t>Iuh</w:t>
      </w:r>
      <w:proofErr w:type="spellEnd"/>
      <w:r w:rsidRPr="00CF3217">
        <w:t xml:space="preserve"> – reference point. It provides transport for PCAP messages.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5.1.2.3.38</w:t>
      </w:r>
      <w:r w:rsidRPr="00CF3217">
        <w:rPr>
          <w:rFonts w:ascii="Arial" w:eastAsia="SimSun" w:hAnsi="Arial" w:cs="Arial"/>
          <w:szCs w:val="24"/>
          <w:lang w:val="en-US" w:eastAsia="zh-CN"/>
        </w:rPr>
        <w:tab/>
      </w:r>
      <w:r w:rsidRPr="00CF3217">
        <w:rPr>
          <w:rFonts w:eastAsia="SimSun"/>
          <w:bCs/>
          <w:color w:val="000000"/>
          <w:szCs w:val="24"/>
          <w:lang w:val="en-US" w:eastAsia="zh-CN"/>
        </w:rPr>
        <w:t>TS 25.471</w:t>
      </w:r>
    </w:p>
    <w:p w:rsidR="001D0093" w:rsidRPr="00C337DE"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C337DE">
        <w:rPr>
          <w:rFonts w:eastAsia="SimSun"/>
          <w:b/>
          <w:bCs/>
          <w:color w:val="000000"/>
          <w:szCs w:val="24"/>
          <w:lang w:val="en-US" w:eastAsia="zh-CN"/>
        </w:rPr>
        <w:t xml:space="preserve">UTRAN </w:t>
      </w:r>
      <w:proofErr w:type="spellStart"/>
      <w:r w:rsidRPr="00C337DE">
        <w:rPr>
          <w:rFonts w:eastAsia="SimSun"/>
          <w:b/>
          <w:bCs/>
          <w:color w:val="000000"/>
          <w:szCs w:val="24"/>
          <w:lang w:val="en-US" w:eastAsia="zh-CN"/>
        </w:rPr>
        <w:t>Iurh</w:t>
      </w:r>
      <w:proofErr w:type="spellEnd"/>
      <w:r w:rsidRPr="00C337DE">
        <w:rPr>
          <w:rFonts w:eastAsia="SimSun"/>
          <w:b/>
          <w:bCs/>
          <w:color w:val="000000"/>
          <w:szCs w:val="24"/>
          <w:lang w:val="en-US" w:eastAsia="zh-CN"/>
        </w:rPr>
        <w:t xml:space="preserve"> interface Radio Network Subsystem Application Part (RNSAP) User Adaption (RNA) </w:t>
      </w:r>
      <w:proofErr w:type="spellStart"/>
      <w:r w:rsidRPr="00C337DE">
        <w:rPr>
          <w:rFonts w:eastAsia="SimSun"/>
          <w:b/>
          <w:bCs/>
          <w:color w:val="000000"/>
          <w:szCs w:val="24"/>
          <w:lang w:val="en-US" w:eastAsia="zh-CN"/>
        </w:rPr>
        <w:t>signalling</w:t>
      </w:r>
      <w:proofErr w:type="spellEnd"/>
    </w:p>
    <w:p w:rsidR="001D0093" w:rsidRDefault="001D0093" w:rsidP="001D0093">
      <w:pPr>
        <w:widowControl w:val="0"/>
        <w:tabs>
          <w:tab w:val="clear" w:pos="1134"/>
          <w:tab w:val="clear" w:pos="1871"/>
          <w:tab w:val="clear" w:pos="2268"/>
          <w:tab w:val="left" w:pos="90"/>
        </w:tabs>
        <w:overflowPunct/>
        <w:spacing w:before="0"/>
        <w:textAlignment w:val="auto"/>
      </w:pPr>
      <w:r w:rsidRPr="00CF3217">
        <w:t xml:space="preserve">This document specifies the </w:t>
      </w:r>
      <w:r w:rsidRPr="00CF3217">
        <w:rPr>
          <w:i/>
        </w:rPr>
        <w:t xml:space="preserve">RNSAP User Adaption </w:t>
      </w:r>
      <w:r w:rsidRPr="00CF3217">
        <w:t>(RNA)</w:t>
      </w:r>
      <w:r w:rsidRPr="00CF3217">
        <w:rPr>
          <w:i/>
        </w:rPr>
        <w:t xml:space="preserve"> </w:t>
      </w:r>
      <w:r w:rsidRPr="00CF3217">
        <w:t xml:space="preserve">supporting </w:t>
      </w:r>
      <w:proofErr w:type="spellStart"/>
      <w:r w:rsidRPr="00CF3217">
        <w:t>Iurh</w:t>
      </w:r>
      <w:proofErr w:type="spellEnd"/>
      <w:r w:rsidRPr="00CF3217">
        <w:t xml:space="preserve">-connectivity between HNBs as specified in TS 25.467 by adapting the services made available by the </w:t>
      </w:r>
      <w:proofErr w:type="spellStart"/>
      <w:r w:rsidRPr="00CF3217">
        <w:t>Iurh</w:t>
      </w:r>
      <w:proofErr w:type="spellEnd"/>
      <w:r w:rsidRPr="00CF3217">
        <w:t xml:space="preserve"> signalling transport layer to the needs of RNSAP. It provides transparent transport for RNSAP messages in connection-oriented and connectionless mode and an </w:t>
      </w:r>
      <w:proofErr w:type="spellStart"/>
      <w:r w:rsidRPr="00CF3217">
        <w:t>Iurh</w:t>
      </w:r>
      <w:proofErr w:type="spellEnd"/>
      <w:r w:rsidRPr="00CF3217">
        <w:t xml:space="preserve"> setup function.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5.1.2.3.39</w:t>
      </w:r>
      <w:r w:rsidRPr="00CF3217">
        <w:rPr>
          <w:rFonts w:eastAsia="SimSun"/>
          <w:bCs/>
          <w:color w:val="000000"/>
          <w:szCs w:val="24"/>
          <w:lang w:val="en-US" w:eastAsia="zh-CN"/>
        </w:rPr>
        <w:tab/>
        <w:t>TS 25.484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Automatic </w:t>
      </w:r>
      <w:proofErr w:type="spellStart"/>
      <w:r w:rsidRPr="00CF3217">
        <w:rPr>
          <w:rFonts w:eastAsia="SimSun"/>
          <w:b/>
          <w:bCs/>
          <w:color w:val="000000"/>
          <w:szCs w:val="24"/>
          <w:lang w:val="en-US" w:eastAsia="zh-CN"/>
        </w:rPr>
        <w:t>Neighbour</w:t>
      </w:r>
      <w:proofErr w:type="spellEnd"/>
      <w:r w:rsidRPr="00CF3217">
        <w:rPr>
          <w:rFonts w:eastAsia="SimSun"/>
          <w:b/>
          <w:bCs/>
          <w:color w:val="000000"/>
          <w:szCs w:val="24"/>
          <w:lang w:val="en-US" w:eastAsia="zh-CN"/>
        </w:rPr>
        <w:t xml:space="preserve"> Relation (ANR) for UTRAN; Stage 2</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Automatic </w:t>
      </w:r>
      <w:proofErr w:type="spellStart"/>
      <w:r w:rsidRPr="00CF3217">
        <w:rPr>
          <w:rFonts w:eastAsia="SimSun"/>
          <w:color w:val="000000"/>
          <w:szCs w:val="24"/>
          <w:lang w:val="en-US" w:eastAsia="zh-CN"/>
        </w:rPr>
        <w:t>Neighbour</w:t>
      </w:r>
      <w:proofErr w:type="spellEnd"/>
      <w:r w:rsidRPr="00CF3217">
        <w:rPr>
          <w:rFonts w:eastAsia="SimSun"/>
          <w:color w:val="000000"/>
          <w:szCs w:val="24"/>
          <w:lang w:val="en-US" w:eastAsia="zh-CN"/>
        </w:rPr>
        <w:t xml:space="preserve"> Relation (ANR) function for UTRAN.</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lastRenderedPageBreak/>
        <w:t>5.1.2.4</w:t>
      </w:r>
      <w:r w:rsidRPr="00CF3217">
        <w:rPr>
          <w:rFonts w:eastAsia="SimSun"/>
          <w:bCs/>
          <w:color w:val="000000"/>
          <w:szCs w:val="24"/>
          <w:lang w:val="en-US" w:eastAsia="zh-CN"/>
        </w:rPr>
        <w:tab/>
        <w:t>25.100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5.1.2.4.1</w:t>
      </w:r>
      <w:r w:rsidRPr="00CF3217">
        <w:rPr>
          <w:rFonts w:ascii="Arial" w:eastAsia="SimSun" w:hAnsi="Arial" w:cs="Arial"/>
          <w:szCs w:val="24"/>
          <w:lang w:val="en-US" w:eastAsia="zh-CN"/>
        </w:rPr>
        <w:tab/>
      </w:r>
      <w:r w:rsidRPr="00CF3217">
        <w:rPr>
          <w:rFonts w:eastAsia="SimSun"/>
          <w:bCs/>
          <w:color w:val="000000"/>
          <w:szCs w:val="24"/>
          <w:lang w:val="en-US" w:eastAsia="zh-CN"/>
        </w:rPr>
        <w:t>TS 25.101</w:t>
      </w:r>
    </w:p>
    <w:p w:rsidR="001D0093" w:rsidRPr="00CF3217" w:rsidRDefault="001D0093" w:rsidP="001D0093">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radio transmission and reception (FDD)</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establishes the minimum RF characteristics of the UTRA User Equipment (UE) operating in the FDD mode. The values in the TS make no allowance for measurement uncertainty in conformance testing. Test limits to be used for conformance testing are specified separately in the UE conformance test specifications TS 34.121.</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5.1.2.4.2</w:t>
      </w:r>
      <w:r w:rsidRPr="00CF3217">
        <w:rPr>
          <w:rFonts w:ascii="Arial" w:eastAsia="SimSun" w:hAnsi="Arial" w:cs="Arial"/>
          <w:szCs w:val="24"/>
          <w:lang w:val="en-US" w:eastAsia="zh-CN"/>
        </w:rPr>
        <w:tab/>
      </w:r>
      <w:r w:rsidRPr="00CF3217">
        <w:rPr>
          <w:rFonts w:eastAsia="SimSun"/>
          <w:bCs/>
          <w:color w:val="000000"/>
          <w:szCs w:val="24"/>
          <w:lang w:val="en-US" w:eastAsia="zh-CN"/>
        </w:rPr>
        <w:t>TS 25.106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 repeater radio transmission and reception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establishes the minimum radio frequency performance of UTRA repeaters.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5.1.2.4.3</w:t>
      </w:r>
      <w:r w:rsidRPr="00CF3217">
        <w:rPr>
          <w:rFonts w:ascii="Arial" w:eastAsia="SimSun" w:hAnsi="Arial" w:cs="Arial"/>
          <w:szCs w:val="24"/>
          <w:lang w:val="en-US" w:eastAsia="zh-CN"/>
        </w:rPr>
        <w:tab/>
      </w:r>
      <w:r w:rsidRPr="00CF3217">
        <w:rPr>
          <w:rFonts w:eastAsia="SimSun"/>
          <w:bCs/>
          <w:color w:val="000000"/>
          <w:szCs w:val="24"/>
          <w:lang w:val="en-US" w:eastAsia="zh-CN"/>
        </w:rPr>
        <w:t>TS 25.133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Requirements for support of radio resource management (FDD)</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requirements for support of radio resource management for FDD including requirements on measurements in UTRAN and the UE as well as on node dynamic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and interaction, in terms of delay and response characteristics.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5.1.2.4.4</w:t>
      </w:r>
      <w:r w:rsidRPr="00CF3217">
        <w:rPr>
          <w:rFonts w:ascii="Arial" w:eastAsia="SimSun" w:hAnsi="Arial" w:cs="Arial"/>
          <w:szCs w:val="24"/>
          <w:lang w:val="en-US" w:eastAsia="zh-CN"/>
        </w:rPr>
        <w:tab/>
      </w:r>
      <w:r w:rsidRPr="00CF3217">
        <w:rPr>
          <w:rFonts w:eastAsia="SimSun"/>
          <w:bCs/>
          <w:color w:val="000000"/>
          <w:szCs w:val="24"/>
          <w:lang w:val="en-US" w:eastAsia="zh-CN"/>
        </w:rPr>
        <w:t>TS 25.104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Base Station (BS) radio transmission and reception (FDD)</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the base station minimum RF characteristics of the FDD mode of UTRA. The values in the TS make no allowance for measurements uncertainties in conformance testing. Test limit to be used for conformance testing are specified separately in the BS conformance test Specification TS 25.141.</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5.1.2.4.5</w:t>
      </w:r>
      <w:r w:rsidRPr="00CF3217">
        <w:rPr>
          <w:rFonts w:eastAsia="SimSun"/>
          <w:bCs/>
          <w:color w:val="000000"/>
          <w:szCs w:val="24"/>
          <w:lang w:val="en-US" w:eastAsia="zh-CN"/>
        </w:rPr>
        <w:tab/>
        <w:t>TS 25.141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Base Station (BS) conformance testing (FDD)</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RF test methods and conformance requirements for UTRA base transceiver stations (BTS) operating in the FDD mode. These have been derived from, and are consistent with, the core UTRA specifications specified in the requirements reference </w:t>
      </w:r>
      <w:proofErr w:type="spellStart"/>
      <w:r w:rsidRPr="00CF3217">
        <w:rPr>
          <w:rFonts w:eastAsia="SimSun"/>
          <w:color w:val="000000"/>
          <w:szCs w:val="24"/>
          <w:lang w:val="en-US" w:eastAsia="zh-CN"/>
        </w:rPr>
        <w:t>subclause</w:t>
      </w:r>
      <w:proofErr w:type="spellEnd"/>
      <w:r w:rsidRPr="00CF3217">
        <w:rPr>
          <w:rFonts w:eastAsia="SimSun"/>
          <w:color w:val="000000"/>
          <w:szCs w:val="24"/>
          <w:lang w:val="en-US" w:eastAsia="zh-CN"/>
        </w:rPr>
        <w:t xml:space="preserve"> of each test.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The maximum acceptable measurement uncertainty is specified in the TS for each test, where appropriate.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5.1.2.4.6</w:t>
      </w:r>
      <w:r w:rsidRPr="00CF3217">
        <w:rPr>
          <w:rFonts w:ascii="Arial" w:eastAsia="SimSun" w:hAnsi="Arial" w:cs="Arial"/>
          <w:szCs w:val="24"/>
          <w:lang w:val="en-US" w:eastAsia="zh-CN"/>
        </w:rPr>
        <w:tab/>
      </w:r>
      <w:r w:rsidRPr="00CF3217">
        <w:rPr>
          <w:rFonts w:eastAsia="SimSun"/>
          <w:bCs/>
          <w:color w:val="000000"/>
          <w:szCs w:val="24"/>
          <w:lang w:val="en-US" w:eastAsia="zh-CN"/>
        </w:rPr>
        <w:t>TS 25.113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Base station (BS) and repeater electromagnetic compatibility (EMC)</w:t>
      </w:r>
    </w:p>
    <w:p w:rsidR="001D0093" w:rsidRDefault="001D0093" w:rsidP="001D0093">
      <w:pPr>
        <w:widowControl w:val="0"/>
        <w:tabs>
          <w:tab w:val="clear" w:pos="1134"/>
          <w:tab w:val="clear" w:pos="1871"/>
          <w:tab w:val="clear" w:pos="2268"/>
          <w:tab w:val="left" w:pos="90"/>
        </w:tabs>
        <w:overflowPunct/>
        <w:spacing w:before="0"/>
        <w:textAlignment w:val="auto"/>
        <w:rPr>
          <w:rFonts w:eastAsiaTheme="minorEastAsia"/>
          <w:b/>
          <w:bCs/>
          <w:color w:val="000000"/>
          <w:sz w:val="18"/>
          <w:szCs w:val="18"/>
          <w:lang w:val="en-US" w:eastAsia="zh-CN"/>
        </w:rPr>
      </w:pPr>
      <w:r w:rsidRPr="00CF3217">
        <w:rPr>
          <w:rFonts w:eastAsia="SimSun"/>
          <w:color w:val="000000"/>
          <w:szCs w:val="24"/>
          <w:lang w:val="en-US" w:eastAsia="zh-CN"/>
        </w:rPr>
        <w:t>This specification describes the assessment of base stations and associated ancillary equipment in respect of EMC. This specification does not include the ante</w:t>
      </w:r>
      <w:r>
        <w:rPr>
          <w:rFonts w:eastAsia="SimSun"/>
          <w:color w:val="000000"/>
          <w:szCs w:val="24"/>
          <w:lang w:val="en-US" w:eastAsia="zh-CN"/>
        </w:rPr>
        <w:t>nna port immunity and emissions.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5.1.2.4.7</w:t>
      </w:r>
      <w:r w:rsidRPr="00CF3217">
        <w:rPr>
          <w:rFonts w:ascii="Arial" w:eastAsia="SimSun" w:hAnsi="Arial" w:cs="Arial"/>
          <w:szCs w:val="24"/>
          <w:lang w:val="en-US" w:eastAsia="zh-CN"/>
        </w:rPr>
        <w:tab/>
      </w:r>
      <w:r w:rsidRPr="00CF3217">
        <w:rPr>
          <w:rFonts w:eastAsia="SimSun"/>
          <w:bCs/>
          <w:color w:val="000000"/>
          <w:szCs w:val="24"/>
          <w:lang w:val="en-US" w:eastAsia="zh-CN"/>
        </w:rPr>
        <w:t>TS 25.143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 repeater conformance testing</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Radio Frequency (RF) test methods and Minimum Requirements for UTRA Repeaters. These have been derived from, and are consistent with the UTRA Repeater specifications defined in TS 25.106.</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5.1.2.4.8</w:t>
      </w:r>
      <w:r w:rsidRPr="00CF3217">
        <w:rPr>
          <w:rFonts w:ascii="Arial" w:eastAsia="SimSun" w:hAnsi="Arial" w:cs="Arial"/>
          <w:szCs w:val="24"/>
          <w:lang w:val="en-US" w:eastAsia="zh-CN"/>
        </w:rPr>
        <w:tab/>
      </w:r>
      <w:r w:rsidRPr="00CF3217">
        <w:rPr>
          <w:rFonts w:eastAsia="SimSun"/>
          <w:bCs/>
          <w:color w:val="000000"/>
          <w:szCs w:val="24"/>
          <w:lang w:val="en-US" w:eastAsia="zh-CN"/>
        </w:rPr>
        <w:t>TS 25.171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Requirements for support of Assisted Global Positioning System (A-GPS); Frequency Division Duplex (FDD)</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establishes the minimum performance requirements for A-GPS for FDD mode of UTRA for the User Equipment (UE).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5.1.2.4.9</w:t>
      </w:r>
      <w:r w:rsidRPr="00CF3217">
        <w:rPr>
          <w:rFonts w:ascii="Arial" w:eastAsia="SimSun" w:hAnsi="Arial" w:cs="Arial"/>
          <w:szCs w:val="24"/>
          <w:lang w:val="en-US" w:eastAsia="zh-CN"/>
        </w:rPr>
        <w:tab/>
      </w:r>
      <w:r w:rsidRPr="00CF3217">
        <w:rPr>
          <w:rFonts w:eastAsia="SimSun"/>
          <w:bCs/>
          <w:color w:val="000000"/>
          <w:szCs w:val="24"/>
          <w:lang w:val="en-US" w:eastAsia="zh-CN"/>
        </w:rPr>
        <w:t>TS 25.144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and Mobile Station (MS) over the air performance requirements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establishes Over the Air antenna minimum requirements for User Equipment (UE) and Mobile Station (MS).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5.1.2.4.10</w:t>
      </w:r>
      <w:r w:rsidRPr="00CF3217">
        <w:rPr>
          <w:rFonts w:ascii="Arial" w:eastAsia="SimSun" w:hAnsi="Arial" w:cs="Arial"/>
          <w:szCs w:val="24"/>
          <w:lang w:val="en-US" w:eastAsia="zh-CN"/>
        </w:rPr>
        <w:tab/>
      </w:r>
      <w:r w:rsidRPr="00CF3217">
        <w:rPr>
          <w:rFonts w:eastAsia="SimSun"/>
          <w:bCs/>
          <w:color w:val="000000"/>
          <w:szCs w:val="24"/>
          <w:lang w:val="en-US" w:eastAsia="zh-CN"/>
        </w:rPr>
        <w:t>TS 25.111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Location Measurement Unit (LMU) performance specification; User Equipment (UE) positioning in UTRAN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establishes the Location Measurement Unit (LMU) minimum RF characteristics of the FDD mode of UTRA.</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t>5.1.2.5</w:t>
      </w:r>
      <w:r w:rsidRPr="00CF3217">
        <w:rPr>
          <w:rFonts w:eastAsia="SimSun"/>
          <w:bCs/>
          <w:color w:val="000000"/>
          <w:szCs w:val="24"/>
          <w:lang w:val="en-US" w:eastAsia="zh-CN"/>
        </w:rPr>
        <w:tab/>
      </w:r>
      <w:r w:rsidRPr="00CF3217">
        <w:rPr>
          <w:rFonts w:eastAsia="SimSun"/>
          <w:bCs/>
          <w:color w:val="000000"/>
          <w:szCs w:val="24"/>
          <w:lang w:val="en-US" w:eastAsia="zh-CN"/>
        </w:rPr>
        <w:tab/>
        <w:t>34.100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5.1.2.5.1</w:t>
      </w:r>
      <w:r w:rsidRPr="00CF3217">
        <w:rPr>
          <w:rFonts w:ascii="Arial" w:eastAsia="SimSun" w:hAnsi="Arial" w:cs="Arial"/>
          <w:szCs w:val="24"/>
          <w:lang w:val="en-US" w:eastAsia="zh-CN"/>
        </w:rPr>
        <w:tab/>
      </w:r>
      <w:r w:rsidRPr="00CF3217">
        <w:rPr>
          <w:rFonts w:eastAsia="SimSun"/>
          <w:bCs/>
          <w:color w:val="000000"/>
          <w:szCs w:val="24"/>
          <w:lang w:val="en-US" w:eastAsia="zh-CN"/>
        </w:rPr>
        <w:t>TS 34.108</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Common test environments for User Equipment (UE); Conformance testing</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5.1.2.5.2</w:t>
      </w:r>
      <w:r w:rsidRPr="00CF3217">
        <w:rPr>
          <w:rFonts w:ascii="Arial" w:eastAsia="SimSun" w:hAnsi="Arial" w:cs="Arial"/>
          <w:szCs w:val="24"/>
          <w:lang w:val="en-US" w:eastAsia="zh-CN"/>
        </w:rPr>
        <w:tab/>
      </w:r>
      <w:r w:rsidRPr="00CF3217">
        <w:rPr>
          <w:rFonts w:eastAsia="SimSun"/>
          <w:bCs/>
          <w:color w:val="000000"/>
          <w:szCs w:val="24"/>
          <w:lang w:val="en-US" w:eastAsia="zh-CN"/>
        </w:rPr>
        <w:t>TS 34.109</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Terminal logical test interface; Special conformance testing functions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for User Equipment (UE), in UMTS system, for FDD and TDD modes, those UE functions that are required for conformance testing purposes.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5.1.2.5.3</w:t>
      </w:r>
      <w:r w:rsidRPr="00CF3217">
        <w:rPr>
          <w:rFonts w:ascii="Arial" w:eastAsia="SimSun" w:hAnsi="Arial" w:cs="Arial"/>
          <w:szCs w:val="24"/>
          <w:lang w:val="en-US" w:eastAsia="zh-CN"/>
        </w:rPr>
        <w:tab/>
      </w:r>
      <w:r w:rsidRPr="00CF3217">
        <w:rPr>
          <w:rFonts w:eastAsia="SimSun"/>
          <w:bCs/>
          <w:color w:val="000000"/>
          <w:szCs w:val="24"/>
          <w:lang w:val="en-US" w:eastAsia="zh-CN"/>
        </w:rPr>
        <w:t>TS 34.114</w:t>
      </w:r>
    </w:p>
    <w:p w:rsidR="001D0093" w:rsidRPr="00CF3217" w:rsidRDefault="001D0093" w:rsidP="001D0093">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 Mobile Station (MS) Over The Air (OTA) antenna performance; Conformance testing</w:t>
      </w:r>
    </w:p>
    <w:p w:rsidR="001D0093"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CF3217">
        <w:rPr>
          <w:rFonts w:eastAsia="SimSun"/>
          <w:color w:val="000000"/>
          <w:szCs w:val="24"/>
          <w:lang w:val="en-US" w:eastAsia="zh-CN"/>
        </w:rPr>
        <w:t xml:space="preserve">This document describes the test procedure for the radiated performances measurements of the 3G/2G user equipment/mobile stations (UE/MS) in active </w:t>
      </w:r>
      <w:r w:rsidRPr="00CF3217">
        <w:rPr>
          <w:rFonts w:eastAsia="SimSun"/>
          <w:color w:val="000000"/>
          <w:szCs w:val="24"/>
          <w:lang w:val="en-US" w:eastAsia="zh-CN"/>
        </w:rPr>
        <w:lastRenderedPageBreak/>
        <w:t>mode in both the uplink and the downlink.</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5.1.2.5.4</w:t>
      </w:r>
      <w:r w:rsidRPr="00CF3217">
        <w:rPr>
          <w:rFonts w:eastAsia="SimSun"/>
          <w:bCs/>
          <w:color w:val="000000"/>
          <w:szCs w:val="24"/>
          <w:lang w:val="en-US" w:eastAsia="zh-CN"/>
        </w:rPr>
        <w:tab/>
        <w:t>TS 34.121-1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conformance specification; Radio transmission and reception (FDD); Part 1: Conformance specification</w:t>
      </w:r>
    </w:p>
    <w:p w:rsidR="001D0093" w:rsidRPr="00CF3217" w:rsidRDefault="001D0093" w:rsidP="001D0093">
      <w:pPr>
        <w:rPr>
          <w:rFonts w:eastAsia="SimSun"/>
          <w:lang w:val="en-US" w:eastAsia="zh-CN"/>
        </w:rPr>
      </w:pPr>
      <w:r w:rsidRPr="00CF3217">
        <w:rPr>
          <w:rFonts w:eastAsia="SimSun"/>
          <w:lang w:val="en-US" w:eastAsia="zh-CN"/>
        </w:rPr>
        <w:t xml:space="preserve">This document specifies the UTRA measurement procedures for the conformance test of the user equipment (UE) that contain transmitting characteristics, receiving characteristics and performance requirements in addition to requirements for support of RRM (Radio Resource Management) in FDD mode. </w:t>
      </w:r>
      <w:r w:rsidRPr="00CF3217">
        <w:rPr>
          <w:rFonts w:eastAsia="SimSun"/>
          <w:lang w:val="en-US" w:eastAsia="zh-CN"/>
        </w:rPr>
        <w:br/>
        <w:t xml:space="preserve">In addition it specifies conformance testing of RRM requirements for support of E-UTRA when the UE operates in UTRA mode. </w:t>
      </w:r>
    </w:p>
    <w:p w:rsidR="001D0093" w:rsidRPr="00CF3217" w:rsidRDefault="001D0093" w:rsidP="001D0093">
      <w:pPr>
        <w:rPr>
          <w:rFonts w:eastAsia="SimSun"/>
          <w:lang w:val="en-US" w:eastAsia="zh-CN"/>
        </w:rPr>
      </w:pPr>
      <w:r w:rsidRPr="00CF3217">
        <w:rPr>
          <w:rFonts w:eastAsia="SimSun"/>
          <w:lang w:val="en-US" w:eastAsia="zh-CN"/>
        </w:rPr>
        <w:t xml:space="preserve">NOTE: Conformance testing of RRM requirements for support of UTRA when the UE operates in E-UTRA mode are specified in TS 36.521-3. </w:t>
      </w:r>
    </w:p>
    <w:p w:rsidR="001D0093" w:rsidRPr="00CF3217" w:rsidRDefault="001D0093" w:rsidP="00B07DF2">
      <w:pPr>
        <w:rPr>
          <w:rFonts w:eastAsia="SimSun"/>
          <w:lang w:val="en-US" w:eastAsia="zh-CN"/>
        </w:rPr>
      </w:pPr>
      <w:r w:rsidRPr="00CF3217">
        <w:rPr>
          <w:rFonts w:eastAsia="SimSun"/>
          <w:lang w:val="en-US" w:eastAsia="zh-CN"/>
        </w:rPr>
        <w:t>The requirements are listed in different clauses only if the corresponding parameters deviate. More generally, tests are only applicable to those mobiles that are intended to support the appropriate functionality. To indicate the circumstances in which tests apply,</w:t>
      </w:r>
      <w:r w:rsidRPr="00CF3217">
        <w:rPr>
          <w:rFonts w:eastAsia="SimSun"/>
          <w:sz w:val="27"/>
          <w:szCs w:val="27"/>
          <w:lang w:val="en-US" w:eastAsia="zh-CN"/>
        </w:rPr>
        <w:t xml:space="preserve"> </w:t>
      </w:r>
      <w:r w:rsidRPr="00CF3217">
        <w:rPr>
          <w:rFonts w:eastAsia="SimSun"/>
          <w:lang w:val="en-US" w:eastAsia="zh-CN"/>
        </w:rPr>
        <w:t xml:space="preserve">this is noted in the </w:t>
      </w:r>
      <w:r w:rsidR="00B07DF2" w:rsidRPr="00CF3217">
        <w:rPr>
          <w:rFonts w:eastAsia="SimSun"/>
          <w:lang w:val="en-US" w:eastAsia="zh-CN"/>
        </w:rPr>
        <w:t>"</w:t>
      </w:r>
      <w:r w:rsidRPr="00CF3217">
        <w:rPr>
          <w:rFonts w:eastAsia="SimSun"/>
          <w:lang w:val="en-US" w:eastAsia="zh-CN"/>
        </w:rPr>
        <w:t xml:space="preserve">definition and applicability" part of the test. </w:t>
      </w:r>
    </w:p>
    <w:p w:rsidR="001D0093" w:rsidRDefault="001D0093" w:rsidP="001D0093">
      <w:pPr>
        <w:rPr>
          <w:rFonts w:eastAsia="SimSun"/>
          <w:lang w:val="en-US" w:eastAsia="zh-CN"/>
        </w:rPr>
      </w:pPr>
      <w:r w:rsidRPr="00CF3217">
        <w:rPr>
          <w:rFonts w:eastAsia="SimSun"/>
          <w:lang w:val="en-US" w:eastAsia="zh-CN"/>
        </w:rPr>
        <w:t>For example only Release 5 and later UE declared to support HSDPA shall be</w:t>
      </w:r>
      <w:r w:rsidRPr="00CF3217">
        <w:rPr>
          <w:rFonts w:eastAsia="SimSun"/>
          <w:sz w:val="27"/>
          <w:szCs w:val="27"/>
          <w:lang w:val="en-US" w:eastAsia="zh-CN"/>
        </w:rPr>
        <w:t xml:space="preserve"> </w:t>
      </w:r>
      <w:r w:rsidRPr="00CF3217">
        <w:rPr>
          <w:rFonts w:eastAsia="SimSun"/>
          <w:lang w:val="en-US" w:eastAsia="zh-CN"/>
        </w:rPr>
        <w:t>tested for this functionality. In the event that for some tests different conditions apply for different releases, this is indicated within the text of the test itself.</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5.1.2.5.5</w:t>
      </w:r>
      <w:r w:rsidRPr="00CF3217">
        <w:rPr>
          <w:rFonts w:eastAsia="SimSun"/>
          <w:bCs/>
          <w:color w:val="000000"/>
          <w:szCs w:val="24"/>
          <w:lang w:val="en-US" w:eastAsia="zh-CN"/>
        </w:rPr>
        <w:tab/>
        <w:t>TS 34.121-2</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User Equipment (UE) conformance specification; Radio transmission and reception (FDD); Part 2: Implementation Conformance Statement (ICS)</w:t>
      </w:r>
    </w:p>
    <w:p w:rsidR="001D0093" w:rsidRPr="00CF3217" w:rsidRDefault="001D0093" w:rsidP="001D0093">
      <w:pPr>
        <w:rPr>
          <w:rFonts w:eastAsia="SimSun"/>
          <w:lang w:val="en-US" w:eastAsia="zh-CN"/>
        </w:rPr>
      </w:pPr>
      <w:r w:rsidRPr="00CF3217">
        <w:rPr>
          <w:rFonts w:eastAsia="SimSun"/>
          <w:lang w:val="en-US" w:eastAsia="zh-CN"/>
        </w:rPr>
        <w:t xml:space="preserve">This document provides the Implementation Conformance Statement (ICS) </w:t>
      </w:r>
      <w:proofErr w:type="spellStart"/>
      <w:r w:rsidRPr="00CF3217">
        <w:rPr>
          <w:rFonts w:eastAsia="SimSun"/>
          <w:lang w:val="en-US" w:eastAsia="zh-CN"/>
        </w:rPr>
        <w:t>proforma</w:t>
      </w:r>
      <w:proofErr w:type="spellEnd"/>
      <w:r w:rsidRPr="00CF3217">
        <w:rPr>
          <w:rFonts w:eastAsia="SimSun"/>
          <w:lang w:val="en-US" w:eastAsia="zh-CN"/>
        </w:rPr>
        <w:t xml:space="preserve"> for 3rd Generation User Equipment (UE), in compliance with the relevant requirements, and in accordance with the relevant guidance given in ISO/IEC 9646-7 and ETS 300 406. </w:t>
      </w:r>
    </w:p>
    <w:p w:rsidR="001D0093" w:rsidRPr="00CF3217" w:rsidRDefault="001D0093" w:rsidP="001D0093">
      <w:pPr>
        <w:rPr>
          <w:rFonts w:eastAsia="SimSun"/>
          <w:lang w:val="en-US" w:eastAsia="zh-CN"/>
        </w:rPr>
      </w:pPr>
      <w:r w:rsidRPr="00CF3217">
        <w:rPr>
          <w:rFonts w:eastAsia="SimSun"/>
          <w:lang w:val="en-US" w:eastAsia="zh-CN"/>
        </w:rPr>
        <w:t xml:space="preserve">This document also specifies a recommended applicability statement for the test cases included in TS 34.121-1. These applicability statements are based on the features implemented in the UE. </w:t>
      </w:r>
    </w:p>
    <w:p w:rsidR="001D0093" w:rsidRPr="00CF3217" w:rsidRDefault="001D0093" w:rsidP="001D0093">
      <w:pPr>
        <w:rPr>
          <w:rFonts w:eastAsia="SimSun"/>
          <w:lang w:val="en-US" w:eastAsia="zh-CN"/>
        </w:rPr>
      </w:pPr>
      <w:r w:rsidRPr="00CF3217">
        <w:rPr>
          <w:rFonts w:eastAsia="SimSun"/>
          <w:lang w:val="en-US" w:eastAsia="zh-CN"/>
        </w:rPr>
        <w:t xml:space="preserve">Special conformance testing functions can be found in 3GPP TS 34.109 and the common test environments are included in 3GPP TS 34.108 and 3GPP TS 36.508. </w:t>
      </w:r>
    </w:p>
    <w:p w:rsidR="001D0093" w:rsidRDefault="001D0093" w:rsidP="001D0093">
      <w:pPr>
        <w:rPr>
          <w:rFonts w:eastAsia="SimSun"/>
          <w:lang w:val="en-US" w:eastAsia="zh-CN"/>
        </w:rPr>
      </w:pPr>
      <w:r w:rsidRPr="00CF3217">
        <w:rPr>
          <w:rFonts w:eastAsia="SimSun"/>
          <w:lang w:val="en-US" w:eastAsia="zh-CN"/>
        </w:rPr>
        <w:t>This document is valid for UE implemented according to 3GPP releases starting from</w:t>
      </w:r>
      <w:r w:rsidRPr="00CF3217">
        <w:rPr>
          <w:rFonts w:eastAsia="SimSun"/>
          <w:sz w:val="27"/>
          <w:szCs w:val="27"/>
          <w:lang w:val="en-US" w:eastAsia="zh-CN"/>
        </w:rPr>
        <w:t xml:space="preserve"> </w:t>
      </w:r>
      <w:r w:rsidRPr="00CF3217">
        <w:rPr>
          <w:rFonts w:eastAsia="SimSun"/>
          <w:lang w:val="en-US" w:eastAsia="zh-CN"/>
        </w:rPr>
        <w:t>Release 99 up to the Release indicated on the cover page of this document.</w:t>
      </w:r>
    </w:p>
    <w:p w:rsidR="001D0093" w:rsidRPr="002D5C5B" w:rsidRDefault="001D0093" w:rsidP="00C337DE">
      <w:pPr>
        <w:pStyle w:val="Titolo5"/>
        <w:rPr>
          <w:rFonts w:eastAsia="SimSun"/>
          <w:bCs/>
          <w:color w:val="000000"/>
          <w:sz w:val="30"/>
          <w:szCs w:val="30"/>
          <w:lang w:val="en-US" w:eastAsia="zh-CN"/>
        </w:rPr>
      </w:pPr>
      <w:r w:rsidRPr="00CF3217">
        <w:rPr>
          <w:rFonts w:eastAsia="SimSun"/>
          <w:bCs/>
          <w:lang w:eastAsia="zh-CN"/>
        </w:rPr>
        <w:t>5.1.</w:t>
      </w:r>
      <w:r w:rsidRPr="00CF3217">
        <w:rPr>
          <w:rFonts w:eastAsia="SimSun"/>
          <w:bCs/>
          <w:color w:val="000000"/>
          <w:szCs w:val="24"/>
          <w:lang w:val="en-US" w:eastAsia="zh-CN"/>
        </w:rPr>
        <w:t>2.5.6</w:t>
      </w:r>
      <w:r w:rsidRPr="00CF3217">
        <w:rPr>
          <w:rFonts w:eastAsia="SimSun"/>
          <w:bCs/>
          <w:color w:val="000000"/>
          <w:szCs w:val="24"/>
          <w:lang w:val="en-US" w:eastAsia="zh-CN"/>
        </w:rPr>
        <w:tab/>
        <w:t>TS 34.123-1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conformance specification; Part 1: Protocol conformance specification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protocol conformance testing for the 3rd Generation User Equipment (UE). This is the first part of a multi-part test specification.</w:t>
      </w:r>
    </w:p>
    <w:p w:rsidR="001D0093" w:rsidRPr="002D5C5B" w:rsidRDefault="001D0093" w:rsidP="00C337DE">
      <w:pPr>
        <w:pStyle w:val="Titolo5"/>
        <w:rPr>
          <w:rFonts w:eastAsia="SimSun"/>
          <w:bCs/>
          <w:color w:val="000000"/>
          <w:sz w:val="30"/>
          <w:szCs w:val="30"/>
          <w:lang w:val="en-US" w:eastAsia="zh-CN"/>
        </w:rPr>
      </w:pPr>
      <w:r w:rsidRPr="00CF3217">
        <w:rPr>
          <w:rFonts w:eastAsia="SimSun"/>
          <w:bCs/>
          <w:lang w:eastAsia="zh-CN"/>
        </w:rPr>
        <w:lastRenderedPageBreak/>
        <w:t>5.1.</w:t>
      </w:r>
      <w:r w:rsidRPr="00CF3217">
        <w:rPr>
          <w:rFonts w:eastAsia="SimSun"/>
          <w:bCs/>
          <w:color w:val="000000"/>
          <w:szCs w:val="24"/>
          <w:lang w:val="en-US" w:eastAsia="zh-CN"/>
        </w:rPr>
        <w:t>2.5.7</w:t>
      </w:r>
      <w:r w:rsidRPr="00CF3217">
        <w:rPr>
          <w:rFonts w:eastAsia="SimSun"/>
          <w:bCs/>
          <w:color w:val="000000"/>
          <w:szCs w:val="24"/>
          <w:lang w:val="en-US" w:eastAsia="zh-CN"/>
        </w:rPr>
        <w:tab/>
        <w:t>TS 34.123-2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User Equipment (UE) conformance specification; Part 2: Implementation conformance statement (ICS) </w:t>
      </w:r>
      <w:proofErr w:type="spellStart"/>
      <w:r w:rsidRPr="00CF3217">
        <w:rPr>
          <w:rFonts w:eastAsia="SimSun"/>
          <w:b/>
          <w:bCs/>
          <w:color w:val="000000"/>
          <w:szCs w:val="24"/>
          <w:lang w:val="en-US" w:eastAsia="zh-CN"/>
        </w:rPr>
        <w:t>proforma</w:t>
      </w:r>
      <w:proofErr w:type="spellEnd"/>
      <w:r w:rsidRPr="00CF3217">
        <w:rPr>
          <w:rFonts w:eastAsia="SimSun"/>
          <w:b/>
          <w:bCs/>
          <w:color w:val="000000"/>
          <w:szCs w:val="24"/>
          <w:lang w:val="en-US" w:eastAsia="zh-CN"/>
        </w:rPr>
        <w:t xml:space="preserve"> specification</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provides the Implementation Conformance Statement (ICS) </w:t>
      </w:r>
      <w:proofErr w:type="spellStart"/>
      <w:r w:rsidRPr="00CF3217">
        <w:rPr>
          <w:rFonts w:eastAsia="SimSun"/>
          <w:color w:val="000000"/>
          <w:szCs w:val="24"/>
          <w:lang w:val="en-US" w:eastAsia="zh-CN"/>
        </w:rPr>
        <w:t>proforma</w:t>
      </w:r>
      <w:proofErr w:type="spellEnd"/>
      <w:r w:rsidRPr="00CF3217">
        <w:rPr>
          <w:rFonts w:eastAsia="SimSun"/>
          <w:color w:val="000000"/>
          <w:szCs w:val="24"/>
          <w:lang w:val="en-US" w:eastAsia="zh-CN"/>
        </w:rPr>
        <w:t xml:space="preserve">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in the UE.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5.1.2.5.8</w:t>
      </w:r>
      <w:r w:rsidRPr="00CF3217">
        <w:rPr>
          <w:rFonts w:eastAsia="SimSun"/>
          <w:bCs/>
          <w:color w:val="000000"/>
          <w:szCs w:val="24"/>
          <w:lang w:val="en-US" w:eastAsia="zh-CN"/>
        </w:rPr>
        <w:tab/>
        <w:t>TS 34.123-3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conformance specification; Part 3: Abstract test suite (ATS)</w:t>
      </w:r>
    </w:p>
    <w:p w:rsidR="001D0093" w:rsidRPr="00CF3217" w:rsidRDefault="001D0093" w:rsidP="001D0093">
      <w:pPr>
        <w:rPr>
          <w:rFonts w:eastAsia="SimSun"/>
          <w:lang w:val="en-US" w:eastAsia="zh-CN"/>
        </w:rPr>
      </w:pPr>
      <w:r w:rsidRPr="00CF3217">
        <w:rPr>
          <w:rFonts w:eastAsia="SimSun"/>
          <w:lang w:val="en-US" w:eastAsia="zh-CN"/>
        </w:rPr>
        <w:t xml:space="preserve">This document specifies the protocol conformance testing in TTCN for the 3GPP User Equipment (UE) at the </w:t>
      </w:r>
      <w:proofErr w:type="spellStart"/>
      <w:r w:rsidRPr="00CF3217">
        <w:rPr>
          <w:rFonts w:eastAsia="SimSun"/>
          <w:lang w:val="en-US" w:eastAsia="zh-CN"/>
        </w:rPr>
        <w:t>Uu</w:t>
      </w:r>
      <w:proofErr w:type="spellEnd"/>
      <w:r w:rsidRPr="00CF3217">
        <w:rPr>
          <w:rFonts w:eastAsia="SimSun"/>
          <w:lang w:val="en-US" w:eastAsia="zh-CN"/>
        </w:rPr>
        <w:t xml:space="preserve"> interface.</w:t>
      </w:r>
    </w:p>
    <w:p w:rsidR="001D0093" w:rsidRPr="00CF3217" w:rsidRDefault="001D0093" w:rsidP="001D0093">
      <w:pPr>
        <w:rPr>
          <w:rFonts w:eastAsia="SimSun"/>
          <w:lang w:val="en-US" w:eastAsia="zh-CN"/>
        </w:rPr>
      </w:pPr>
      <w:r w:rsidRPr="00CF3217">
        <w:rPr>
          <w:rFonts w:eastAsia="SimSun"/>
          <w:lang w:val="en-US" w:eastAsia="zh-CN"/>
        </w:rPr>
        <w:t>This document is the 3rd part of a multi-part test specification, 3GPP TS 34.123. The following TTCN test specification and design considerations can be found in this document:</w:t>
      </w:r>
    </w:p>
    <w:p w:rsidR="001D0093" w:rsidRPr="00CF3217" w:rsidRDefault="001D0093" w:rsidP="001D0093">
      <w:pPr>
        <w:rPr>
          <w:rFonts w:eastAsia="SimSun"/>
          <w:lang w:val="en-US" w:eastAsia="zh-CN"/>
        </w:rPr>
      </w:pPr>
      <w:r w:rsidRPr="00CF3217">
        <w:rPr>
          <w:rFonts w:eastAsia="SimSun"/>
          <w:lang w:val="en-US" w:eastAsia="zh-CN"/>
        </w:rPr>
        <w:t>–   the overall test suite structure;</w:t>
      </w:r>
    </w:p>
    <w:p w:rsidR="001D0093" w:rsidRPr="00CF3217" w:rsidRDefault="001D0093" w:rsidP="001D0093">
      <w:pPr>
        <w:rPr>
          <w:rFonts w:eastAsia="SimSun"/>
          <w:lang w:val="en-US" w:eastAsia="zh-CN"/>
        </w:rPr>
      </w:pPr>
      <w:r w:rsidRPr="00CF3217">
        <w:rPr>
          <w:rFonts w:eastAsia="SimSun"/>
          <w:lang w:val="en-US" w:eastAsia="zh-CN"/>
        </w:rPr>
        <w:t>–   the testing architecture;</w:t>
      </w:r>
    </w:p>
    <w:p w:rsidR="001D0093" w:rsidRPr="00CF3217" w:rsidRDefault="001D0093" w:rsidP="001D0093">
      <w:pPr>
        <w:rPr>
          <w:rFonts w:eastAsia="SimSun"/>
          <w:lang w:val="en-US" w:eastAsia="zh-CN"/>
        </w:rPr>
      </w:pPr>
      <w:r w:rsidRPr="00CF3217">
        <w:rPr>
          <w:rFonts w:eastAsia="SimSun"/>
          <w:lang w:val="en-US" w:eastAsia="zh-CN"/>
        </w:rPr>
        <w:t>–   the test methods and PCO definitions;</w:t>
      </w:r>
    </w:p>
    <w:p w:rsidR="001D0093" w:rsidRPr="00CF3217" w:rsidRDefault="001D0093" w:rsidP="001D0093">
      <w:pPr>
        <w:rPr>
          <w:rFonts w:eastAsia="SimSun"/>
          <w:lang w:val="en-US" w:eastAsia="zh-CN"/>
        </w:rPr>
      </w:pPr>
      <w:r w:rsidRPr="00CF3217">
        <w:rPr>
          <w:rFonts w:eastAsia="SimSun"/>
          <w:lang w:val="en-US" w:eastAsia="zh-CN"/>
        </w:rPr>
        <w:t>–   the test configurations;</w:t>
      </w:r>
    </w:p>
    <w:p w:rsidR="001D0093" w:rsidRPr="00CF3217" w:rsidRDefault="001D0093" w:rsidP="001D0093">
      <w:pPr>
        <w:rPr>
          <w:rFonts w:eastAsia="SimSun"/>
          <w:lang w:val="en-US" w:eastAsia="zh-CN"/>
        </w:rPr>
      </w:pPr>
      <w:r w:rsidRPr="00CF3217">
        <w:rPr>
          <w:rFonts w:eastAsia="SimSun"/>
          <w:lang w:val="en-US" w:eastAsia="zh-CN"/>
        </w:rPr>
        <w:t>–   the design principles, assumptions, and used interfaces to the TTCN tester (System Simulator);</w:t>
      </w:r>
    </w:p>
    <w:p w:rsidR="001D0093" w:rsidRPr="00CF3217" w:rsidRDefault="001D0093" w:rsidP="001D0093">
      <w:pPr>
        <w:rPr>
          <w:rFonts w:eastAsia="SimSun"/>
          <w:lang w:val="en-US" w:eastAsia="zh-CN"/>
        </w:rPr>
      </w:pPr>
      <w:r w:rsidRPr="00CF3217">
        <w:rPr>
          <w:rFonts w:eastAsia="SimSun"/>
          <w:lang w:val="en-US" w:eastAsia="zh-CN"/>
        </w:rPr>
        <w:t>–   TTCN styles and conventions;</w:t>
      </w:r>
    </w:p>
    <w:p w:rsidR="001D0093" w:rsidRPr="00CF3217" w:rsidRDefault="001D0093" w:rsidP="001D0093">
      <w:pPr>
        <w:rPr>
          <w:rFonts w:eastAsia="SimSun"/>
          <w:lang w:val="en-US" w:eastAsia="zh-CN"/>
        </w:rPr>
      </w:pPr>
      <w:r w:rsidRPr="00CF3217">
        <w:rPr>
          <w:rFonts w:eastAsia="SimSun"/>
          <w:lang w:val="en-US" w:eastAsia="zh-CN"/>
        </w:rPr>
        <w:t xml:space="preserve">–   the partial PIXIT </w:t>
      </w:r>
      <w:proofErr w:type="spellStart"/>
      <w:r w:rsidRPr="00CF3217">
        <w:rPr>
          <w:rFonts w:eastAsia="SimSun"/>
          <w:lang w:val="en-US" w:eastAsia="zh-CN"/>
        </w:rPr>
        <w:t>proforma</w:t>
      </w:r>
      <w:proofErr w:type="spellEnd"/>
      <w:r w:rsidRPr="00CF3217">
        <w:rPr>
          <w:rFonts w:eastAsia="SimSun"/>
          <w:lang w:val="en-US" w:eastAsia="zh-CN"/>
        </w:rPr>
        <w:t xml:space="preserve">; </w:t>
      </w:r>
    </w:p>
    <w:p w:rsidR="001D0093" w:rsidRPr="00CF3217" w:rsidRDefault="001D0093" w:rsidP="001D0093">
      <w:pPr>
        <w:rPr>
          <w:rFonts w:eastAsia="SimSun"/>
          <w:lang w:val="en-US" w:eastAsia="zh-CN"/>
        </w:rPr>
      </w:pPr>
      <w:r w:rsidRPr="00CF3217">
        <w:rPr>
          <w:rFonts w:eastAsia="SimSun"/>
          <w:lang w:val="en-US" w:eastAsia="zh-CN"/>
        </w:rPr>
        <w:t xml:space="preserve">–   the TTCN.MP and TTCN.GR forms for the mentioned protocols tests. </w:t>
      </w:r>
    </w:p>
    <w:p w:rsidR="001D0093" w:rsidRDefault="001D0093" w:rsidP="001D0093">
      <w:pPr>
        <w:rPr>
          <w:rFonts w:eastAsia="SimSun"/>
          <w:lang w:val="en-US" w:eastAsia="zh-CN"/>
        </w:rPr>
      </w:pPr>
      <w:r w:rsidRPr="00CF3217">
        <w:rPr>
          <w:rFonts w:eastAsia="SimSun"/>
          <w:lang w:val="en-US" w:eastAsia="zh-CN"/>
        </w:rPr>
        <w:t>The Abstract Test Suites designed in the document are based on the test cases specified in prose (3GPP TS 34.123_1). This document is valid for UE implemented according to 3GPP releases starting from Release 1999 up to the Release indicated on the cover page of this document.</w:t>
      </w:r>
    </w:p>
    <w:p w:rsidR="00872B0B" w:rsidRDefault="00872B0B"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Theme="minorEastAsia"/>
          <w:b/>
          <w:bCs/>
          <w:color w:val="000000"/>
          <w:sz w:val="18"/>
          <w:szCs w:val="18"/>
          <w:lang w:val="en-US" w:eastAsia="zh-CN"/>
        </w:rPr>
      </w:pPr>
    </w:p>
    <w:p w:rsidR="001D0093" w:rsidRPr="002D5C5B" w:rsidRDefault="001D0093" w:rsidP="00C337DE">
      <w:pPr>
        <w:pStyle w:val="Titolo5"/>
        <w:rPr>
          <w:rFonts w:eastAsia="SimSun"/>
          <w:bCs/>
          <w:color w:val="000000"/>
          <w:sz w:val="30"/>
          <w:szCs w:val="30"/>
          <w:lang w:val="en-US" w:eastAsia="zh-CN"/>
        </w:rPr>
      </w:pPr>
      <w:r w:rsidRPr="00CF3217">
        <w:rPr>
          <w:rFonts w:eastAsia="SimSun"/>
          <w:bCs/>
          <w:lang w:eastAsia="zh-CN"/>
        </w:rPr>
        <w:t>5</w:t>
      </w:r>
      <w:r w:rsidRPr="00CF3217">
        <w:rPr>
          <w:rFonts w:eastAsia="SimSun"/>
          <w:bCs/>
          <w:color w:val="000000"/>
          <w:szCs w:val="24"/>
          <w:lang w:val="en-US" w:eastAsia="zh-CN"/>
        </w:rPr>
        <w:t>.1.2.5.9</w:t>
      </w:r>
      <w:r w:rsidRPr="00CF3217">
        <w:rPr>
          <w:rFonts w:eastAsia="SimSun"/>
          <w:bCs/>
          <w:color w:val="000000"/>
          <w:szCs w:val="24"/>
          <w:lang w:val="en-US" w:eastAsia="zh-CN"/>
        </w:rPr>
        <w:tab/>
        <w:t>TS 34.124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Electromagnetic compatibility (EMC) requirements for mobile terminals and ancillary equipment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lastRenderedPageBreak/>
        <w:t>5.1.2.6</w:t>
      </w:r>
      <w:r w:rsidRPr="00CF3217">
        <w:rPr>
          <w:rFonts w:eastAsia="SimSun"/>
          <w:bCs/>
          <w:color w:val="000000"/>
          <w:szCs w:val="24"/>
          <w:lang w:val="en-US" w:eastAsia="zh-CN"/>
        </w:rPr>
        <w:tab/>
      </w:r>
      <w:r w:rsidRPr="00CF3217">
        <w:rPr>
          <w:rFonts w:eastAsia="SimSun"/>
          <w:bCs/>
          <w:color w:val="000000"/>
          <w:szCs w:val="24"/>
          <w:lang w:val="en-US" w:eastAsia="zh-CN"/>
        </w:rPr>
        <w:tab/>
        <w:t>36.200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5.1.2.6.1</w:t>
      </w:r>
      <w:r w:rsidRPr="00CF3217">
        <w:rPr>
          <w:rFonts w:ascii="Arial" w:eastAsia="SimSun" w:hAnsi="Arial" w:cs="Arial"/>
          <w:szCs w:val="24"/>
          <w:lang w:val="en-US" w:eastAsia="zh-CN"/>
        </w:rPr>
        <w:tab/>
      </w:r>
      <w:r w:rsidRPr="00CF3217">
        <w:rPr>
          <w:rFonts w:eastAsia="SimSun"/>
          <w:bCs/>
          <w:color w:val="000000"/>
          <w:szCs w:val="24"/>
          <w:lang w:val="en-US" w:eastAsia="zh-CN"/>
        </w:rPr>
        <w:t>TS 36.201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physical layer; General description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an overview of the physical layer of the EUTRA radio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5.1.2.6.2</w:t>
      </w:r>
      <w:r w:rsidRPr="00CF3217">
        <w:rPr>
          <w:rFonts w:ascii="Arial" w:eastAsia="SimSun" w:hAnsi="Arial" w:cs="Arial"/>
          <w:szCs w:val="24"/>
          <w:lang w:val="en-US" w:eastAsia="zh-CN"/>
        </w:rPr>
        <w:tab/>
      </w:r>
      <w:r w:rsidRPr="00CF3217">
        <w:rPr>
          <w:rFonts w:eastAsia="SimSun"/>
          <w:bCs/>
          <w:color w:val="000000"/>
          <w:szCs w:val="24"/>
          <w:lang w:val="en-US" w:eastAsia="zh-CN"/>
        </w:rPr>
        <w:t>TS 36.211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channels and modulation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physical channels for evolved UTRA.</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5.1.2.6.3</w:t>
      </w:r>
      <w:r w:rsidRPr="00CF3217">
        <w:rPr>
          <w:rFonts w:ascii="Arial" w:eastAsia="SimSun" w:hAnsi="Arial" w:cs="Arial"/>
          <w:szCs w:val="24"/>
          <w:lang w:val="en-US" w:eastAsia="zh-CN"/>
        </w:rPr>
        <w:tab/>
      </w:r>
      <w:r w:rsidRPr="00CF3217">
        <w:rPr>
          <w:rFonts w:eastAsia="SimSun"/>
          <w:bCs/>
          <w:color w:val="000000"/>
          <w:szCs w:val="24"/>
          <w:lang w:val="en-US" w:eastAsia="zh-CN"/>
        </w:rPr>
        <w:t>TS 36.212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Multiplexing and channel coding</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coding, multiplexing and mapping to physical channels for E-UTRA.</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5.1.2.6.4</w:t>
      </w:r>
      <w:r w:rsidRPr="00CF3217">
        <w:rPr>
          <w:rFonts w:ascii="Arial" w:eastAsia="SimSun" w:hAnsi="Arial" w:cs="Arial"/>
          <w:szCs w:val="24"/>
          <w:lang w:val="en-US" w:eastAsia="zh-CN"/>
        </w:rPr>
        <w:tab/>
      </w:r>
      <w:r w:rsidRPr="00CF3217">
        <w:rPr>
          <w:rFonts w:eastAsia="SimSun"/>
          <w:bCs/>
          <w:color w:val="000000"/>
          <w:szCs w:val="24"/>
          <w:lang w:val="en-US" w:eastAsia="zh-CN"/>
        </w:rPr>
        <w:t>TS 36.213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layer procedures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characteristics of the physical layer procedures of E-UTRA.</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5.1.2.6.5</w:t>
      </w:r>
      <w:r w:rsidRPr="00CF3217">
        <w:rPr>
          <w:rFonts w:ascii="Arial" w:eastAsia="SimSun" w:hAnsi="Arial" w:cs="Arial"/>
          <w:szCs w:val="24"/>
          <w:lang w:val="en-US" w:eastAsia="zh-CN"/>
        </w:rPr>
        <w:tab/>
      </w:r>
      <w:r w:rsidRPr="00CF3217">
        <w:rPr>
          <w:rFonts w:eastAsia="SimSun"/>
          <w:bCs/>
          <w:color w:val="000000"/>
          <w:szCs w:val="24"/>
          <w:lang w:val="en-US" w:eastAsia="zh-CN"/>
        </w:rPr>
        <w:t>TS 36.214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layer; Measurements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measurements done at the UE and network in order to support operation in idle mode and connected mode.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5.1.2.6.6</w:t>
      </w:r>
      <w:r w:rsidRPr="00CF3217">
        <w:rPr>
          <w:rFonts w:ascii="Arial" w:eastAsia="SimSun" w:hAnsi="Arial" w:cs="Arial"/>
          <w:szCs w:val="24"/>
          <w:lang w:val="en-US" w:eastAsia="zh-CN"/>
        </w:rPr>
        <w:tab/>
      </w:r>
      <w:r w:rsidRPr="00CF3217">
        <w:rPr>
          <w:rFonts w:eastAsia="SimSun"/>
          <w:bCs/>
          <w:color w:val="000000"/>
          <w:szCs w:val="24"/>
          <w:lang w:val="en-US" w:eastAsia="zh-CN"/>
        </w:rPr>
        <w:t>TS 36.216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layer for relaying operation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describes the characteristics of </w:t>
      </w:r>
      <w:proofErr w:type="spellStart"/>
      <w:r w:rsidRPr="00CF3217">
        <w:rPr>
          <w:rFonts w:eastAsia="SimSun"/>
          <w:color w:val="000000"/>
          <w:szCs w:val="24"/>
          <w:lang w:val="en-US" w:eastAsia="zh-CN"/>
        </w:rPr>
        <w:t>eNodeB</w:t>
      </w:r>
      <w:proofErr w:type="spellEnd"/>
      <w:r w:rsidRPr="00CF3217">
        <w:rPr>
          <w:rFonts w:eastAsia="SimSun"/>
          <w:color w:val="000000"/>
          <w:szCs w:val="24"/>
          <w:lang w:val="en-US" w:eastAsia="zh-CN"/>
        </w:rPr>
        <w:t xml:space="preserve"> – relay node transmissions.</w:t>
      </w:r>
    </w:p>
    <w:p w:rsidR="001D0093" w:rsidRPr="002D5C5B" w:rsidRDefault="001D0093" w:rsidP="00C337DE">
      <w:pPr>
        <w:pStyle w:val="Titolo4"/>
        <w:rPr>
          <w:rFonts w:eastAsia="SimSun"/>
          <w:bCs/>
          <w:color w:val="000000"/>
          <w:sz w:val="30"/>
          <w:szCs w:val="30"/>
          <w:lang w:val="en-US" w:eastAsia="zh-CN"/>
        </w:rPr>
      </w:pPr>
      <w:r>
        <w:rPr>
          <w:rFonts w:eastAsia="SimSun"/>
          <w:bCs/>
          <w:color w:val="000000"/>
          <w:szCs w:val="24"/>
          <w:lang w:val="en-US" w:eastAsia="zh-CN"/>
        </w:rPr>
        <w:t>5.1.2.7</w:t>
      </w:r>
      <w:r w:rsidRPr="00CF3217">
        <w:rPr>
          <w:rFonts w:eastAsia="SimSun"/>
          <w:bCs/>
          <w:color w:val="000000"/>
          <w:szCs w:val="24"/>
          <w:lang w:val="en-US" w:eastAsia="zh-CN"/>
        </w:rPr>
        <w:tab/>
      </w:r>
      <w:r>
        <w:rPr>
          <w:rFonts w:eastAsia="SimSun"/>
          <w:bCs/>
          <w:color w:val="000000"/>
          <w:szCs w:val="24"/>
          <w:lang w:val="en-US" w:eastAsia="zh-CN"/>
        </w:rPr>
        <w:tab/>
      </w:r>
      <w:r w:rsidRPr="00CF3217">
        <w:rPr>
          <w:rFonts w:eastAsia="SimSun"/>
          <w:bCs/>
          <w:color w:val="000000"/>
          <w:szCs w:val="24"/>
          <w:lang w:val="en-US" w:eastAsia="zh-CN"/>
        </w:rPr>
        <w:t>36.300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5.1.2.7.1</w:t>
      </w:r>
      <w:r w:rsidRPr="00CF3217">
        <w:rPr>
          <w:rFonts w:ascii="Arial" w:eastAsia="SimSun" w:hAnsi="Arial" w:cs="Arial"/>
          <w:szCs w:val="24"/>
          <w:lang w:val="en-US" w:eastAsia="zh-CN"/>
        </w:rPr>
        <w:tab/>
      </w:r>
      <w:r w:rsidRPr="00CF3217">
        <w:rPr>
          <w:rFonts w:eastAsia="SimSun"/>
          <w:bCs/>
          <w:color w:val="000000"/>
          <w:szCs w:val="24"/>
          <w:lang w:val="en-US" w:eastAsia="zh-CN"/>
        </w:rPr>
        <w:t>TS 36.300</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Universal Terrestrial Radio Access Network (E-UTRAN); Overall description; Stage 2</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lastRenderedPageBreak/>
        <w:t>This specification describes an overview and overall description of the E-UTRA radio interface and E-UTRAN architecture and radio interface protocol architecture.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5.1.2.7.2</w:t>
      </w:r>
      <w:r w:rsidRPr="00CF3217">
        <w:rPr>
          <w:rFonts w:ascii="Arial" w:eastAsia="SimSun" w:hAnsi="Arial" w:cs="Arial"/>
          <w:szCs w:val="24"/>
          <w:lang w:val="en-US" w:eastAsia="zh-CN"/>
        </w:rPr>
        <w:tab/>
      </w:r>
      <w:r w:rsidRPr="00CF3217">
        <w:rPr>
          <w:rFonts w:eastAsia="SimSun"/>
          <w:bCs/>
          <w:color w:val="000000"/>
          <w:szCs w:val="24"/>
          <w:lang w:val="en-US" w:eastAsia="zh-CN"/>
        </w:rPr>
        <w:t>TS 36.302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Services provided by the physical layer</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services provided by the physical layer of E-UTRA to upper layers.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5.1.2.7.3</w:t>
      </w:r>
      <w:r w:rsidRPr="00CF3217">
        <w:rPr>
          <w:rFonts w:ascii="Arial" w:eastAsia="SimSun" w:hAnsi="Arial" w:cs="Arial"/>
          <w:szCs w:val="24"/>
          <w:lang w:val="en-US" w:eastAsia="zh-CN"/>
        </w:rPr>
        <w:tab/>
      </w:r>
      <w:r w:rsidRPr="00CF3217">
        <w:rPr>
          <w:rFonts w:eastAsia="SimSun"/>
          <w:bCs/>
          <w:color w:val="000000"/>
          <w:szCs w:val="24"/>
          <w:lang w:val="en-US" w:eastAsia="zh-CN"/>
        </w:rPr>
        <w:t>TS 36.304</w:t>
      </w:r>
    </w:p>
    <w:p w:rsidR="001D0093" w:rsidRPr="00CF3217" w:rsidRDefault="001D0093" w:rsidP="001D0093">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User Equipment (UE) procedures in idle mode</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5.1.2.7.4</w:t>
      </w:r>
      <w:r w:rsidRPr="00CF3217">
        <w:rPr>
          <w:rFonts w:ascii="Arial" w:eastAsia="SimSun" w:hAnsi="Arial" w:cs="Arial"/>
          <w:szCs w:val="24"/>
          <w:lang w:val="en-US" w:eastAsia="zh-CN"/>
        </w:rPr>
        <w:tab/>
      </w:r>
      <w:r w:rsidRPr="00CF3217">
        <w:rPr>
          <w:rFonts w:eastAsia="SimSun"/>
          <w:bCs/>
          <w:color w:val="000000"/>
          <w:szCs w:val="24"/>
          <w:lang w:val="en-US" w:eastAsia="zh-CN"/>
        </w:rPr>
        <w:t>TS 36.306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User Equipment (UE) radio access capabilities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defines the E-UTRA UE Radio Access Capability Parameters.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5.1.2.7.5</w:t>
      </w:r>
      <w:r w:rsidRPr="00CF3217">
        <w:rPr>
          <w:rFonts w:ascii="Arial" w:eastAsia="SimSun" w:hAnsi="Arial" w:cs="Arial"/>
          <w:szCs w:val="24"/>
          <w:lang w:val="en-US" w:eastAsia="zh-CN"/>
        </w:rPr>
        <w:tab/>
      </w:r>
      <w:r w:rsidRPr="00CF3217">
        <w:rPr>
          <w:rFonts w:eastAsia="SimSun"/>
          <w:bCs/>
          <w:color w:val="000000"/>
          <w:szCs w:val="24"/>
          <w:lang w:val="en-US" w:eastAsia="zh-CN"/>
        </w:rPr>
        <w:t>TS 36.307</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Universal Terrestrial Radio Access (E-UTRA); Requirements on User </w:t>
      </w:r>
      <w:proofErr w:type="spellStart"/>
      <w:r w:rsidRPr="00CF3217">
        <w:rPr>
          <w:rFonts w:eastAsia="SimSun"/>
          <w:b/>
          <w:bCs/>
          <w:color w:val="000000"/>
          <w:szCs w:val="24"/>
          <w:lang w:val="en-US" w:eastAsia="zh-CN"/>
        </w:rPr>
        <w:t>Equipments</w:t>
      </w:r>
      <w:proofErr w:type="spellEnd"/>
      <w:r w:rsidRPr="00CF3217">
        <w:rPr>
          <w:rFonts w:eastAsia="SimSun"/>
          <w:b/>
          <w:bCs/>
          <w:color w:val="000000"/>
          <w:szCs w:val="24"/>
          <w:lang w:val="en-US" w:eastAsia="zh-CN"/>
        </w:rPr>
        <w:t xml:space="preserve"> (UEs) supporting a release-independent frequency band</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requirements on UEs supporting a frequency band and inter-band/intra-band CA configurations that </w:t>
      </w:r>
      <w:r w:rsidRPr="00CF3217">
        <w:t xml:space="preserve">are </w:t>
      </w:r>
      <w:r w:rsidRPr="00CF3217">
        <w:rPr>
          <w:rFonts w:eastAsia="SimSun"/>
          <w:color w:val="000000"/>
          <w:szCs w:val="24"/>
          <w:lang w:val="en-US" w:eastAsia="zh-CN"/>
        </w:rPr>
        <w:t>independent of</w:t>
      </w:r>
      <w:r w:rsidRPr="00CF3217">
        <w:rPr>
          <w:rFonts w:eastAsia="SimSun"/>
          <w:color w:val="000000"/>
          <w:sz w:val="30"/>
          <w:szCs w:val="30"/>
          <w:lang w:val="en-US" w:eastAsia="zh-CN"/>
        </w:rPr>
        <w:t xml:space="preserve"> </w:t>
      </w:r>
      <w:r w:rsidRPr="00CF3217">
        <w:rPr>
          <w:rFonts w:eastAsia="SimSun"/>
          <w:color w:val="000000"/>
          <w:szCs w:val="24"/>
          <w:lang w:val="en-US" w:eastAsia="zh-CN"/>
        </w:rPr>
        <w:t>release.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5.1.2.7.6</w:t>
      </w:r>
      <w:r w:rsidRPr="00CF3217">
        <w:rPr>
          <w:rFonts w:ascii="Arial" w:eastAsia="SimSun" w:hAnsi="Arial" w:cs="Arial"/>
          <w:szCs w:val="24"/>
          <w:lang w:val="en-US" w:eastAsia="zh-CN"/>
        </w:rPr>
        <w:tab/>
      </w:r>
      <w:r w:rsidRPr="00CF3217">
        <w:rPr>
          <w:rFonts w:eastAsia="SimSun"/>
          <w:bCs/>
          <w:color w:val="000000"/>
          <w:szCs w:val="24"/>
          <w:lang w:val="en-US" w:eastAsia="zh-CN"/>
        </w:rPr>
        <w:t>TS 36.314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Layer 2 – Measurements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contains the description and definition of the measurements performed by E-UTRAN that are transferred over the </w:t>
      </w:r>
      <w:proofErr w:type="spellStart"/>
      <w:r w:rsidRPr="00CF3217">
        <w:rPr>
          <w:rFonts w:eastAsia="SimSun"/>
          <w:color w:val="000000"/>
          <w:szCs w:val="24"/>
          <w:lang w:val="en-US" w:eastAsia="zh-CN"/>
        </w:rPr>
        <w:t>standardised</w:t>
      </w:r>
      <w:proofErr w:type="spellEnd"/>
      <w:r w:rsidRPr="00CF3217">
        <w:rPr>
          <w:rFonts w:eastAsia="SimSun"/>
          <w:color w:val="000000"/>
          <w:szCs w:val="24"/>
          <w:lang w:val="en-US" w:eastAsia="zh-CN"/>
        </w:rPr>
        <w:t xml:space="preserve"> interfaces in order to support E-UTRA radio link operations, radio resource management (RRM), network operations and maintenance (OAM),</w:t>
      </w:r>
      <w:r w:rsidRPr="00CF3217">
        <w:rPr>
          <w:rFonts w:eastAsia="SimSun"/>
          <w:color w:val="000000"/>
          <w:sz w:val="27"/>
          <w:szCs w:val="27"/>
          <w:lang w:val="en-US" w:eastAsia="zh-CN"/>
        </w:rPr>
        <w:t xml:space="preserve"> </w:t>
      </w:r>
      <w:r w:rsidRPr="00CF3217">
        <w:rPr>
          <w:rFonts w:eastAsia="SimSun"/>
          <w:color w:val="000000"/>
          <w:szCs w:val="24"/>
          <w:lang w:val="en-US" w:eastAsia="zh-CN"/>
        </w:rPr>
        <w:t>and self-</w:t>
      </w:r>
      <w:proofErr w:type="spellStart"/>
      <w:r w:rsidRPr="00CF3217">
        <w:rPr>
          <w:rFonts w:eastAsia="SimSun"/>
          <w:color w:val="000000"/>
          <w:szCs w:val="24"/>
          <w:lang w:val="en-US" w:eastAsia="zh-CN"/>
        </w:rPr>
        <w:t>organising</w:t>
      </w:r>
      <w:proofErr w:type="spellEnd"/>
      <w:r w:rsidRPr="00CF3217">
        <w:rPr>
          <w:rFonts w:eastAsia="SimSun"/>
          <w:color w:val="000000"/>
          <w:szCs w:val="24"/>
          <w:lang w:val="en-US" w:eastAsia="zh-CN"/>
        </w:rPr>
        <w:t xml:space="preserve"> networks (SON).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5.1.2.7.7</w:t>
      </w:r>
      <w:r w:rsidRPr="00CF3217">
        <w:rPr>
          <w:rFonts w:ascii="Arial" w:eastAsia="SimSun" w:hAnsi="Arial" w:cs="Arial"/>
          <w:szCs w:val="24"/>
          <w:lang w:val="en-US" w:eastAsia="zh-CN"/>
        </w:rPr>
        <w:tab/>
      </w:r>
      <w:r w:rsidRPr="00CF3217">
        <w:rPr>
          <w:rFonts w:eastAsia="SimSun"/>
          <w:bCs/>
          <w:color w:val="000000"/>
          <w:szCs w:val="24"/>
          <w:lang w:val="en-US" w:eastAsia="zh-CN"/>
        </w:rPr>
        <w:t>TS 36.321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Medium Access Control (MAC) protocol specification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E-UTRA MAC protocol.</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5.1.2.7.8</w:t>
      </w:r>
      <w:r w:rsidRPr="00CF3217">
        <w:rPr>
          <w:rFonts w:ascii="Arial" w:eastAsia="SimSun" w:hAnsi="Arial" w:cs="Arial"/>
          <w:szCs w:val="24"/>
          <w:lang w:val="en-US" w:eastAsia="zh-CN"/>
        </w:rPr>
        <w:tab/>
      </w:r>
      <w:r w:rsidRPr="00CF3217">
        <w:rPr>
          <w:rFonts w:eastAsia="SimSun"/>
          <w:bCs/>
          <w:color w:val="000000"/>
          <w:szCs w:val="24"/>
          <w:lang w:val="en-US" w:eastAsia="zh-CN"/>
        </w:rPr>
        <w:t>TS 36.322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Radio Link Control (RLC) protocol specification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E-UTRA Radio Link Control (RLC) protocol.</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5.1.2.7.9</w:t>
      </w:r>
      <w:r w:rsidRPr="00CF3217">
        <w:rPr>
          <w:rFonts w:ascii="Arial" w:eastAsia="SimSun" w:hAnsi="Arial" w:cs="Arial"/>
          <w:szCs w:val="24"/>
          <w:lang w:val="en-US" w:eastAsia="zh-CN"/>
        </w:rPr>
        <w:tab/>
      </w:r>
      <w:r w:rsidRPr="00CF3217">
        <w:rPr>
          <w:rFonts w:eastAsia="SimSun"/>
          <w:bCs/>
          <w:color w:val="000000"/>
          <w:szCs w:val="24"/>
          <w:lang w:val="en-US" w:eastAsia="zh-CN"/>
        </w:rPr>
        <w:t>TS 36.323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Packet Data Convergence Protocol (PDCP) specification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Packet Data Convergence Protocol (PDCP).</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5.1.2.7.10</w:t>
      </w:r>
      <w:r w:rsidRPr="00CF3217">
        <w:rPr>
          <w:rFonts w:ascii="Arial" w:eastAsia="SimSun" w:hAnsi="Arial" w:cs="Arial"/>
          <w:szCs w:val="24"/>
          <w:lang w:val="en-US" w:eastAsia="zh-CN"/>
        </w:rPr>
        <w:tab/>
      </w:r>
      <w:r w:rsidRPr="00CF3217">
        <w:rPr>
          <w:rFonts w:eastAsia="SimSun"/>
          <w:bCs/>
          <w:color w:val="000000"/>
          <w:szCs w:val="24"/>
          <w:lang w:val="en-US" w:eastAsia="zh-CN"/>
        </w:rPr>
        <w:t>TS 36.331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Radio Resource Control (RRC); Protocol specification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Radio Resource Control protocol for the UE-</w:t>
      </w:r>
      <w:proofErr w:type="spellStart"/>
      <w:r w:rsidRPr="00CF3217">
        <w:rPr>
          <w:rFonts w:eastAsia="SimSun"/>
          <w:color w:val="000000"/>
          <w:szCs w:val="24"/>
          <w:lang w:val="en-US" w:eastAsia="zh-CN"/>
        </w:rPr>
        <w:t>eUTRAN</w:t>
      </w:r>
      <w:proofErr w:type="spellEnd"/>
      <w:r w:rsidRPr="00CF3217">
        <w:rPr>
          <w:rFonts w:eastAsia="SimSun"/>
          <w:color w:val="000000"/>
          <w:szCs w:val="24"/>
          <w:lang w:val="en-US" w:eastAsia="zh-CN"/>
        </w:rPr>
        <w:t xml:space="preserve"> radio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5.1.2.7.11</w:t>
      </w:r>
      <w:r w:rsidRPr="00CF3217">
        <w:rPr>
          <w:rFonts w:ascii="Arial" w:eastAsia="SimSun" w:hAnsi="Arial" w:cs="Arial"/>
          <w:szCs w:val="24"/>
          <w:lang w:val="en-US" w:eastAsia="zh-CN"/>
        </w:rPr>
        <w:tab/>
      </w:r>
      <w:r w:rsidRPr="00CF3217">
        <w:rPr>
          <w:rFonts w:eastAsia="SimSun"/>
          <w:bCs/>
          <w:color w:val="000000"/>
          <w:szCs w:val="24"/>
          <w:lang w:val="en-US" w:eastAsia="zh-CN"/>
        </w:rPr>
        <w:t>TS 36.305</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Universal Terrestrial Radio Access Network (E-UTRAN); Stage 2 functional specification of User Equipment (UE) positioning in </w:t>
      </w:r>
      <w:r w:rsidRPr="00CF3217">
        <w:rPr>
          <w:rFonts w:eastAsia="SimSun"/>
          <w:b/>
          <w:bCs/>
          <w:color w:val="000000"/>
          <w:szCs w:val="24"/>
          <w:lang w:val="en-US" w:eastAsia="zh-CN"/>
        </w:rPr>
        <w:br/>
        <w:t>E-UTRAN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5.1.2.7.12</w:t>
      </w:r>
      <w:r w:rsidRPr="00CF3217">
        <w:rPr>
          <w:rFonts w:eastAsia="SimSun"/>
          <w:bCs/>
          <w:color w:val="000000"/>
          <w:szCs w:val="24"/>
          <w:lang w:val="en-US" w:eastAsia="zh-CN"/>
        </w:rPr>
        <w:tab/>
        <w:t>TS 36.355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Positioning Protocol (LPP)</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contains the definition of the LTE Positioning Protocol (LPP).</w:t>
      </w:r>
    </w:p>
    <w:p w:rsidR="006250DD" w:rsidRPr="002D5C5B" w:rsidRDefault="006250DD" w:rsidP="006250DD">
      <w:pPr>
        <w:pStyle w:val="Titolo5"/>
        <w:rPr>
          <w:ins w:id="1" w:author="Romano Giovanni" w:date="2017-10-24T01:41:00Z"/>
          <w:rFonts w:eastAsia="SimSun"/>
          <w:bCs/>
          <w:color w:val="000000"/>
          <w:sz w:val="30"/>
          <w:szCs w:val="30"/>
          <w:lang w:val="en-US" w:eastAsia="zh-CN"/>
        </w:rPr>
      </w:pPr>
      <w:ins w:id="2" w:author="Romano Giovanni" w:date="2017-10-24T01:41:00Z">
        <w:r w:rsidRPr="00CF3217">
          <w:rPr>
            <w:rFonts w:eastAsia="SimSun"/>
            <w:bCs/>
            <w:color w:val="000000"/>
            <w:szCs w:val="24"/>
            <w:lang w:val="en-US" w:eastAsia="zh-CN"/>
          </w:rPr>
          <w:t>5.1.2.7.1</w:t>
        </w:r>
        <w:r>
          <w:rPr>
            <w:rFonts w:eastAsia="SimSun"/>
            <w:bCs/>
            <w:color w:val="000000"/>
            <w:szCs w:val="24"/>
            <w:lang w:val="en-US" w:eastAsia="zh-CN"/>
          </w:rPr>
          <w:t>3</w:t>
        </w:r>
        <w:r w:rsidRPr="00CF3217">
          <w:rPr>
            <w:rFonts w:eastAsia="SimSun"/>
            <w:bCs/>
            <w:color w:val="000000"/>
            <w:szCs w:val="24"/>
            <w:lang w:val="en-US" w:eastAsia="zh-CN"/>
          </w:rPr>
          <w:tab/>
          <w:t>TS 36.3</w:t>
        </w:r>
        <w:r>
          <w:rPr>
            <w:rFonts w:eastAsia="SimSun"/>
            <w:bCs/>
            <w:color w:val="000000"/>
            <w:szCs w:val="24"/>
            <w:lang w:val="en-US" w:eastAsia="zh-CN"/>
          </w:rPr>
          <w:t>60</w:t>
        </w:r>
      </w:ins>
    </w:p>
    <w:p w:rsidR="006250DD" w:rsidRPr="00CF3217" w:rsidRDefault="006250DD" w:rsidP="006250DD">
      <w:pPr>
        <w:widowControl w:val="0"/>
        <w:tabs>
          <w:tab w:val="clear" w:pos="1134"/>
          <w:tab w:val="clear" w:pos="1871"/>
          <w:tab w:val="clear" w:pos="2268"/>
          <w:tab w:val="left" w:pos="90"/>
        </w:tabs>
        <w:overflowPunct/>
        <w:spacing w:before="91"/>
        <w:textAlignment w:val="auto"/>
        <w:rPr>
          <w:ins w:id="3" w:author="Romano Giovanni" w:date="2017-10-24T01:41:00Z"/>
          <w:rFonts w:eastAsia="SimSun"/>
          <w:b/>
          <w:bCs/>
          <w:color w:val="000000"/>
          <w:sz w:val="30"/>
          <w:szCs w:val="30"/>
          <w:lang w:val="en-US" w:eastAsia="zh-CN"/>
        </w:rPr>
      </w:pPr>
      <w:ins w:id="4" w:author="Romano Giovanni" w:date="2017-10-24T01:42:00Z">
        <w:r w:rsidRPr="00741EBD">
          <w:rPr>
            <w:rFonts w:eastAsia="SimSun"/>
            <w:b/>
            <w:bCs/>
            <w:color w:val="000000"/>
            <w:szCs w:val="24"/>
            <w:lang w:val="en-US" w:eastAsia="zh-CN"/>
          </w:rPr>
          <w:t>Evolved Universal Terrestrial Radio Access (E-UTRA); LTE-WLAN Aggregation Adaptation Protocol (LWAAP) specification</w:t>
        </w:r>
      </w:ins>
      <w:ins w:id="5" w:author="Romano Giovanni" w:date="2017-10-24T01:41:00Z">
        <w:r>
          <w:rPr>
            <w:rFonts w:eastAsia="SimSun"/>
            <w:b/>
            <w:bCs/>
            <w:color w:val="000000"/>
            <w:szCs w:val="24"/>
            <w:lang w:val="en-US" w:eastAsia="zh-CN"/>
          </w:rPr>
          <w:t xml:space="preserve"> </w:t>
        </w:r>
      </w:ins>
    </w:p>
    <w:p w:rsidR="006250DD" w:rsidRDefault="006250DD" w:rsidP="006250DD">
      <w:pPr>
        <w:widowControl w:val="0"/>
        <w:tabs>
          <w:tab w:val="clear" w:pos="1134"/>
          <w:tab w:val="clear" w:pos="1871"/>
          <w:tab w:val="clear" w:pos="2268"/>
          <w:tab w:val="left" w:pos="90"/>
        </w:tabs>
        <w:overflowPunct/>
        <w:spacing w:before="81"/>
        <w:textAlignment w:val="auto"/>
        <w:rPr>
          <w:ins w:id="6" w:author="Romano Giovanni" w:date="2017-10-24T01:41:00Z"/>
          <w:rFonts w:eastAsia="SimSun"/>
          <w:color w:val="000000"/>
          <w:szCs w:val="24"/>
          <w:lang w:val="en-US" w:eastAsia="zh-CN"/>
        </w:rPr>
      </w:pPr>
      <w:ins w:id="7" w:author="Romano Giovanni" w:date="2017-10-24T01:41:00Z">
        <w:r w:rsidRPr="00CF3217">
          <w:rPr>
            <w:rFonts w:eastAsia="SimSun"/>
            <w:color w:val="000000"/>
            <w:szCs w:val="24"/>
            <w:lang w:val="en-US" w:eastAsia="zh-CN"/>
          </w:rPr>
          <w:t xml:space="preserve">This document </w:t>
        </w:r>
      </w:ins>
      <w:proofErr w:type="spellStart"/>
      <w:ins w:id="8" w:author="Romano Giovanni" w:date="2017-10-24T01:44:00Z">
        <w:r w:rsidR="005E3E16" w:rsidRPr="005E3E16">
          <w:rPr>
            <w:rFonts w:eastAsia="SimSun"/>
            <w:color w:val="000000"/>
            <w:szCs w:val="24"/>
            <w:lang w:val="en-US" w:eastAsia="zh-CN"/>
          </w:rPr>
          <w:t>document</w:t>
        </w:r>
        <w:proofErr w:type="spellEnd"/>
        <w:r w:rsidR="005E3E16" w:rsidRPr="005E3E16">
          <w:rPr>
            <w:rFonts w:eastAsia="SimSun"/>
            <w:color w:val="000000"/>
            <w:szCs w:val="24"/>
            <w:lang w:val="en-US" w:eastAsia="zh-CN"/>
          </w:rPr>
          <w:t xml:space="preserve"> specifies the E-UTRA </w:t>
        </w:r>
        <w:r w:rsidR="005E3E16" w:rsidRPr="005E3E16">
          <w:rPr>
            <w:rFonts w:eastAsia="SimSun" w:hint="eastAsia"/>
            <w:color w:val="000000"/>
            <w:szCs w:val="24"/>
            <w:lang w:val="en-US" w:eastAsia="zh-CN"/>
          </w:rPr>
          <w:t>LTE-WLAN Aggregation Adaptation</w:t>
        </w:r>
        <w:r w:rsidR="005E3E16" w:rsidRPr="005E3E16">
          <w:rPr>
            <w:rFonts w:eastAsia="SimSun"/>
            <w:color w:val="000000"/>
            <w:szCs w:val="24"/>
            <w:lang w:val="en-US" w:eastAsia="zh-CN"/>
          </w:rPr>
          <w:t xml:space="preserve"> </w:t>
        </w:r>
        <w:r w:rsidR="005E3E16" w:rsidRPr="005E3E16">
          <w:rPr>
            <w:rFonts w:eastAsia="SimSun" w:hint="eastAsia"/>
            <w:color w:val="000000"/>
            <w:szCs w:val="24"/>
            <w:lang w:val="en-US" w:eastAsia="zh-CN"/>
          </w:rPr>
          <w:t xml:space="preserve">Protocol </w:t>
        </w:r>
        <w:r w:rsidR="005E3E16" w:rsidRPr="005E3E16">
          <w:rPr>
            <w:rFonts w:eastAsia="SimSun"/>
            <w:color w:val="000000"/>
            <w:szCs w:val="24"/>
            <w:lang w:val="en-US" w:eastAsia="zh-CN"/>
          </w:rPr>
          <w:t>(</w:t>
        </w:r>
        <w:r w:rsidR="005E3E16" w:rsidRPr="005E3E16">
          <w:rPr>
            <w:rFonts w:eastAsia="SimSun" w:hint="eastAsia"/>
            <w:color w:val="000000"/>
            <w:szCs w:val="24"/>
            <w:lang w:val="en-US" w:eastAsia="zh-CN"/>
          </w:rPr>
          <w:t>LWAAP</w:t>
        </w:r>
        <w:r w:rsidR="005E3E16" w:rsidRPr="005E3E16">
          <w:rPr>
            <w:rFonts w:eastAsia="SimSun"/>
            <w:color w:val="000000"/>
            <w:szCs w:val="24"/>
            <w:lang w:val="en-US" w:eastAsia="zh-CN"/>
          </w:rPr>
          <w:t>).</w:t>
        </w:r>
      </w:ins>
    </w:p>
    <w:p w:rsidR="006250DD" w:rsidRPr="002D5C5B" w:rsidRDefault="006250DD" w:rsidP="006250DD">
      <w:pPr>
        <w:pStyle w:val="Titolo5"/>
        <w:rPr>
          <w:ins w:id="9" w:author="Romano Giovanni" w:date="2017-10-24T01:41:00Z"/>
          <w:rFonts w:eastAsia="SimSun"/>
          <w:bCs/>
          <w:color w:val="000000"/>
          <w:sz w:val="30"/>
          <w:szCs w:val="30"/>
          <w:lang w:val="en-US" w:eastAsia="zh-CN"/>
        </w:rPr>
      </w:pPr>
      <w:ins w:id="10" w:author="Romano Giovanni" w:date="2017-10-24T01:41:00Z">
        <w:r w:rsidRPr="00CF3217">
          <w:rPr>
            <w:rFonts w:eastAsia="SimSun"/>
            <w:bCs/>
            <w:color w:val="000000"/>
            <w:szCs w:val="24"/>
            <w:lang w:val="en-US" w:eastAsia="zh-CN"/>
          </w:rPr>
          <w:t>5.1.2.7.1</w:t>
        </w:r>
      </w:ins>
      <w:ins w:id="11" w:author="Romano Giovanni" w:date="2017-10-24T01:43:00Z">
        <w:r>
          <w:rPr>
            <w:rFonts w:eastAsia="SimSun"/>
            <w:bCs/>
            <w:color w:val="000000"/>
            <w:szCs w:val="24"/>
            <w:lang w:val="en-US" w:eastAsia="zh-CN"/>
          </w:rPr>
          <w:t>4</w:t>
        </w:r>
      </w:ins>
      <w:ins w:id="12" w:author="Romano Giovanni" w:date="2017-10-24T01:41:00Z">
        <w:r w:rsidRPr="00CF3217">
          <w:rPr>
            <w:rFonts w:eastAsia="SimSun"/>
            <w:bCs/>
            <w:color w:val="000000"/>
            <w:szCs w:val="24"/>
            <w:lang w:val="en-US" w:eastAsia="zh-CN"/>
          </w:rPr>
          <w:tab/>
          <w:t>TS 36.3</w:t>
        </w:r>
        <w:r>
          <w:rPr>
            <w:rFonts w:eastAsia="SimSun"/>
            <w:bCs/>
            <w:color w:val="000000"/>
            <w:szCs w:val="24"/>
            <w:lang w:val="en-US" w:eastAsia="zh-CN"/>
          </w:rPr>
          <w:t>6</w:t>
        </w:r>
      </w:ins>
      <w:ins w:id="13" w:author="Romano Giovanni" w:date="2017-10-24T01:43:00Z">
        <w:r>
          <w:rPr>
            <w:rFonts w:eastAsia="SimSun"/>
            <w:bCs/>
            <w:color w:val="000000"/>
            <w:szCs w:val="24"/>
            <w:lang w:val="en-US" w:eastAsia="zh-CN"/>
          </w:rPr>
          <w:t>1</w:t>
        </w:r>
      </w:ins>
    </w:p>
    <w:p w:rsidR="006250DD" w:rsidRPr="00CF3217" w:rsidRDefault="006250DD" w:rsidP="006250DD">
      <w:pPr>
        <w:widowControl w:val="0"/>
        <w:tabs>
          <w:tab w:val="clear" w:pos="1134"/>
          <w:tab w:val="clear" w:pos="1871"/>
          <w:tab w:val="clear" w:pos="2268"/>
          <w:tab w:val="left" w:pos="90"/>
        </w:tabs>
        <w:overflowPunct/>
        <w:spacing w:before="91"/>
        <w:textAlignment w:val="auto"/>
        <w:rPr>
          <w:ins w:id="14" w:author="Romano Giovanni" w:date="2017-10-24T01:41:00Z"/>
          <w:rFonts w:eastAsia="SimSun"/>
          <w:b/>
          <w:bCs/>
          <w:color w:val="000000"/>
          <w:sz w:val="30"/>
          <w:szCs w:val="30"/>
          <w:lang w:val="en-US" w:eastAsia="zh-CN"/>
        </w:rPr>
      </w:pPr>
      <w:ins w:id="15" w:author="Romano Giovanni" w:date="2017-10-24T01:43:00Z">
        <w:r w:rsidRPr="00741EBD">
          <w:rPr>
            <w:rFonts w:eastAsia="SimSun"/>
            <w:b/>
            <w:bCs/>
            <w:color w:val="000000"/>
            <w:szCs w:val="24"/>
            <w:lang w:val="en-US" w:eastAsia="zh-CN"/>
          </w:rPr>
          <w:t xml:space="preserve">Evolved Universal Terrestrial Radio Access (E-UTRA); LTE-WLAN Radio Level Integration Using </w:t>
        </w:r>
        <w:proofErr w:type="spellStart"/>
        <w:r w:rsidRPr="00741EBD">
          <w:rPr>
            <w:rFonts w:eastAsia="SimSun"/>
            <w:b/>
            <w:bCs/>
            <w:color w:val="000000"/>
            <w:szCs w:val="24"/>
            <w:lang w:val="en-US" w:eastAsia="zh-CN"/>
          </w:rPr>
          <w:t>Ipsec</w:t>
        </w:r>
        <w:proofErr w:type="spellEnd"/>
        <w:r w:rsidRPr="00741EBD">
          <w:rPr>
            <w:rFonts w:eastAsia="SimSun"/>
            <w:b/>
            <w:bCs/>
            <w:color w:val="000000"/>
            <w:szCs w:val="24"/>
            <w:lang w:val="en-US" w:eastAsia="zh-CN"/>
          </w:rPr>
          <w:t xml:space="preserve"> Tunnel (LWIP) encapsulation; Protocol specification</w:t>
        </w:r>
      </w:ins>
    </w:p>
    <w:p w:rsidR="006250DD" w:rsidRDefault="006250DD" w:rsidP="006250DD">
      <w:pPr>
        <w:widowControl w:val="0"/>
        <w:tabs>
          <w:tab w:val="clear" w:pos="1134"/>
          <w:tab w:val="clear" w:pos="1871"/>
          <w:tab w:val="clear" w:pos="2268"/>
          <w:tab w:val="left" w:pos="90"/>
        </w:tabs>
        <w:overflowPunct/>
        <w:spacing w:before="81"/>
        <w:textAlignment w:val="auto"/>
        <w:rPr>
          <w:ins w:id="16" w:author="Romano Giovanni" w:date="2017-10-24T01:41:00Z"/>
          <w:rFonts w:eastAsia="SimSun"/>
          <w:color w:val="000000"/>
          <w:szCs w:val="24"/>
          <w:lang w:val="en-US" w:eastAsia="zh-CN"/>
        </w:rPr>
      </w:pPr>
      <w:ins w:id="17" w:author="Romano Giovanni" w:date="2017-10-24T01:41:00Z">
        <w:r w:rsidRPr="00CF3217">
          <w:rPr>
            <w:rFonts w:eastAsia="SimSun"/>
            <w:color w:val="000000"/>
            <w:szCs w:val="24"/>
            <w:lang w:val="en-US" w:eastAsia="zh-CN"/>
          </w:rPr>
          <w:lastRenderedPageBreak/>
          <w:t xml:space="preserve">This document </w:t>
        </w:r>
      </w:ins>
      <w:ins w:id="18" w:author="Romano Giovanni" w:date="2017-10-24T01:46:00Z">
        <w:r w:rsidR="00051F75" w:rsidRPr="00051F75">
          <w:rPr>
            <w:rFonts w:eastAsia="SimSun"/>
            <w:color w:val="000000"/>
            <w:szCs w:val="24"/>
            <w:lang w:val="en-US" w:eastAsia="zh-CN"/>
          </w:rPr>
          <w:t>specifies the LWIP Encapsulation Protocol.</w:t>
        </w:r>
      </w:ins>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t>5.1.2.8</w:t>
      </w:r>
      <w:r w:rsidRPr="00CF3217">
        <w:rPr>
          <w:rFonts w:eastAsia="SimSun"/>
          <w:bCs/>
          <w:color w:val="000000"/>
          <w:szCs w:val="24"/>
          <w:lang w:val="en-US" w:eastAsia="zh-CN"/>
        </w:rPr>
        <w:tab/>
      </w:r>
      <w:r w:rsidRPr="00CF3217">
        <w:rPr>
          <w:rFonts w:eastAsia="SimSun"/>
          <w:bCs/>
          <w:color w:val="000000"/>
          <w:szCs w:val="24"/>
          <w:lang w:val="en-US" w:eastAsia="zh-CN"/>
        </w:rPr>
        <w:tab/>
        <w:t>36.400 series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w:t>
      </w:r>
      <w:r w:rsidRPr="00CF3217">
        <w:rPr>
          <w:rFonts w:eastAsia="SimSun"/>
          <w:bCs/>
          <w:color w:val="000000"/>
          <w:szCs w:val="24"/>
          <w:lang w:val="en-US" w:eastAsia="zh-CN"/>
        </w:rPr>
        <w:tab/>
        <w:t>TS 36.401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Architecture description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describes the overall architecture of the EUTRAN, including internal interfaces and assumptions on the radio, S1 and X2 interfaces.</w:t>
      </w:r>
    </w:p>
    <w:p w:rsidR="00872B0B" w:rsidRDefault="00872B0B"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Theme="minorEastAsia"/>
          <w:b/>
          <w:bCs/>
          <w:color w:val="000000"/>
          <w:sz w:val="18"/>
          <w:szCs w:val="18"/>
          <w:lang w:val="en-US" w:eastAsia="zh-CN"/>
        </w:rPr>
      </w:pPr>
    </w:p>
    <w:p w:rsidR="00872B0B" w:rsidRDefault="00872B0B"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Theme="minorEastAsia"/>
          <w:b/>
          <w:bCs/>
          <w:color w:val="000000"/>
          <w:sz w:val="18"/>
          <w:szCs w:val="18"/>
          <w:lang w:val="en-US" w:eastAsia="zh-CN"/>
        </w:rPr>
      </w:pP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5.1.2.8.2</w:t>
      </w:r>
      <w:r w:rsidRPr="00CF3217">
        <w:rPr>
          <w:rFonts w:eastAsia="SimSun"/>
          <w:bCs/>
          <w:color w:val="000000"/>
          <w:szCs w:val="24"/>
          <w:lang w:val="en-US" w:eastAsia="zh-CN"/>
        </w:rPr>
        <w:tab/>
        <w:t>TS 36.410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general aspects and principles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provides an introduction to the 3GPP TS 36.41x series of technical specifications that define the S1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5.1.2.8.3</w:t>
      </w:r>
      <w:r w:rsidRPr="00CF3217">
        <w:rPr>
          <w:rFonts w:eastAsia="SimSun"/>
          <w:bCs/>
          <w:color w:val="000000"/>
          <w:szCs w:val="24"/>
          <w:lang w:val="en-US" w:eastAsia="zh-CN"/>
        </w:rPr>
        <w:tab/>
        <w:t>TS 36.411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layer 1</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standards allowed to implement Layer 1 on the S1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5.1.2.8.4</w:t>
      </w:r>
      <w:r w:rsidRPr="00CF3217">
        <w:rPr>
          <w:rFonts w:eastAsia="SimSun"/>
          <w:bCs/>
          <w:color w:val="000000"/>
          <w:szCs w:val="24"/>
          <w:lang w:val="en-US" w:eastAsia="zh-CN"/>
        </w:rPr>
        <w:tab/>
        <w:t>TS 36.412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Evolved Universal Terrestrial Radio Access Network (E-UTRAN); S1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to be used across S1 interface.</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5.1.2.8.5</w:t>
      </w:r>
      <w:r w:rsidRPr="00CF3217">
        <w:rPr>
          <w:rFonts w:eastAsia="SimSun"/>
          <w:bCs/>
          <w:color w:val="000000"/>
          <w:szCs w:val="24"/>
          <w:lang w:val="en-US" w:eastAsia="zh-CN"/>
        </w:rPr>
        <w:tab/>
        <w:t>TS 36.413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Application Protocol (S1AP)</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E-UTRAN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for the S1 interface.</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5.1.2.8.6</w:t>
      </w:r>
      <w:r w:rsidRPr="00CF3217">
        <w:rPr>
          <w:rFonts w:eastAsia="SimSun"/>
          <w:bCs/>
          <w:color w:val="000000"/>
          <w:szCs w:val="24"/>
          <w:lang w:val="en-US" w:eastAsia="zh-CN"/>
        </w:rPr>
        <w:tab/>
        <w:t>TS 36.414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data transport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for user data transport protocols and related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protocols to establish user plane transport bearers over the S1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5.1.2.8.7</w:t>
      </w:r>
      <w:r w:rsidRPr="00CF3217">
        <w:rPr>
          <w:rFonts w:eastAsia="SimSun"/>
          <w:bCs/>
          <w:color w:val="000000"/>
          <w:szCs w:val="24"/>
          <w:lang w:val="en-US" w:eastAsia="zh-CN"/>
        </w:rPr>
        <w:tab/>
        <w:t>TS 36.420</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general aspects and principles</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provides an introduction to the TSG RAN TS 36.42x series of UMTS Technical Specifications that define the X2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5.1.2.8.8</w:t>
      </w:r>
      <w:r w:rsidRPr="00CF3217">
        <w:rPr>
          <w:rFonts w:eastAsia="SimSun"/>
          <w:bCs/>
          <w:color w:val="000000"/>
          <w:szCs w:val="24"/>
          <w:lang w:val="en-US" w:eastAsia="zh-CN"/>
        </w:rPr>
        <w:tab/>
        <w:t>TS 36.421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layer 1</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standards allowed to implement Layer 1 on the X2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5.1.2.8.9</w:t>
      </w:r>
      <w:r w:rsidRPr="00CF3217">
        <w:rPr>
          <w:rFonts w:eastAsia="SimSun"/>
          <w:bCs/>
          <w:color w:val="000000"/>
          <w:szCs w:val="24"/>
          <w:lang w:val="en-US" w:eastAsia="zh-CN"/>
        </w:rPr>
        <w:tab/>
        <w:t>TS 36.422</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Evolved Universal Terrestrial Radio Access Network (E-UTRAN); X2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to be used across X2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5.1.2.8.10</w:t>
      </w:r>
      <w:r w:rsidRPr="00CF3217">
        <w:rPr>
          <w:rFonts w:eastAsia="SimSun"/>
          <w:bCs/>
          <w:color w:val="000000"/>
          <w:szCs w:val="24"/>
          <w:lang w:val="en-US" w:eastAsia="zh-CN"/>
        </w:rPr>
        <w:tab/>
        <w:t>TS 36.423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Application Protocol (X2AP)</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E-UTRAN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for the X2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5.1.2.8.11</w:t>
      </w:r>
      <w:r w:rsidRPr="00CF3217">
        <w:rPr>
          <w:rFonts w:eastAsia="SimSun"/>
          <w:bCs/>
          <w:color w:val="000000"/>
          <w:szCs w:val="24"/>
          <w:lang w:val="en-US" w:eastAsia="zh-CN"/>
        </w:rPr>
        <w:tab/>
        <w:t>TS 36.424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data transport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describes the standards for user data transport protocols and related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protocols to establish user plane transport bearers over the X2 interface.</w:t>
      </w:r>
    </w:p>
    <w:p w:rsidR="001D0093" w:rsidRPr="00CF3217" w:rsidRDefault="001D0093" w:rsidP="00C337DE">
      <w:pPr>
        <w:pStyle w:val="Titolo5"/>
        <w:ind w:left="1985" w:hanging="1985"/>
        <w:rPr>
          <w:rFonts w:eastAsia="SimSun"/>
          <w:bCs/>
          <w:color w:val="000000"/>
          <w:sz w:val="30"/>
          <w:szCs w:val="30"/>
          <w:lang w:val="en-US" w:eastAsia="zh-CN"/>
        </w:rPr>
      </w:pPr>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.2.8.12</w:t>
      </w:r>
      <w:r>
        <w:rPr>
          <w:rFonts w:eastAsia="SimSun"/>
          <w:bCs/>
          <w:color w:val="000000"/>
          <w:szCs w:val="24"/>
          <w:lang w:val="en-US" w:eastAsia="zh-CN"/>
        </w:rPr>
        <w:tab/>
      </w:r>
      <w:r w:rsidRPr="00CF3217">
        <w:rPr>
          <w:rFonts w:eastAsia="SimSun"/>
          <w:bCs/>
          <w:color w:val="000000"/>
          <w:szCs w:val="24"/>
          <w:lang w:val="en-US" w:eastAsia="zh-CN"/>
        </w:rPr>
        <w:t>TS 36.425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Evolved Universal Terrestrial Radio Access Network (E-UTRAN); X2 interface user plane protocol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X2 user plane protocol being used over the X2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5.1.2.8.13</w:t>
      </w:r>
      <w:r w:rsidRPr="00CF3217">
        <w:rPr>
          <w:rFonts w:eastAsia="SimSun"/>
          <w:bCs/>
          <w:color w:val="000000"/>
          <w:szCs w:val="24"/>
          <w:lang w:val="en-US" w:eastAsia="zh-CN"/>
        </w:rPr>
        <w:tab/>
        <w:t>TS 36.440</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lastRenderedPageBreak/>
        <w:t>5.1.2.8.14</w:t>
      </w:r>
      <w:r w:rsidRPr="00CF3217">
        <w:rPr>
          <w:rFonts w:eastAsia="SimSun"/>
          <w:bCs/>
          <w:color w:val="000000"/>
          <w:szCs w:val="24"/>
          <w:lang w:val="en-US" w:eastAsia="zh-CN"/>
        </w:rPr>
        <w:tab/>
        <w:t>TS 36.441</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Network (E-UTRAN); Layer 1 for interfaces supporting Multimedia Broadcast Multicast Service (MBMS) within E-UTRAN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5.1.2.8.15</w:t>
      </w:r>
      <w:r w:rsidRPr="00CF3217">
        <w:rPr>
          <w:rFonts w:eastAsia="SimSun"/>
          <w:bCs/>
          <w:color w:val="000000"/>
          <w:szCs w:val="24"/>
          <w:lang w:val="en-US" w:eastAsia="zh-CN"/>
        </w:rPr>
        <w:tab/>
        <w:t>TS 36.442</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Universal Terrestrial Radio Access Network (E-UTRAN);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 for interfaces supporting Multimedia Broadcast Multicast Service (MBMS) within E-UTRAN</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 xml:space="preserve">This document specifies the standards for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to be used across M2 and M3 interfaces. M2 interface is a logical interface between the </w:t>
      </w:r>
      <w:proofErr w:type="spellStart"/>
      <w:r w:rsidRPr="00CF3217">
        <w:rPr>
          <w:rFonts w:eastAsia="SimSun"/>
          <w:color w:val="000000"/>
          <w:szCs w:val="24"/>
          <w:lang w:val="en-US" w:eastAsia="zh-CN"/>
        </w:rPr>
        <w:t>eNodeB</w:t>
      </w:r>
      <w:proofErr w:type="spellEnd"/>
      <w:r w:rsidRPr="00CF3217">
        <w:rPr>
          <w:rFonts w:eastAsia="SimSun"/>
          <w:color w:val="000000"/>
          <w:szCs w:val="24"/>
          <w:lang w:val="en-US" w:eastAsia="zh-CN"/>
        </w:rPr>
        <w:t xml:space="preserve"> and the MCE. M3 interface is a logical interface between the MCE and the MME. This document describes how the M2-</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 xml:space="preserve">AP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messages are transported over M2, and how the M3-AP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messages are transported over M3.</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5.1.2.8.16</w:t>
      </w:r>
      <w:r w:rsidRPr="00CF3217">
        <w:rPr>
          <w:rFonts w:eastAsia="SimSun"/>
          <w:bCs/>
          <w:color w:val="000000"/>
          <w:szCs w:val="24"/>
          <w:lang w:val="en-US" w:eastAsia="zh-CN"/>
        </w:rPr>
        <w:tab/>
        <w:t>TS 36.443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M2 Application Protocol (M2AP)</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E-UTRAN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for the M2 interface. The M2 Application Protocol (M2AP) supports the functions of M2 interface by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defined in this document.</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5.1.2.8.17</w:t>
      </w:r>
      <w:r w:rsidRPr="00CF3217">
        <w:rPr>
          <w:rFonts w:eastAsia="SimSun"/>
          <w:bCs/>
          <w:color w:val="000000"/>
          <w:szCs w:val="24"/>
          <w:lang w:val="en-US" w:eastAsia="zh-CN"/>
        </w:rPr>
        <w:tab/>
        <w:t>TS 36.444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M3 Application Protocol (M3AP)</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E-UTRAN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for the M3 interface. The M3 Application Protocol (M3AP) supports the functions of M3 interface by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defined in this document.</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5.1.2.8.18</w:t>
      </w:r>
      <w:r w:rsidRPr="00CF3217">
        <w:rPr>
          <w:rFonts w:eastAsia="SimSun"/>
          <w:bCs/>
          <w:color w:val="000000"/>
          <w:szCs w:val="24"/>
          <w:lang w:val="en-US" w:eastAsia="zh-CN"/>
        </w:rPr>
        <w:tab/>
        <w:t>TS 36.445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M1 data transport</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specifies the standards for user data transport protocols over the E-UTRAN M1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5.1.2.8.19</w:t>
      </w:r>
      <w:r w:rsidRPr="00CF3217">
        <w:rPr>
          <w:rFonts w:eastAsia="SimSun"/>
          <w:bCs/>
          <w:color w:val="000000"/>
          <w:szCs w:val="24"/>
          <w:lang w:val="en-US" w:eastAsia="zh-CN"/>
        </w:rPr>
        <w:tab/>
        <w:t>TS 36.455</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Positioning Protocol A (</w:t>
      </w:r>
      <w:proofErr w:type="spellStart"/>
      <w:r w:rsidRPr="00CF3217">
        <w:rPr>
          <w:rFonts w:eastAsia="SimSun"/>
          <w:b/>
          <w:bCs/>
          <w:color w:val="000000"/>
          <w:szCs w:val="24"/>
          <w:lang w:val="en-US" w:eastAsia="zh-CN"/>
        </w:rPr>
        <w:t>LPPa</w:t>
      </w:r>
      <w:proofErr w:type="spellEnd"/>
      <w:r w:rsidRPr="00CF3217">
        <w:rPr>
          <w:rFonts w:eastAsia="SimSun"/>
          <w:b/>
          <w:bCs/>
          <w:color w:val="000000"/>
          <w:szCs w:val="24"/>
          <w:lang w:val="en-US" w:eastAsia="zh-CN"/>
        </w:rPr>
        <w: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control plane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between </w:t>
      </w:r>
      <w:proofErr w:type="spellStart"/>
      <w:r w:rsidRPr="00CF3217">
        <w:rPr>
          <w:rFonts w:eastAsia="SimSun"/>
          <w:color w:val="000000"/>
          <w:szCs w:val="24"/>
          <w:lang w:val="en-US" w:eastAsia="zh-CN"/>
        </w:rPr>
        <w:t>eNodeB</w:t>
      </w:r>
      <w:proofErr w:type="spellEnd"/>
      <w:r w:rsidRPr="00CF3217">
        <w:rPr>
          <w:rFonts w:eastAsia="SimSun"/>
          <w:color w:val="000000"/>
          <w:szCs w:val="24"/>
          <w:lang w:val="en-US" w:eastAsia="zh-CN"/>
        </w:rPr>
        <w:t xml:space="preserve"> and E-SMLC. </w:t>
      </w:r>
      <w:proofErr w:type="spellStart"/>
      <w:r w:rsidRPr="00CF3217">
        <w:rPr>
          <w:rFonts w:eastAsia="SimSun"/>
          <w:color w:val="000000"/>
          <w:szCs w:val="24"/>
          <w:lang w:val="en-US" w:eastAsia="zh-CN"/>
        </w:rPr>
        <w:t>LPPa</w:t>
      </w:r>
      <w:proofErr w:type="spellEnd"/>
      <w:r w:rsidRPr="00CF3217">
        <w:rPr>
          <w:rFonts w:eastAsia="SimSun"/>
          <w:color w:val="000000"/>
          <w:szCs w:val="24"/>
          <w:lang w:val="en-US" w:eastAsia="zh-CN"/>
        </w:rPr>
        <w:t xml:space="preserve"> supports the concerned functions by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defined in this document.</w:t>
      </w:r>
    </w:p>
    <w:p w:rsidR="001D0093" w:rsidRPr="00C337DE" w:rsidRDefault="001D0093" w:rsidP="00C337DE">
      <w:pPr>
        <w:pStyle w:val="Titolo5"/>
        <w:rPr>
          <w:rFonts w:eastAsia="SimSun"/>
          <w:bCs/>
          <w:sz w:val="30"/>
          <w:szCs w:val="30"/>
          <w:lang w:val="en-US" w:eastAsia="zh-CN"/>
        </w:rPr>
      </w:pPr>
      <w:r w:rsidRPr="00991878">
        <w:rPr>
          <w:rFonts w:eastAsia="SimSun"/>
          <w:bCs/>
          <w:szCs w:val="24"/>
          <w:lang w:val="en-US" w:eastAsia="zh-CN"/>
        </w:rPr>
        <w:lastRenderedPageBreak/>
        <w:t>5.1.2.8.20</w:t>
      </w:r>
      <w:r w:rsidRPr="00991878">
        <w:rPr>
          <w:rFonts w:eastAsia="SimSun"/>
          <w:bCs/>
          <w:szCs w:val="24"/>
          <w:lang w:val="en-US" w:eastAsia="zh-CN"/>
        </w:rPr>
        <w:tab/>
        <w:t>TS 36.456</w:t>
      </w:r>
    </w:p>
    <w:p w:rsidR="001D0093" w:rsidRPr="00991878" w:rsidRDefault="001D0093" w:rsidP="001D0093">
      <w:pPr>
        <w:widowControl w:val="0"/>
        <w:tabs>
          <w:tab w:val="clear" w:pos="1134"/>
          <w:tab w:val="clear" w:pos="1871"/>
          <w:tab w:val="clear" w:pos="2268"/>
          <w:tab w:val="left" w:pos="90"/>
        </w:tabs>
        <w:overflowPunct/>
        <w:spacing w:before="91"/>
        <w:textAlignment w:val="auto"/>
        <w:rPr>
          <w:rFonts w:eastAsia="SimSun"/>
          <w:b/>
          <w:bCs/>
          <w:sz w:val="30"/>
          <w:szCs w:val="30"/>
          <w:lang w:val="en-US" w:eastAsia="zh-CN"/>
        </w:rPr>
      </w:pPr>
      <w:proofErr w:type="spellStart"/>
      <w:r w:rsidRPr="00991878">
        <w:rPr>
          <w:rFonts w:eastAsia="SimSun"/>
          <w:b/>
          <w:bCs/>
          <w:szCs w:val="24"/>
          <w:lang w:val="en-US" w:eastAsia="zh-CN"/>
        </w:rPr>
        <w:t>SLm</w:t>
      </w:r>
      <w:proofErr w:type="spellEnd"/>
      <w:r w:rsidRPr="00991878">
        <w:rPr>
          <w:rFonts w:eastAsia="SimSun"/>
          <w:b/>
          <w:bCs/>
          <w:szCs w:val="24"/>
          <w:lang w:val="en-US" w:eastAsia="zh-CN"/>
        </w:rPr>
        <w:t xml:space="preserve"> interface general aspects and principles</w:t>
      </w:r>
    </w:p>
    <w:p w:rsidR="001D0093" w:rsidRPr="00991878" w:rsidRDefault="001D0093" w:rsidP="001D0093">
      <w:pPr>
        <w:widowControl w:val="0"/>
        <w:tabs>
          <w:tab w:val="clear" w:pos="1134"/>
          <w:tab w:val="clear" w:pos="1871"/>
          <w:tab w:val="clear" w:pos="2268"/>
          <w:tab w:val="left" w:pos="90"/>
        </w:tabs>
        <w:overflowPunct/>
        <w:spacing w:before="0"/>
        <w:textAlignment w:val="auto"/>
        <w:rPr>
          <w:rFonts w:eastAsia="SimSun"/>
          <w:szCs w:val="24"/>
          <w:lang w:val="en-US" w:eastAsia="zh-CN"/>
        </w:rPr>
      </w:pPr>
      <w:r w:rsidRPr="00991878">
        <w:rPr>
          <w:rFonts w:eastAsia="SimSun"/>
          <w:szCs w:val="24"/>
          <w:lang w:val="en-US" w:eastAsia="zh-CN"/>
        </w:rPr>
        <w:t xml:space="preserve">This document is an introduction to the 3GPP TS 36.45x series of technical specifications that define the </w:t>
      </w:r>
      <w:proofErr w:type="spellStart"/>
      <w:r w:rsidRPr="00991878">
        <w:rPr>
          <w:rFonts w:eastAsia="SimSun"/>
          <w:szCs w:val="24"/>
          <w:lang w:val="en-US" w:eastAsia="zh-CN"/>
        </w:rPr>
        <w:t>SLm</w:t>
      </w:r>
      <w:proofErr w:type="spellEnd"/>
      <w:r w:rsidRPr="00991878">
        <w:rPr>
          <w:rFonts w:eastAsia="SimSun"/>
          <w:szCs w:val="24"/>
          <w:lang w:val="en-US" w:eastAsia="zh-CN"/>
        </w:rPr>
        <w:t xml:space="preserve"> interface for the interconnection of the Evolved Serving Mobile Location Centre (E-SMLC) to the Location Measurement Unit (LMU) components of the Evolved Universal Terrestrial Radio Access Network (E-UTRAN).</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5.1.2.8.21</w:t>
      </w:r>
      <w:r w:rsidRPr="00CF3217">
        <w:rPr>
          <w:rFonts w:eastAsia="SimSun"/>
          <w:bCs/>
          <w:color w:val="000000"/>
          <w:szCs w:val="24"/>
          <w:lang w:val="en-US" w:eastAsia="zh-CN"/>
        </w:rPr>
        <w:tab/>
        <w:t>TS 36.457</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CF3217">
        <w:rPr>
          <w:rFonts w:eastAsia="SimSun"/>
          <w:b/>
          <w:bCs/>
          <w:color w:val="000000"/>
          <w:szCs w:val="24"/>
          <w:lang w:val="en-US" w:eastAsia="zh-CN"/>
        </w:rPr>
        <w:t>SLm</w:t>
      </w:r>
      <w:proofErr w:type="spellEnd"/>
      <w:r w:rsidRPr="00CF3217">
        <w:rPr>
          <w:rFonts w:eastAsia="SimSun"/>
          <w:b/>
          <w:bCs/>
          <w:color w:val="000000"/>
          <w:szCs w:val="24"/>
          <w:lang w:val="en-US" w:eastAsia="zh-CN"/>
        </w:rPr>
        <w:t xml:space="preserve"> interface layer 1</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standards allowed to implement layer 1 on the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 xml:space="preserve"> interface.</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5.1.2.8.22</w:t>
      </w:r>
      <w:r w:rsidRPr="00CF3217">
        <w:rPr>
          <w:rFonts w:eastAsia="SimSun"/>
          <w:bCs/>
          <w:color w:val="000000"/>
          <w:szCs w:val="24"/>
          <w:lang w:val="en-US" w:eastAsia="zh-CN"/>
        </w:rPr>
        <w:tab/>
        <w:t>TS 36.458</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CF3217">
        <w:rPr>
          <w:rFonts w:eastAsia="SimSun"/>
          <w:b/>
          <w:bCs/>
          <w:color w:val="000000"/>
          <w:szCs w:val="24"/>
          <w:lang w:val="en-US" w:eastAsia="zh-CN"/>
        </w:rPr>
        <w:t>SLm</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standards for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transport to be used across the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 xml:space="preserve"> interface. The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 xml:space="preserve"> interface is a logical interface between the LMU and the E-SMLC in the E-UTRAN core network. This document describes how the </w:t>
      </w:r>
      <w:proofErr w:type="spellStart"/>
      <w:r w:rsidRPr="00CF3217">
        <w:rPr>
          <w:rFonts w:eastAsia="SimSun"/>
          <w:color w:val="000000"/>
          <w:szCs w:val="24"/>
          <w:lang w:val="en-US" w:eastAsia="zh-CN"/>
        </w:rPr>
        <w:t>SLmAP</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messages are transported over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5.1.2.8.23</w:t>
      </w:r>
      <w:r w:rsidRPr="00CF3217">
        <w:rPr>
          <w:rFonts w:eastAsia="SimSun"/>
          <w:bCs/>
          <w:color w:val="000000"/>
          <w:szCs w:val="24"/>
          <w:lang w:val="en-US" w:eastAsia="zh-CN"/>
        </w:rPr>
        <w:tab/>
        <w:t>TS 36.459</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CF3217">
        <w:rPr>
          <w:rFonts w:eastAsia="SimSun"/>
          <w:b/>
          <w:bCs/>
          <w:color w:val="000000"/>
          <w:szCs w:val="24"/>
          <w:lang w:val="en-US" w:eastAsia="zh-CN"/>
        </w:rPr>
        <w:t>SLm</w:t>
      </w:r>
      <w:proofErr w:type="spellEnd"/>
      <w:r w:rsidRPr="00CF3217">
        <w:rPr>
          <w:rFonts w:eastAsia="SimSun"/>
          <w:b/>
          <w:bCs/>
          <w:color w:val="000000"/>
          <w:szCs w:val="24"/>
          <w:lang w:val="en-US" w:eastAsia="zh-CN"/>
        </w:rPr>
        <w:t xml:space="preserve"> interface Application Protocol (</w:t>
      </w:r>
      <w:proofErr w:type="spellStart"/>
      <w:r w:rsidRPr="00CF3217">
        <w:rPr>
          <w:rFonts w:eastAsia="SimSun"/>
          <w:b/>
          <w:bCs/>
          <w:color w:val="000000"/>
          <w:szCs w:val="24"/>
          <w:lang w:val="en-US" w:eastAsia="zh-CN"/>
        </w:rPr>
        <w:t>SLmAP</w:t>
      </w:r>
      <w:proofErr w:type="spellEnd"/>
      <w:r w:rsidRPr="00CF3217">
        <w:rPr>
          <w:rFonts w:eastAsia="SimSun"/>
          <w:b/>
          <w:bCs/>
          <w:color w:val="000000"/>
          <w:szCs w:val="24"/>
          <w:lang w:val="en-US" w:eastAsia="zh-CN"/>
        </w:rPr>
        <w: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E-UTRAN radio network layer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for the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 xml:space="preserve"> interface. The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 xml:space="preserve"> Application Protocol (</w:t>
      </w:r>
      <w:proofErr w:type="spellStart"/>
      <w:r w:rsidRPr="00CF3217">
        <w:rPr>
          <w:rFonts w:eastAsia="SimSun"/>
          <w:color w:val="000000"/>
          <w:szCs w:val="24"/>
          <w:lang w:val="en-US" w:eastAsia="zh-CN"/>
        </w:rPr>
        <w:t>SLmAP</w:t>
      </w:r>
      <w:proofErr w:type="spellEnd"/>
      <w:r w:rsidRPr="00CF3217">
        <w:rPr>
          <w:rFonts w:eastAsia="SimSun"/>
          <w:color w:val="000000"/>
          <w:szCs w:val="24"/>
          <w:lang w:val="en-US" w:eastAsia="zh-CN"/>
        </w:rPr>
        <w:t xml:space="preserve">) supports the functions of the </w:t>
      </w:r>
      <w:proofErr w:type="spellStart"/>
      <w:r w:rsidRPr="00CF3217">
        <w:rPr>
          <w:rFonts w:eastAsia="SimSun"/>
          <w:color w:val="000000"/>
          <w:szCs w:val="24"/>
          <w:lang w:val="en-US" w:eastAsia="zh-CN"/>
        </w:rPr>
        <w:t>SLm</w:t>
      </w:r>
      <w:proofErr w:type="spellEnd"/>
      <w:r w:rsidRPr="00CF3217">
        <w:rPr>
          <w:rFonts w:eastAsia="SimSun"/>
          <w:color w:val="000000"/>
          <w:szCs w:val="24"/>
          <w:lang w:val="en-US" w:eastAsia="zh-CN"/>
        </w:rPr>
        <w:t xml:space="preserve"> interface by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defined in this document.</w:t>
      </w:r>
    </w:p>
    <w:p w:rsidR="0003769D" w:rsidRPr="002D5C5B" w:rsidRDefault="0003769D" w:rsidP="0003769D">
      <w:pPr>
        <w:pStyle w:val="Titolo5"/>
        <w:rPr>
          <w:ins w:id="19" w:author="Romano Giovanni" w:date="2017-10-24T01:57:00Z"/>
          <w:rFonts w:eastAsia="SimSun"/>
          <w:bCs/>
          <w:color w:val="000000"/>
          <w:sz w:val="30"/>
          <w:szCs w:val="30"/>
          <w:lang w:val="en-US" w:eastAsia="zh-CN"/>
        </w:rPr>
      </w:pPr>
      <w:ins w:id="20" w:author="Romano Giovanni" w:date="2017-10-24T01:57:00Z">
        <w:r w:rsidRPr="00CF3217">
          <w:rPr>
            <w:rFonts w:eastAsia="SimSun"/>
            <w:bCs/>
            <w:color w:val="000000"/>
            <w:szCs w:val="24"/>
            <w:lang w:val="en-US" w:eastAsia="zh-CN"/>
          </w:rPr>
          <w:t>5.1.2.8.2</w:t>
        </w:r>
        <w:r>
          <w:rPr>
            <w:rFonts w:eastAsia="SimSun"/>
            <w:bCs/>
            <w:color w:val="000000"/>
            <w:szCs w:val="24"/>
            <w:lang w:val="en-US" w:eastAsia="zh-CN"/>
          </w:rPr>
          <w:t>4</w:t>
        </w:r>
        <w:r w:rsidRPr="00CF3217">
          <w:rPr>
            <w:rFonts w:eastAsia="SimSun"/>
            <w:bCs/>
            <w:color w:val="000000"/>
            <w:szCs w:val="24"/>
            <w:lang w:val="en-US" w:eastAsia="zh-CN"/>
          </w:rPr>
          <w:tab/>
          <w:t>TS 36.4</w:t>
        </w:r>
        <w:r>
          <w:rPr>
            <w:rFonts w:eastAsia="SimSun"/>
            <w:bCs/>
            <w:color w:val="000000"/>
            <w:szCs w:val="24"/>
            <w:lang w:val="en-US" w:eastAsia="zh-CN"/>
          </w:rPr>
          <w:t>61</w:t>
        </w:r>
      </w:ins>
    </w:p>
    <w:p w:rsidR="0003769D" w:rsidRPr="00A865B5" w:rsidRDefault="0003769D" w:rsidP="0003769D">
      <w:pPr>
        <w:widowControl w:val="0"/>
        <w:tabs>
          <w:tab w:val="clear" w:pos="1134"/>
          <w:tab w:val="clear" w:pos="1871"/>
          <w:tab w:val="clear" w:pos="2268"/>
          <w:tab w:val="left" w:pos="90"/>
        </w:tabs>
        <w:overflowPunct/>
        <w:spacing w:before="91"/>
        <w:textAlignment w:val="auto"/>
        <w:rPr>
          <w:ins w:id="21" w:author="Romano Giovanni" w:date="2017-10-24T01:57:00Z"/>
          <w:rFonts w:eastAsia="SimSun"/>
          <w:b/>
          <w:bCs/>
          <w:color w:val="000000"/>
          <w:szCs w:val="24"/>
          <w:lang w:val="en-US" w:eastAsia="zh-CN"/>
        </w:rPr>
      </w:pPr>
      <w:ins w:id="22" w:author="Romano Giovanni" w:date="2017-10-24T01:57:00Z">
        <w:r w:rsidRPr="00741EBD">
          <w:rPr>
            <w:rFonts w:eastAsia="SimSun"/>
            <w:b/>
            <w:bCs/>
            <w:color w:val="000000"/>
            <w:szCs w:val="24"/>
            <w:lang w:val="en-US" w:eastAsia="zh-CN"/>
          </w:rPr>
          <w:t xml:space="preserve">Evolved Universal Terrestrial Radio Access Network (E-UTRAN) and Wireless LAN (WLAN); </w:t>
        </w:r>
        <w:proofErr w:type="spellStart"/>
        <w:r w:rsidRPr="00741EBD">
          <w:rPr>
            <w:rFonts w:eastAsia="SimSun"/>
            <w:b/>
            <w:bCs/>
            <w:color w:val="000000"/>
            <w:szCs w:val="24"/>
            <w:lang w:val="en-US" w:eastAsia="zh-CN"/>
          </w:rPr>
          <w:t>Xw</w:t>
        </w:r>
        <w:proofErr w:type="spellEnd"/>
        <w:r w:rsidRPr="00741EBD">
          <w:rPr>
            <w:rFonts w:eastAsia="SimSun"/>
            <w:b/>
            <w:bCs/>
            <w:color w:val="000000"/>
            <w:szCs w:val="24"/>
            <w:lang w:val="en-US" w:eastAsia="zh-CN"/>
          </w:rPr>
          <w:t xml:space="preserve"> layer 1</w:t>
        </w:r>
      </w:ins>
    </w:p>
    <w:p w:rsidR="0003769D" w:rsidRPr="0089245A" w:rsidRDefault="0003769D" w:rsidP="0003769D">
      <w:pPr>
        <w:rPr>
          <w:ins w:id="23" w:author="Romano Giovanni" w:date="2017-10-24T01:57:00Z"/>
          <w:rFonts w:eastAsia="SimSun"/>
          <w:color w:val="000000"/>
          <w:szCs w:val="24"/>
          <w:lang w:val="en-US" w:eastAsia="zh-CN"/>
        </w:rPr>
      </w:pPr>
      <w:ins w:id="24" w:author="Romano Giovanni" w:date="2017-10-24T01:57:00Z">
        <w:r w:rsidRPr="0089245A">
          <w:rPr>
            <w:rFonts w:eastAsia="SimSun"/>
            <w:color w:val="000000"/>
            <w:szCs w:val="24"/>
            <w:lang w:val="en-US" w:eastAsia="zh-CN"/>
          </w:rPr>
          <w:t xml:space="preserve">This document specifies the standards allowed to implement Layer 1 on the </w:t>
        </w:r>
        <w:proofErr w:type="spellStart"/>
        <w:r w:rsidRPr="0089245A">
          <w:rPr>
            <w:rFonts w:eastAsia="SimSun"/>
            <w:color w:val="000000"/>
            <w:szCs w:val="24"/>
            <w:lang w:val="en-US" w:eastAsia="zh-CN"/>
          </w:rPr>
          <w:t>Xw</w:t>
        </w:r>
        <w:proofErr w:type="spellEnd"/>
        <w:r w:rsidRPr="0089245A">
          <w:rPr>
            <w:rFonts w:eastAsia="SimSun"/>
            <w:color w:val="000000"/>
            <w:szCs w:val="24"/>
            <w:lang w:val="en-US" w:eastAsia="zh-CN"/>
          </w:rPr>
          <w:t xml:space="preserve"> interface.</w:t>
        </w:r>
      </w:ins>
    </w:p>
    <w:p w:rsidR="0003769D" w:rsidRPr="0089245A" w:rsidRDefault="0003769D" w:rsidP="0003769D">
      <w:pPr>
        <w:rPr>
          <w:ins w:id="25" w:author="Romano Giovanni" w:date="2017-10-24T01:57:00Z"/>
          <w:rFonts w:eastAsia="SimSun"/>
          <w:color w:val="000000"/>
          <w:szCs w:val="24"/>
          <w:lang w:val="en-US" w:eastAsia="zh-CN"/>
        </w:rPr>
      </w:pPr>
      <w:ins w:id="26" w:author="Romano Giovanni" w:date="2017-10-24T01:57:00Z">
        <w:r w:rsidRPr="0089245A">
          <w:rPr>
            <w:rFonts w:eastAsia="SimSun"/>
            <w:color w:val="000000"/>
            <w:szCs w:val="24"/>
            <w:lang w:val="en-US" w:eastAsia="zh-CN"/>
          </w:rPr>
          <w:t xml:space="preserve">The specification of transmission delay requirements and O&amp;M requirements are not in the scope of </w:t>
        </w:r>
      </w:ins>
      <w:ins w:id="27" w:author="Romano Giovanni" w:date="2017-10-24T02:05:00Z">
        <w:r w:rsidR="00F533D5">
          <w:rPr>
            <w:rFonts w:eastAsia="SimSun"/>
            <w:color w:val="000000"/>
            <w:szCs w:val="24"/>
            <w:lang w:val="en-US" w:eastAsia="zh-CN"/>
          </w:rPr>
          <w:t>this</w:t>
        </w:r>
      </w:ins>
      <w:ins w:id="28" w:author="Romano Giovanni" w:date="2017-10-24T01:57:00Z">
        <w:r w:rsidRPr="0089245A">
          <w:rPr>
            <w:rFonts w:eastAsia="SimSun"/>
            <w:color w:val="000000"/>
            <w:szCs w:val="24"/>
            <w:lang w:val="en-US" w:eastAsia="zh-CN"/>
          </w:rPr>
          <w:t xml:space="preserve"> document.</w:t>
        </w:r>
      </w:ins>
    </w:p>
    <w:p w:rsidR="0003769D" w:rsidRPr="0089245A" w:rsidRDefault="0003769D" w:rsidP="0003769D">
      <w:pPr>
        <w:rPr>
          <w:ins w:id="29" w:author="Romano Giovanni" w:date="2017-10-24T01:57:00Z"/>
          <w:rFonts w:eastAsia="SimSun"/>
          <w:color w:val="000000"/>
          <w:szCs w:val="24"/>
          <w:lang w:val="en-US" w:eastAsia="zh-CN"/>
        </w:rPr>
      </w:pPr>
      <w:ins w:id="30" w:author="Romano Giovanni" w:date="2017-10-24T01:57:00Z">
        <w:r w:rsidRPr="0089245A">
          <w:rPr>
            <w:rFonts w:eastAsia="SimSun"/>
            <w:color w:val="000000"/>
            <w:szCs w:val="24"/>
            <w:lang w:val="en-US" w:eastAsia="zh-CN"/>
          </w:rPr>
          <w:t>In the following ‘Layer 1’ and ‘Physical Layer’ are assumed to be synonymous.</w:t>
        </w:r>
      </w:ins>
    </w:p>
    <w:p w:rsidR="0003769D" w:rsidRPr="002D5C5B" w:rsidRDefault="0003769D" w:rsidP="0003769D">
      <w:pPr>
        <w:pStyle w:val="Titolo5"/>
        <w:rPr>
          <w:ins w:id="31" w:author="Romano Giovanni" w:date="2017-10-24T01:57:00Z"/>
          <w:rFonts w:eastAsia="SimSun"/>
          <w:bCs/>
          <w:color w:val="000000"/>
          <w:sz w:val="30"/>
          <w:szCs w:val="30"/>
          <w:lang w:val="en-US" w:eastAsia="zh-CN"/>
        </w:rPr>
      </w:pPr>
      <w:ins w:id="32" w:author="Romano Giovanni" w:date="2017-10-24T01:57:00Z">
        <w:r w:rsidRPr="00CF3217">
          <w:rPr>
            <w:rFonts w:eastAsia="SimSun"/>
            <w:bCs/>
            <w:color w:val="000000"/>
            <w:szCs w:val="24"/>
            <w:lang w:val="en-US" w:eastAsia="zh-CN"/>
          </w:rPr>
          <w:t>5.1.2.8.2</w:t>
        </w:r>
        <w:r>
          <w:rPr>
            <w:rFonts w:eastAsia="SimSun"/>
            <w:bCs/>
            <w:color w:val="000000"/>
            <w:szCs w:val="24"/>
            <w:lang w:val="en-US" w:eastAsia="zh-CN"/>
          </w:rPr>
          <w:t>5</w:t>
        </w:r>
        <w:r w:rsidRPr="00CF3217">
          <w:rPr>
            <w:rFonts w:eastAsia="SimSun"/>
            <w:bCs/>
            <w:color w:val="000000"/>
            <w:szCs w:val="24"/>
            <w:lang w:val="en-US" w:eastAsia="zh-CN"/>
          </w:rPr>
          <w:tab/>
          <w:t>TS 36.4</w:t>
        </w:r>
        <w:r>
          <w:rPr>
            <w:rFonts w:eastAsia="SimSun"/>
            <w:bCs/>
            <w:color w:val="000000"/>
            <w:szCs w:val="24"/>
            <w:lang w:val="en-US" w:eastAsia="zh-CN"/>
          </w:rPr>
          <w:t>62</w:t>
        </w:r>
      </w:ins>
    </w:p>
    <w:p w:rsidR="0003769D" w:rsidRPr="00A865B5" w:rsidRDefault="0003769D" w:rsidP="0003769D">
      <w:pPr>
        <w:widowControl w:val="0"/>
        <w:tabs>
          <w:tab w:val="clear" w:pos="1134"/>
          <w:tab w:val="clear" w:pos="1871"/>
          <w:tab w:val="clear" w:pos="2268"/>
          <w:tab w:val="left" w:pos="90"/>
        </w:tabs>
        <w:overflowPunct/>
        <w:spacing w:before="91"/>
        <w:textAlignment w:val="auto"/>
        <w:rPr>
          <w:ins w:id="33" w:author="Romano Giovanni" w:date="2017-10-24T01:57:00Z"/>
          <w:rFonts w:eastAsia="SimSun"/>
          <w:b/>
          <w:bCs/>
          <w:color w:val="000000"/>
          <w:szCs w:val="24"/>
          <w:lang w:val="en-US" w:eastAsia="zh-CN"/>
        </w:rPr>
      </w:pPr>
      <w:ins w:id="34" w:author="Romano Giovanni" w:date="2017-10-24T01:57:00Z">
        <w:r w:rsidRPr="00741EBD">
          <w:rPr>
            <w:rFonts w:eastAsia="SimSun"/>
            <w:b/>
            <w:bCs/>
            <w:color w:val="000000"/>
            <w:szCs w:val="24"/>
            <w:lang w:val="en-US" w:eastAsia="zh-CN"/>
          </w:rPr>
          <w:t xml:space="preserve">Evolved Universal Terrestrial Radio Access Network (E-UTRAN) and Wireless LAN (WLAN); </w:t>
        </w:r>
        <w:proofErr w:type="spellStart"/>
        <w:r w:rsidRPr="00741EBD">
          <w:rPr>
            <w:rFonts w:eastAsia="SimSun"/>
            <w:b/>
            <w:bCs/>
            <w:color w:val="000000"/>
            <w:szCs w:val="24"/>
            <w:lang w:val="en-US" w:eastAsia="zh-CN"/>
          </w:rPr>
          <w:t>Xw</w:t>
        </w:r>
        <w:proofErr w:type="spellEnd"/>
        <w:r w:rsidRPr="00741EBD">
          <w:rPr>
            <w:rFonts w:eastAsia="SimSun"/>
            <w:b/>
            <w:bCs/>
            <w:color w:val="000000"/>
            <w:szCs w:val="24"/>
            <w:lang w:val="en-US" w:eastAsia="zh-CN"/>
          </w:rPr>
          <w:t xml:space="preserve"> </w:t>
        </w:r>
        <w:proofErr w:type="spellStart"/>
        <w:r w:rsidRPr="00741EBD">
          <w:rPr>
            <w:rFonts w:eastAsia="SimSun"/>
            <w:b/>
            <w:bCs/>
            <w:color w:val="000000"/>
            <w:szCs w:val="24"/>
            <w:lang w:val="en-US" w:eastAsia="zh-CN"/>
          </w:rPr>
          <w:t>signalling</w:t>
        </w:r>
        <w:proofErr w:type="spellEnd"/>
        <w:r w:rsidRPr="00741EBD">
          <w:rPr>
            <w:rFonts w:eastAsia="SimSun"/>
            <w:b/>
            <w:bCs/>
            <w:color w:val="000000"/>
            <w:szCs w:val="24"/>
            <w:lang w:val="en-US" w:eastAsia="zh-CN"/>
          </w:rPr>
          <w:t xml:space="preserve"> transport</w:t>
        </w:r>
      </w:ins>
    </w:p>
    <w:p w:rsidR="0003769D" w:rsidRPr="0089245A" w:rsidRDefault="0003769D" w:rsidP="0003769D">
      <w:pPr>
        <w:rPr>
          <w:ins w:id="35" w:author="Romano Giovanni" w:date="2017-10-24T01:57:00Z"/>
          <w:rFonts w:eastAsia="SimSun"/>
          <w:color w:val="000000"/>
          <w:szCs w:val="24"/>
          <w:lang w:val="en-US" w:eastAsia="zh-CN"/>
        </w:rPr>
      </w:pPr>
      <w:ins w:id="36" w:author="Romano Giovanni" w:date="2017-10-24T01:57:00Z">
        <w:r w:rsidRPr="0089245A">
          <w:rPr>
            <w:rFonts w:eastAsia="SimSun"/>
            <w:color w:val="000000"/>
            <w:szCs w:val="24"/>
            <w:lang w:val="en-US" w:eastAsia="zh-CN"/>
          </w:rPr>
          <w:t>This document</w:t>
        </w:r>
        <w:r w:rsidRPr="0089245A">
          <w:rPr>
            <w:rFonts w:eastAsia="SimSun" w:hint="eastAsia"/>
            <w:color w:val="000000"/>
            <w:szCs w:val="24"/>
            <w:lang w:val="en-US" w:eastAsia="zh-CN"/>
          </w:rPr>
          <w:t xml:space="preserve"> specifies the standards for </w:t>
        </w:r>
        <w:proofErr w:type="spellStart"/>
        <w:r w:rsidRPr="0089245A">
          <w:rPr>
            <w:rFonts w:eastAsia="SimSun" w:hint="eastAsia"/>
            <w:color w:val="000000"/>
            <w:szCs w:val="24"/>
            <w:lang w:val="en-US" w:eastAsia="zh-CN"/>
          </w:rPr>
          <w:t>Signalling</w:t>
        </w:r>
        <w:proofErr w:type="spellEnd"/>
        <w:r w:rsidRPr="0089245A">
          <w:rPr>
            <w:rFonts w:eastAsia="SimSun" w:hint="eastAsia"/>
            <w:color w:val="000000"/>
            <w:szCs w:val="24"/>
            <w:lang w:val="en-US" w:eastAsia="zh-CN"/>
          </w:rPr>
          <w:t xml:space="preserve"> Transport to be used across </w:t>
        </w:r>
        <w:r w:rsidRPr="0089245A">
          <w:rPr>
            <w:rFonts w:eastAsia="SimSun"/>
            <w:color w:val="000000"/>
            <w:szCs w:val="24"/>
            <w:lang w:val="en-US" w:eastAsia="zh-CN"/>
          </w:rPr>
          <w:t xml:space="preserve">the </w:t>
        </w:r>
        <w:proofErr w:type="spellStart"/>
        <w:r w:rsidRPr="0089245A">
          <w:rPr>
            <w:rFonts w:eastAsia="SimSun" w:hint="eastAsia"/>
            <w:color w:val="000000"/>
            <w:szCs w:val="24"/>
            <w:lang w:val="en-US" w:eastAsia="zh-CN"/>
          </w:rPr>
          <w:t>X</w:t>
        </w:r>
        <w:r w:rsidRPr="0089245A">
          <w:rPr>
            <w:rFonts w:eastAsia="SimSun"/>
            <w:color w:val="000000"/>
            <w:szCs w:val="24"/>
            <w:lang w:val="en-US" w:eastAsia="zh-CN"/>
          </w:rPr>
          <w:t>w</w:t>
        </w:r>
        <w:proofErr w:type="spellEnd"/>
        <w:r w:rsidRPr="0089245A">
          <w:rPr>
            <w:rFonts w:eastAsia="SimSun" w:hint="eastAsia"/>
            <w:color w:val="000000"/>
            <w:szCs w:val="24"/>
            <w:lang w:val="en-US" w:eastAsia="zh-CN"/>
          </w:rPr>
          <w:t xml:space="preserve"> interface. </w:t>
        </w:r>
        <w:r w:rsidRPr="0089245A">
          <w:rPr>
            <w:rFonts w:eastAsia="SimSun"/>
            <w:color w:val="000000"/>
            <w:szCs w:val="24"/>
            <w:lang w:val="en-US" w:eastAsia="zh-CN"/>
          </w:rPr>
          <w:t xml:space="preserve">The </w:t>
        </w:r>
        <w:proofErr w:type="spellStart"/>
        <w:r w:rsidRPr="0089245A">
          <w:rPr>
            <w:rFonts w:eastAsia="SimSun" w:hint="eastAsia"/>
            <w:color w:val="000000"/>
            <w:szCs w:val="24"/>
            <w:lang w:val="en-US" w:eastAsia="zh-CN"/>
          </w:rPr>
          <w:t>X</w:t>
        </w:r>
        <w:r w:rsidRPr="0089245A">
          <w:rPr>
            <w:rFonts w:eastAsia="SimSun"/>
            <w:color w:val="000000"/>
            <w:szCs w:val="24"/>
            <w:lang w:val="en-US" w:eastAsia="zh-CN"/>
          </w:rPr>
          <w:t>w</w:t>
        </w:r>
        <w:proofErr w:type="spellEnd"/>
        <w:r w:rsidRPr="0089245A">
          <w:rPr>
            <w:rFonts w:eastAsia="SimSun" w:hint="eastAsia"/>
            <w:color w:val="000000"/>
            <w:szCs w:val="24"/>
            <w:lang w:val="en-US" w:eastAsia="zh-CN"/>
          </w:rPr>
          <w:t xml:space="preserve"> interface is a logical interface between </w:t>
        </w:r>
        <w:r w:rsidRPr="0089245A">
          <w:rPr>
            <w:rFonts w:eastAsia="SimSun"/>
            <w:color w:val="000000"/>
            <w:szCs w:val="24"/>
            <w:lang w:val="en-US" w:eastAsia="zh-CN"/>
          </w:rPr>
          <w:t xml:space="preserve">the </w:t>
        </w:r>
        <w:proofErr w:type="spellStart"/>
        <w:r w:rsidRPr="0089245A">
          <w:rPr>
            <w:rFonts w:eastAsia="SimSun" w:hint="eastAsia"/>
            <w:color w:val="000000"/>
            <w:szCs w:val="24"/>
            <w:lang w:val="en-US" w:eastAsia="zh-CN"/>
          </w:rPr>
          <w:t>eNB</w:t>
        </w:r>
        <w:proofErr w:type="spellEnd"/>
        <w:r w:rsidRPr="0089245A">
          <w:rPr>
            <w:rFonts w:eastAsia="SimSun"/>
            <w:color w:val="000000"/>
            <w:szCs w:val="24"/>
            <w:lang w:val="en-US" w:eastAsia="zh-CN"/>
          </w:rPr>
          <w:t xml:space="preserve"> and the WT</w:t>
        </w:r>
        <w:r w:rsidRPr="0089245A">
          <w:rPr>
            <w:rFonts w:eastAsia="SimSun" w:hint="eastAsia"/>
            <w:color w:val="000000"/>
            <w:szCs w:val="24"/>
            <w:lang w:val="en-US" w:eastAsia="zh-CN"/>
          </w:rPr>
          <w:t xml:space="preserve">. </w:t>
        </w:r>
      </w:ins>
      <w:ins w:id="37" w:author="Romano Giovanni" w:date="2017-10-24T02:05:00Z">
        <w:r w:rsidR="00F533D5">
          <w:rPr>
            <w:rFonts w:eastAsia="SimSun"/>
            <w:color w:val="000000"/>
            <w:szCs w:val="24"/>
            <w:lang w:val="en-US" w:eastAsia="zh-CN"/>
          </w:rPr>
          <w:t>This</w:t>
        </w:r>
      </w:ins>
      <w:ins w:id="38" w:author="Romano Giovanni" w:date="2017-10-24T01:57:00Z">
        <w:r w:rsidRPr="0089245A">
          <w:rPr>
            <w:rFonts w:eastAsia="SimSun" w:hint="eastAsia"/>
            <w:color w:val="000000"/>
            <w:szCs w:val="24"/>
            <w:lang w:val="en-US" w:eastAsia="zh-CN"/>
          </w:rPr>
          <w:t xml:space="preserve"> document describes how the </w:t>
        </w:r>
        <w:proofErr w:type="spellStart"/>
        <w:r w:rsidRPr="0089245A">
          <w:rPr>
            <w:rFonts w:eastAsia="SimSun" w:hint="eastAsia"/>
            <w:color w:val="000000"/>
            <w:szCs w:val="24"/>
            <w:lang w:val="en-US" w:eastAsia="zh-CN"/>
          </w:rPr>
          <w:t>X</w:t>
        </w:r>
        <w:r w:rsidRPr="0089245A">
          <w:rPr>
            <w:rFonts w:eastAsia="SimSun"/>
            <w:color w:val="000000"/>
            <w:szCs w:val="24"/>
            <w:lang w:val="en-US" w:eastAsia="zh-CN"/>
          </w:rPr>
          <w:t>w</w:t>
        </w:r>
        <w:proofErr w:type="spellEnd"/>
        <w:r w:rsidRPr="0089245A">
          <w:rPr>
            <w:rFonts w:eastAsia="SimSun" w:hint="eastAsia"/>
            <w:color w:val="000000"/>
            <w:szCs w:val="24"/>
            <w:lang w:val="en-US" w:eastAsia="zh-CN"/>
          </w:rPr>
          <w:t xml:space="preserve">-AP </w:t>
        </w:r>
        <w:proofErr w:type="spellStart"/>
        <w:r w:rsidRPr="0089245A">
          <w:rPr>
            <w:rFonts w:eastAsia="SimSun" w:hint="eastAsia"/>
            <w:color w:val="000000"/>
            <w:szCs w:val="24"/>
            <w:lang w:val="en-US" w:eastAsia="zh-CN"/>
          </w:rPr>
          <w:t>signalling</w:t>
        </w:r>
        <w:proofErr w:type="spellEnd"/>
        <w:r w:rsidRPr="0089245A">
          <w:rPr>
            <w:rFonts w:eastAsia="SimSun" w:hint="eastAsia"/>
            <w:color w:val="000000"/>
            <w:szCs w:val="24"/>
            <w:lang w:val="en-US" w:eastAsia="zh-CN"/>
          </w:rPr>
          <w:t xml:space="preserve"> messages are transported over </w:t>
        </w:r>
        <w:proofErr w:type="spellStart"/>
        <w:r w:rsidRPr="0089245A">
          <w:rPr>
            <w:rFonts w:eastAsia="SimSun" w:hint="eastAsia"/>
            <w:color w:val="000000"/>
            <w:szCs w:val="24"/>
            <w:lang w:val="en-US" w:eastAsia="zh-CN"/>
          </w:rPr>
          <w:t>X</w:t>
        </w:r>
        <w:r w:rsidRPr="0089245A">
          <w:rPr>
            <w:rFonts w:eastAsia="SimSun"/>
            <w:color w:val="000000"/>
            <w:szCs w:val="24"/>
            <w:lang w:val="en-US" w:eastAsia="zh-CN"/>
          </w:rPr>
          <w:t>w</w:t>
        </w:r>
        <w:proofErr w:type="spellEnd"/>
        <w:r w:rsidRPr="0089245A">
          <w:rPr>
            <w:rFonts w:eastAsia="SimSun" w:hint="eastAsia"/>
            <w:color w:val="000000"/>
            <w:szCs w:val="24"/>
            <w:lang w:val="en-US" w:eastAsia="zh-CN"/>
          </w:rPr>
          <w:t>.</w:t>
        </w:r>
      </w:ins>
    </w:p>
    <w:p w:rsidR="0003769D" w:rsidRPr="002D5C5B" w:rsidRDefault="0003769D" w:rsidP="0003769D">
      <w:pPr>
        <w:pStyle w:val="Titolo5"/>
        <w:rPr>
          <w:ins w:id="39" w:author="Romano Giovanni" w:date="2017-10-24T01:57:00Z"/>
          <w:rFonts w:eastAsia="SimSun"/>
          <w:bCs/>
          <w:color w:val="000000"/>
          <w:sz w:val="30"/>
          <w:szCs w:val="30"/>
          <w:lang w:val="en-US" w:eastAsia="zh-CN"/>
        </w:rPr>
      </w:pPr>
      <w:ins w:id="40" w:author="Romano Giovanni" w:date="2017-10-24T01:57:00Z">
        <w:r w:rsidRPr="00CF3217">
          <w:rPr>
            <w:rFonts w:eastAsia="SimSun"/>
            <w:bCs/>
            <w:color w:val="000000"/>
            <w:szCs w:val="24"/>
            <w:lang w:val="en-US" w:eastAsia="zh-CN"/>
          </w:rPr>
          <w:lastRenderedPageBreak/>
          <w:t>5.1.2.8.2</w:t>
        </w:r>
        <w:r>
          <w:rPr>
            <w:rFonts w:eastAsia="SimSun"/>
            <w:bCs/>
            <w:color w:val="000000"/>
            <w:szCs w:val="24"/>
            <w:lang w:val="en-US" w:eastAsia="zh-CN"/>
          </w:rPr>
          <w:t>6</w:t>
        </w:r>
        <w:r w:rsidRPr="00CF3217">
          <w:rPr>
            <w:rFonts w:eastAsia="SimSun"/>
            <w:bCs/>
            <w:color w:val="000000"/>
            <w:szCs w:val="24"/>
            <w:lang w:val="en-US" w:eastAsia="zh-CN"/>
          </w:rPr>
          <w:tab/>
          <w:t>TS 36.4</w:t>
        </w:r>
        <w:r>
          <w:rPr>
            <w:rFonts w:eastAsia="SimSun"/>
            <w:bCs/>
            <w:color w:val="000000"/>
            <w:szCs w:val="24"/>
            <w:lang w:val="en-US" w:eastAsia="zh-CN"/>
          </w:rPr>
          <w:t>63</w:t>
        </w:r>
      </w:ins>
    </w:p>
    <w:p w:rsidR="0003769D" w:rsidRPr="00A865B5" w:rsidRDefault="0003769D" w:rsidP="0003769D">
      <w:pPr>
        <w:widowControl w:val="0"/>
        <w:tabs>
          <w:tab w:val="clear" w:pos="1134"/>
          <w:tab w:val="clear" w:pos="1871"/>
          <w:tab w:val="clear" w:pos="2268"/>
          <w:tab w:val="left" w:pos="90"/>
        </w:tabs>
        <w:overflowPunct/>
        <w:spacing w:before="91"/>
        <w:textAlignment w:val="auto"/>
        <w:rPr>
          <w:ins w:id="41" w:author="Romano Giovanni" w:date="2017-10-24T01:57:00Z"/>
          <w:rFonts w:eastAsia="SimSun"/>
          <w:b/>
          <w:bCs/>
          <w:color w:val="000000"/>
          <w:szCs w:val="24"/>
          <w:lang w:val="en-US" w:eastAsia="zh-CN"/>
        </w:rPr>
      </w:pPr>
      <w:ins w:id="42" w:author="Romano Giovanni" w:date="2017-10-24T01:57:00Z">
        <w:r w:rsidRPr="00741EBD">
          <w:rPr>
            <w:rFonts w:eastAsia="SimSun"/>
            <w:b/>
            <w:bCs/>
            <w:color w:val="000000"/>
            <w:szCs w:val="24"/>
            <w:lang w:val="en-US" w:eastAsia="zh-CN"/>
          </w:rPr>
          <w:t xml:space="preserve">Evolved Universal Terrestrial Radio Access Network (E-UTRAN) and Wireless Local Area Network (WLAN); </w:t>
        </w:r>
        <w:proofErr w:type="spellStart"/>
        <w:r w:rsidRPr="00741EBD">
          <w:rPr>
            <w:rFonts w:eastAsia="SimSun"/>
            <w:b/>
            <w:bCs/>
            <w:color w:val="000000"/>
            <w:szCs w:val="24"/>
            <w:lang w:val="en-US" w:eastAsia="zh-CN"/>
          </w:rPr>
          <w:t>Xw</w:t>
        </w:r>
        <w:proofErr w:type="spellEnd"/>
        <w:r w:rsidRPr="00741EBD">
          <w:rPr>
            <w:rFonts w:eastAsia="SimSun"/>
            <w:b/>
            <w:bCs/>
            <w:color w:val="000000"/>
            <w:szCs w:val="24"/>
            <w:lang w:val="en-US" w:eastAsia="zh-CN"/>
          </w:rPr>
          <w:t xml:space="preserve"> application protocol (</w:t>
        </w:r>
        <w:proofErr w:type="spellStart"/>
        <w:r w:rsidRPr="00741EBD">
          <w:rPr>
            <w:rFonts w:eastAsia="SimSun"/>
            <w:b/>
            <w:bCs/>
            <w:color w:val="000000"/>
            <w:szCs w:val="24"/>
            <w:lang w:val="en-US" w:eastAsia="zh-CN"/>
          </w:rPr>
          <w:t>XwAP</w:t>
        </w:r>
        <w:proofErr w:type="spellEnd"/>
        <w:r w:rsidRPr="00741EBD">
          <w:rPr>
            <w:rFonts w:eastAsia="SimSun"/>
            <w:b/>
            <w:bCs/>
            <w:color w:val="000000"/>
            <w:szCs w:val="24"/>
            <w:lang w:val="en-US" w:eastAsia="zh-CN"/>
          </w:rPr>
          <w:t>)</w:t>
        </w:r>
      </w:ins>
    </w:p>
    <w:p w:rsidR="0003769D" w:rsidRPr="0089245A" w:rsidRDefault="0003769D" w:rsidP="0003769D">
      <w:pPr>
        <w:rPr>
          <w:ins w:id="43" w:author="Romano Giovanni" w:date="2017-10-24T01:57:00Z"/>
          <w:rFonts w:eastAsia="SimSun"/>
          <w:color w:val="000000"/>
          <w:szCs w:val="24"/>
          <w:lang w:val="en-US" w:eastAsia="zh-CN"/>
        </w:rPr>
      </w:pPr>
      <w:ins w:id="44" w:author="Romano Giovanni" w:date="2017-10-24T01:57:00Z">
        <w:r w:rsidRPr="0089245A">
          <w:rPr>
            <w:rFonts w:eastAsia="SimSun"/>
            <w:color w:val="000000"/>
            <w:szCs w:val="24"/>
            <w:lang w:val="en-US" w:eastAsia="zh-CN"/>
          </w:rPr>
          <w:t xml:space="preserve">This present document specifies the </w:t>
        </w:r>
        <w:proofErr w:type="spellStart"/>
        <w:r w:rsidRPr="0089245A">
          <w:rPr>
            <w:rFonts w:eastAsia="SimSun"/>
            <w:color w:val="000000"/>
            <w:szCs w:val="24"/>
            <w:lang w:val="en-US" w:eastAsia="zh-CN"/>
          </w:rPr>
          <w:t>signalling</w:t>
        </w:r>
        <w:proofErr w:type="spellEnd"/>
        <w:r w:rsidRPr="0089245A">
          <w:rPr>
            <w:rFonts w:eastAsia="SimSun"/>
            <w:color w:val="000000"/>
            <w:szCs w:val="24"/>
            <w:lang w:val="en-US" w:eastAsia="zh-CN"/>
          </w:rPr>
          <w:t xml:space="preserve"> procedures of the control plane between an </w:t>
        </w:r>
        <w:proofErr w:type="spellStart"/>
        <w:r w:rsidRPr="0089245A">
          <w:rPr>
            <w:rFonts w:eastAsia="SimSun"/>
            <w:color w:val="000000"/>
            <w:szCs w:val="24"/>
            <w:lang w:val="en-US" w:eastAsia="zh-CN"/>
          </w:rPr>
          <w:t>eNB</w:t>
        </w:r>
        <w:proofErr w:type="spellEnd"/>
        <w:r w:rsidRPr="0089245A">
          <w:rPr>
            <w:rFonts w:eastAsia="SimSun"/>
            <w:color w:val="000000"/>
            <w:szCs w:val="24"/>
            <w:lang w:val="en-US" w:eastAsia="zh-CN"/>
          </w:rPr>
          <w:t xml:space="preserve"> and WLAN Termination (WT). The </w:t>
        </w:r>
        <w:proofErr w:type="spellStart"/>
        <w:r w:rsidRPr="0089245A">
          <w:rPr>
            <w:rFonts w:eastAsia="SimSun"/>
            <w:color w:val="000000"/>
            <w:szCs w:val="24"/>
            <w:lang w:val="en-US" w:eastAsia="zh-CN"/>
          </w:rPr>
          <w:t>Xw</w:t>
        </w:r>
        <w:proofErr w:type="spellEnd"/>
        <w:r w:rsidRPr="0089245A">
          <w:rPr>
            <w:rFonts w:eastAsia="SimSun"/>
            <w:color w:val="000000"/>
            <w:szCs w:val="24"/>
            <w:lang w:val="en-US" w:eastAsia="zh-CN"/>
          </w:rPr>
          <w:t xml:space="preserve"> Application Protocol (</w:t>
        </w:r>
        <w:proofErr w:type="spellStart"/>
        <w:r w:rsidRPr="0089245A">
          <w:rPr>
            <w:rFonts w:eastAsia="SimSun"/>
            <w:color w:val="000000"/>
            <w:szCs w:val="24"/>
            <w:lang w:val="en-US" w:eastAsia="zh-CN"/>
          </w:rPr>
          <w:t>XwAP</w:t>
        </w:r>
        <w:proofErr w:type="spellEnd"/>
        <w:r w:rsidRPr="0089245A">
          <w:rPr>
            <w:rFonts w:eastAsia="SimSun"/>
            <w:color w:val="000000"/>
            <w:szCs w:val="24"/>
            <w:lang w:val="en-US" w:eastAsia="zh-CN"/>
          </w:rPr>
          <w:t xml:space="preserve">) supports the functions of </w:t>
        </w:r>
        <w:proofErr w:type="spellStart"/>
        <w:r w:rsidRPr="0089245A">
          <w:rPr>
            <w:rFonts w:eastAsia="SimSun"/>
            <w:color w:val="000000"/>
            <w:szCs w:val="24"/>
            <w:lang w:val="en-US" w:eastAsia="zh-CN"/>
          </w:rPr>
          <w:t>Xw</w:t>
        </w:r>
        <w:proofErr w:type="spellEnd"/>
        <w:r w:rsidRPr="0089245A">
          <w:rPr>
            <w:rFonts w:eastAsia="SimSun"/>
            <w:color w:val="000000"/>
            <w:szCs w:val="24"/>
            <w:lang w:val="en-US" w:eastAsia="zh-CN"/>
          </w:rPr>
          <w:t xml:space="preserve"> interface by </w:t>
        </w:r>
        <w:proofErr w:type="spellStart"/>
        <w:r w:rsidRPr="0089245A">
          <w:rPr>
            <w:rFonts w:eastAsia="SimSun"/>
            <w:color w:val="000000"/>
            <w:szCs w:val="24"/>
            <w:lang w:val="en-US" w:eastAsia="zh-CN"/>
          </w:rPr>
          <w:t>signalling</w:t>
        </w:r>
        <w:proofErr w:type="spellEnd"/>
        <w:r w:rsidRPr="0089245A">
          <w:rPr>
            <w:rFonts w:eastAsia="SimSun"/>
            <w:color w:val="000000"/>
            <w:szCs w:val="24"/>
            <w:lang w:val="en-US" w:eastAsia="zh-CN"/>
          </w:rPr>
          <w:t xml:space="preserve"> procedures defined in this document.</w:t>
        </w:r>
      </w:ins>
    </w:p>
    <w:p w:rsidR="0003769D" w:rsidRPr="002D5C5B" w:rsidRDefault="0003769D" w:rsidP="0003769D">
      <w:pPr>
        <w:pStyle w:val="Titolo5"/>
        <w:rPr>
          <w:ins w:id="45" w:author="Romano Giovanni" w:date="2017-10-24T01:57:00Z"/>
          <w:rFonts w:eastAsia="SimSun"/>
          <w:bCs/>
          <w:color w:val="000000"/>
          <w:sz w:val="30"/>
          <w:szCs w:val="30"/>
          <w:lang w:val="en-US" w:eastAsia="zh-CN"/>
        </w:rPr>
      </w:pPr>
      <w:ins w:id="46" w:author="Romano Giovanni" w:date="2017-10-24T01:57:00Z">
        <w:r w:rsidRPr="00CF3217">
          <w:rPr>
            <w:rFonts w:eastAsia="SimSun"/>
            <w:bCs/>
            <w:color w:val="000000"/>
            <w:szCs w:val="24"/>
            <w:lang w:val="en-US" w:eastAsia="zh-CN"/>
          </w:rPr>
          <w:t>5.1.2.8.2</w:t>
        </w:r>
        <w:r>
          <w:rPr>
            <w:rFonts w:eastAsia="SimSun"/>
            <w:bCs/>
            <w:color w:val="000000"/>
            <w:szCs w:val="24"/>
            <w:lang w:val="en-US" w:eastAsia="zh-CN"/>
          </w:rPr>
          <w:t>7</w:t>
        </w:r>
        <w:r w:rsidRPr="00CF3217">
          <w:rPr>
            <w:rFonts w:eastAsia="SimSun"/>
            <w:bCs/>
            <w:color w:val="000000"/>
            <w:szCs w:val="24"/>
            <w:lang w:val="en-US" w:eastAsia="zh-CN"/>
          </w:rPr>
          <w:tab/>
          <w:t>TS 36.4</w:t>
        </w:r>
        <w:r>
          <w:rPr>
            <w:rFonts w:eastAsia="SimSun"/>
            <w:bCs/>
            <w:color w:val="000000"/>
            <w:szCs w:val="24"/>
            <w:lang w:val="en-US" w:eastAsia="zh-CN"/>
          </w:rPr>
          <w:t>64</w:t>
        </w:r>
      </w:ins>
    </w:p>
    <w:p w:rsidR="0003769D" w:rsidRPr="00A865B5" w:rsidRDefault="0003769D" w:rsidP="0003769D">
      <w:pPr>
        <w:widowControl w:val="0"/>
        <w:tabs>
          <w:tab w:val="clear" w:pos="1134"/>
          <w:tab w:val="clear" w:pos="1871"/>
          <w:tab w:val="clear" w:pos="2268"/>
          <w:tab w:val="left" w:pos="90"/>
        </w:tabs>
        <w:overflowPunct/>
        <w:spacing w:before="91"/>
        <w:textAlignment w:val="auto"/>
        <w:rPr>
          <w:ins w:id="47" w:author="Romano Giovanni" w:date="2017-10-24T01:57:00Z"/>
          <w:rFonts w:eastAsia="SimSun"/>
          <w:b/>
          <w:bCs/>
          <w:color w:val="000000"/>
          <w:szCs w:val="24"/>
          <w:lang w:val="en-US" w:eastAsia="zh-CN"/>
        </w:rPr>
      </w:pPr>
      <w:ins w:id="48" w:author="Romano Giovanni" w:date="2017-10-24T01:57:00Z">
        <w:r w:rsidRPr="00741EBD">
          <w:rPr>
            <w:rFonts w:eastAsia="SimSun"/>
            <w:b/>
            <w:bCs/>
            <w:color w:val="000000"/>
            <w:szCs w:val="24"/>
            <w:lang w:val="en-US" w:eastAsia="zh-CN"/>
          </w:rPr>
          <w:t xml:space="preserve">Evolved Universal Terrestrial Radio Access Network (E-UTRAN) and Wireless Local Area Network (WLAN); </w:t>
        </w:r>
        <w:proofErr w:type="spellStart"/>
        <w:r w:rsidRPr="00741EBD">
          <w:rPr>
            <w:rFonts w:eastAsia="SimSun"/>
            <w:b/>
            <w:bCs/>
            <w:color w:val="000000"/>
            <w:szCs w:val="24"/>
            <w:lang w:val="en-US" w:eastAsia="zh-CN"/>
          </w:rPr>
          <w:t>Xw</w:t>
        </w:r>
        <w:proofErr w:type="spellEnd"/>
        <w:r w:rsidRPr="00741EBD">
          <w:rPr>
            <w:rFonts w:eastAsia="SimSun"/>
            <w:b/>
            <w:bCs/>
            <w:color w:val="000000"/>
            <w:szCs w:val="24"/>
            <w:lang w:val="en-US" w:eastAsia="zh-CN"/>
          </w:rPr>
          <w:t xml:space="preserve"> data transport</w:t>
        </w:r>
      </w:ins>
    </w:p>
    <w:p w:rsidR="0003769D" w:rsidRPr="0089245A" w:rsidRDefault="0003769D" w:rsidP="0003769D">
      <w:pPr>
        <w:rPr>
          <w:ins w:id="49" w:author="Romano Giovanni" w:date="2017-10-24T01:57:00Z"/>
          <w:rFonts w:eastAsia="SimSun"/>
          <w:color w:val="000000"/>
          <w:szCs w:val="24"/>
          <w:lang w:val="en-US" w:eastAsia="zh-CN"/>
        </w:rPr>
      </w:pPr>
      <w:ins w:id="50" w:author="Romano Giovanni" w:date="2017-10-24T01:57:00Z">
        <w:r w:rsidRPr="0089245A">
          <w:rPr>
            <w:rFonts w:eastAsia="SimSun"/>
            <w:color w:val="000000"/>
            <w:szCs w:val="24"/>
            <w:lang w:val="en-US" w:eastAsia="zh-CN"/>
          </w:rPr>
          <w:t xml:space="preserve">This document specifies the standards for user data transport protocols and related </w:t>
        </w:r>
        <w:proofErr w:type="spellStart"/>
        <w:r w:rsidRPr="0089245A">
          <w:rPr>
            <w:rFonts w:eastAsia="SimSun"/>
            <w:color w:val="000000"/>
            <w:szCs w:val="24"/>
            <w:lang w:val="en-US" w:eastAsia="zh-CN"/>
          </w:rPr>
          <w:t>signalling</w:t>
        </w:r>
        <w:proofErr w:type="spellEnd"/>
        <w:r w:rsidRPr="0089245A">
          <w:rPr>
            <w:rFonts w:eastAsia="SimSun"/>
            <w:color w:val="000000"/>
            <w:szCs w:val="24"/>
            <w:lang w:val="en-US" w:eastAsia="zh-CN"/>
          </w:rPr>
          <w:t xml:space="preserve"> protocols to establish user plane transport bearers over the </w:t>
        </w:r>
        <w:proofErr w:type="spellStart"/>
        <w:r w:rsidRPr="0089245A">
          <w:rPr>
            <w:rFonts w:eastAsia="SimSun"/>
            <w:color w:val="000000"/>
            <w:szCs w:val="24"/>
            <w:lang w:val="en-US" w:eastAsia="zh-CN"/>
          </w:rPr>
          <w:t>Xw</w:t>
        </w:r>
        <w:proofErr w:type="spellEnd"/>
        <w:r w:rsidRPr="0089245A">
          <w:rPr>
            <w:rFonts w:eastAsia="SimSun"/>
            <w:color w:val="000000"/>
            <w:szCs w:val="24"/>
            <w:lang w:val="en-US" w:eastAsia="zh-CN"/>
          </w:rPr>
          <w:t xml:space="preserve"> interface for LTE/WLAN Aggregation (LWA) and enhanced LTE WLAN Radio Level Integration with IPsec Tunnel (</w:t>
        </w:r>
        <w:proofErr w:type="spellStart"/>
        <w:r w:rsidRPr="0089245A">
          <w:rPr>
            <w:rFonts w:eastAsia="SimSun"/>
            <w:color w:val="000000"/>
            <w:szCs w:val="24"/>
            <w:lang w:val="en-US" w:eastAsia="zh-CN"/>
          </w:rPr>
          <w:t>eLWIP</w:t>
        </w:r>
        <w:proofErr w:type="spellEnd"/>
        <w:r w:rsidRPr="0089245A">
          <w:rPr>
            <w:rFonts w:eastAsia="SimSun"/>
            <w:color w:val="000000"/>
            <w:szCs w:val="24"/>
            <w:lang w:val="en-US" w:eastAsia="zh-CN"/>
          </w:rPr>
          <w:t>).</w:t>
        </w:r>
      </w:ins>
    </w:p>
    <w:p w:rsidR="0003769D" w:rsidRPr="002D5C5B" w:rsidRDefault="0003769D" w:rsidP="0003769D">
      <w:pPr>
        <w:pStyle w:val="Titolo5"/>
        <w:rPr>
          <w:ins w:id="51" w:author="Romano Giovanni" w:date="2017-10-24T01:57:00Z"/>
          <w:rFonts w:eastAsia="SimSun"/>
          <w:bCs/>
          <w:color w:val="000000"/>
          <w:sz w:val="30"/>
          <w:szCs w:val="30"/>
          <w:lang w:val="en-US" w:eastAsia="zh-CN"/>
        </w:rPr>
      </w:pPr>
      <w:ins w:id="52" w:author="Romano Giovanni" w:date="2017-10-24T01:57:00Z">
        <w:r w:rsidRPr="00CF3217">
          <w:rPr>
            <w:rFonts w:eastAsia="SimSun"/>
            <w:bCs/>
            <w:color w:val="000000"/>
            <w:szCs w:val="24"/>
            <w:lang w:val="en-US" w:eastAsia="zh-CN"/>
          </w:rPr>
          <w:t>5.1.2.8.2</w:t>
        </w:r>
        <w:r>
          <w:rPr>
            <w:rFonts w:eastAsia="SimSun"/>
            <w:bCs/>
            <w:color w:val="000000"/>
            <w:szCs w:val="24"/>
            <w:lang w:val="en-US" w:eastAsia="zh-CN"/>
          </w:rPr>
          <w:t>8</w:t>
        </w:r>
        <w:r w:rsidRPr="00CF3217">
          <w:rPr>
            <w:rFonts w:eastAsia="SimSun"/>
            <w:bCs/>
            <w:color w:val="000000"/>
            <w:szCs w:val="24"/>
            <w:lang w:val="en-US" w:eastAsia="zh-CN"/>
          </w:rPr>
          <w:tab/>
          <w:t>TS 36.4</w:t>
        </w:r>
        <w:r>
          <w:rPr>
            <w:rFonts w:eastAsia="SimSun"/>
            <w:bCs/>
            <w:color w:val="000000"/>
            <w:szCs w:val="24"/>
            <w:lang w:val="en-US" w:eastAsia="zh-CN"/>
          </w:rPr>
          <w:t>65</w:t>
        </w:r>
      </w:ins>
    </w:p>
    <w:p w:rsidR="0003769D" w:rsidRPr="00A865B5" w:rsidRDefault="0003769D" w:rsidP="0003769D">
      <w:pPr>
        <w:widowControl w:val="0"/>
        <w:tabs>
          <w:tab w:val="clear" w:pos="1134"/>
          <w:tab w:val="clear" w:pos="1871"/>
          <w:tab w:val="clear" w:pos="2268"/>
          <w:tab w:val="left" w:pos="90"/>
        </w:tabs>
        <w:overflowPunct/>
        <w:spacing w:before="91"/>
        <w:textAlignment w:val="auto"/>
        <w:rPr>
          <w:ins w:id="53" w:author="Romano Giovanni" w:date="2017-10-24T01:57:00Z"/>
          <w:rFonts w:eastAsia="SimSun"/>
          <w:b/>
          <w:bCs/>
          <w:color w:val="000000"/>
          <w:szCs w:val="24"/>
          <w:lang w:val="en-US" w:eastAsia="zh-CN"/>
        </w:rPr>
      </w:pPr>
      <w:ins w:id="54" w:author="Romano Giovanni" w:date="2017-10-24T01:57:00Z">
        <w:r w:rsidRPr="00741EBD">
          <w:rPr>
            <w:rFonts w:eastAsia="SimSun"/>
            <w:b/>
            <w:bCs/>
            <w:color w:val="000000"/>
            <w:szCs w:val="24"/>
            <w:lang w:val="en-US" w:eastAsia="zh-CN"/>
          </w:rPr>
          <w:t xml:space="preserve">Evolved Universal Terrestrial Radio Access Network (E-UTRAN) and Wireless Local Area Network (WLAN); </w:t>
        </w:r>
        <w:proofErr w:type="spellStart"/>
        <w:r w:rsidRPr="00741EBD">
          <w:rPr>
            <w:rFonts w:eastAsia="SimSun"/>
            <w:b/>
            <w:bCs/>
            <w:color w:val="000000"/>
            <w:szCs w:val="24"/>
            <w:lang w:val="en-US" w:eastAsia="zh-CN"/>
          </w:rPr>
          <w:t>Xw</w:t>
        </w:r>
        <w:proofErr w:type="spellEnd"/>
        <w:r w:rsidRPr="00741EBD">
          <w:rPr>
            <w:rFonts w:eastAsia="SimSun"/>
            <w:b/>
            <w:bCs/>
            <w:color w:val="000000"/>
            <w:szCs w:val="24"/>
            <w:lang w:val="en-US" w:eastAsia="zh-CN"/>
          </w:rPr>
          <w:t xml:space="preserve"> interface user plane protocol</w:t>
        </w:r>
      </w:ins>
    </w:p>
    <w:p w:rsidR="0003769D" w:rsidRPr="0089245A" w:rsidRDefault="0003769D" w:rsidP="0003769D">
      <w:pPr>
        <w:rPr>
          <w:ins w:id="55" w:author="Romano Giovanni" w:date="2017-10-24T01:57:00Z"/>
          <w:rFonts w:eastAsia="SimSun"/>
          <w:color w:val="000000"/>
          <w:szCs w:val="24"/>
          <w:lang w:val="en-US" w:eastAsia="zh-CN"/>
        </w:rPr>
      </w:pPr>
      <w:ins w:id="56" w:author="Romano Giovanni" w:date="2017-10-24T01:57:00Z">
        <w:r w:rsidRPr="0089245A">
          <w:rPr>
            <w:rFonts w:eastAsia="SimSun"/>
            <w:color w:val="000000"/>
            <w:szCs w:val="24"/>
            <w:lang w:val="en-US" w:eastAsia="zh-CN"/>
          </w:rPr>
          <w:t xml:space="preserve">This present document specifies the </w:t>
        </w:r>
        <w:proofErr w:type="spellStart"/>
        <w:r w:rsidRPr="0089245A">
          <w:rPr>
            <w:rFonts w:eastAsia="SimSun"/>
            <w:color w:val="000000"/>
            <w:szCs w:val="24"/>
            <w:lang w:val="en-US" w:eastAsia="zh-CN"/>
          </w:rPr>
          <w:t>Xw</w:t>
        </w:r>
        <w:proofErr w:type="spellEnd"/>
        <w:r w:rsidRPr="0089245A">
          <w:rPr>
            <w:rFonts w:eastAsia="SimSun"/>
            <w:color w:val="000000"/>
            <w:szCs w:val="24"/>
            <w:lang w:val="en-US" w:eastAsia="zh-CN"/>
          </w:rPr>
          <w:t xml:space="preserve"> user plane protocol being used over the </w:t>
        </w:r>
        <w:proofErr w:type="spellStart"/>
        <w:r w:rsidRPr="0089245A">
          <w:rPr>
            <w:rFonts w:eastAsia="SimSun"/>
            <w:color w:val="000000"/>
            <w:szCs w:val="24"/>
            <w:lang w:val="en-US" w:eastAsia="zh-CN"/>
          </w:rPr>
          <w:t>Xw</w:t>
        </w:r>
        <w:proofErr w:type="spellEnd"/>
        <w:r w:rsidRPr="0089245A">
          <w:rPr>
            <w:rFonts w:eastAsia="SimSun"/>
            <w:color w:val="000000"/>
            <w:szCs w:val="24"/>
            <w:lang w:val="en-US" w:eastAsia="zh-CN"/>
          </w:rPr>
          <w:t xml:space="preserve"> interface for LTE/WLAN Aggregation (LWA) and LTE WLAN Radio Level Integration with IPsec Tunnel (LWIP).</w:t>
        </w:r>
      </w:ins>
    </w:p>
    <w:p w:rsidR="001D0093" w:rsidRPr="002D5C5B" w:rsidRDefault="001D0093" w:rsidP="00872B0B">
      <w:pPr>
        <w:pStyle w:val="Titolo4"/>
        <w:rPr>
          <w:rFonts w:eastAsia="SimSun"/>
          <w:bCs/>
          <w:color w:val="000000"/>
          <w:sz w:val="30"/>
          <w:szCs w:val="30"/>
          <w:lang w:val="en-US" w:eastAsia="zh-CN"/>
        </w:rPr>
      </w:pPr>
      <w:r w:rsidRPr="00CF3217">
        <w:rPr>
          <w:rFonts w:eastAsia="SimSun"/>
          <w:bCs/>
          <w:color w:val="000000"/>
          <w:szCs w:val="24"/>
          <w:lang w:val="en-US" w:eastAsia="zh-CN"/>
        </w:rPr>
        <w:t>5.1.2.9</w:t>
      </w:r>
      <w:r w:rsidRPr="00CF3217">
        <w:rPr>
          <w:rFonts w:eastAsia="SimSun"/>
          <w:bCs/>
          <w:color w:val="000000"/>
          <w:szCs w:val="24"/>
          <w:lang w:val="en-US" w:eastAsia="zh-CN"/>
        </w:rPr>
        <w:tab/>
        <w:t>36.100 series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5.1.2.9.1</w:t>
      </w:r>
      <w:r w:rsidRPr="00CF3217">
        <w:rPr>
          <w:rFonts w:eastAsia="SimSun"/>
          <w:bCs/>
          <w:color w:val="000000"/>
          <w:szCs w:val="24"/>
          <w:lang w:val="en-US" w:eastAsia="zh-CN"/>
        </w:rPr>
        <w:tab/>
        <w:t>TS 36.101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User Equipment (UE) radio transmission and reception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User Equipment (UE) minimum RF characteristics of E-UTRA for both FDD and TDD modes.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5.1.2.9.2</w:t>
      </w:r>
      <w:r w:rsidRPr="00CF3217">
        <w:rPr>
          <w:rFonts w:eastAsia="SimSun"/>
          <w:bCs/>
          <w:color w:val="000000"/>
          <w:szCs w:val="24"/>
          <w:lang w:val="en-US" w:eastAsia="zh-CN"/>
        </w:rPr>
        <w:tab/>
        <w:t>TS 36.104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Base Station (BS) radio transmission and reception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Base Station minimum RF characteristics of E-UTRA in paired and unpaired bands.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5.1.2.9.3</w:t>
      </w:r>
      <w:r w:rsidRPr="00CF3217">
        <w:rPr>
          <w:rFonts w:eastAsia="SimSun"/>
          <w:bCs/>
          <w:color w:val="000000"/>
          <w:szCs w:val="24"/>
          <w:lang w:val="en-US" w:eastAsia="zh-CN"/>
        </w:rPr>
        <w:tab/>
        <w:t>TS 36.106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FDD repeater radio transmission and reception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establishes the minimum RF characteristics of E-UTRA FDD Repeater.</w:t>
      </w:r>
    </w:p>
    <w:p w:rsidR="001D0093" w:rsidRPr="00CF3217"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.2.9.4</w:t>
      </w:r>
      <w:r w:rsidRPr="00CF3217">
        <w:rPr>
          <w:rFonts w:eastAsia="SimSun"/>
          <w:bCs/>
          <w:color w:val="000000"/>
          <w:szCs w:val="24"/>
          <w:lang w:val="en-US" w:eastAsia="zh-CN"/>
        </w:rPr>
        <w:tab/>
        <w:t>TS 36.111</w:t>
      </w:r>
    </w:p>
    <w:p w:rsidR="001D0093" w:rsidRPr="00C337DE" w:rsidRDefault="001D0093" w:rsidP="001D0093">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C337DE">
        <w:rPr>
          <w:rFonts w:eastAsia="SimSun"/>
          <w:b/>
          <w:bCs/>
          <w:color w:val="000000"/>
          <w:szCs w:val="24"/>
          <w:lang w:val="en-US" w:eastAsia="zh-CN"/>
        </w:rPr>
        <w:t>Location Measurement Unit (LMU) performance specification; Network based positioning systems in Evolved Universal Terrestrial Radio Access Network (E-UTRAN)</w:t>
      </w:r>
    </w:p>
    <w:p w:rsidR="001D0093" w:rsidRDefault="001D0093" w:rsidP="001D0093">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C337DE">
        <w:rPr>
          <w:rFonts w:eastAsia="SimSun"/>
          <w:color w:val="000000"/>
          <w:szCs w:val="24"/>
          <w:lang w:val="en-US" w:eastAsia="zh-CN"/>
        </w:rPr>
        <w:t>This document establishes the Location Measurement Unit (LMU) minimum UTDOA positioning requirement for the FDD and TDD mode of E-UTRAN.</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.2.9.5</w:t>
      </w:r>
      <w:r w:rsidRPr="00CF3217">
        <w:rPr>
          <w:rFonts w:eastAsia="SimSun"/>
          <w:bCs/>
          <w:color w:val="000000"/>
          <w:szCs w:val="24"/>
          <w:lang w:val="en-US" w:eastAsia="zh-CN"/>
        </w:rPr>
        <w:tab/>
        <w:t>TS 36.112</w:t>
      </w:r>
    </w:p>
    <w:p w:rsidR="001D0093" w:rsidRPr="00C337DE" w:rsidRDefault="001D0093" w:rsidP="001D0093">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C337DE">
        <w:rPr>
          <w:rFonts w:eastAsia="SimSun"/>
          <w:b/>
          <w:bCs/>
          <w:color w:val="000000"/>
          <w:szCs w:val="24"/>
          <w:lang w:val="en-US" w:eastAsia="zh-CN"/>
        </w:rPr>
        <w:t>Location Measurement Unit (LMU) conformance specification; Network based positioning systems in Evolved Universal Terrestrial Radio Access Network (E-UTRAN)</w:t>
      </w:r>
    </w:p>
    <w:p w:rsidR="001D0093" w:rsidRDefault="001D0093" w:rsidP="001D0093">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CF3217">
        <w:rPr>
          <w:rFonts w:eastAsia="SimSun"/>
          <w:color w:val="000000"/>
          <w:szCs w:val="24"/>
          <w:lang w:val="en-US" w:eastAsia="zh-CN"/>
        </w:rPr>
        <w:t>Location Measurement Unit (LMU) conformance specification; Network based positioning systems in Evolved Universal Terrestrial Radio Access Network (E-UTRAN).</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5.1.2.9.6</w:t>
      </w:r>
      <w:r w:rsidRPr="00CF3217">
        <w:rPr>
          <w:rFonts w:eastAsia="SimSun"/>
          <w:bCs/>
          <w:color w:val="000000"/>
          <w:szCs w:val="24"/>
          <w:lang w:val="en-US" w:eastAsia="zh-CN"/>
        </w:rPr>
        <w:tab/>
        <w:t>TS 36.113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Evolved Universal Terrestrial Radio Access (E-UTRA); Base Station (BS) and repeater </w:t>
      </w:r>
      <w:proofErr w:type="spellStart"/>
      <w:r w:rsidRPr="00CF3217">
        <w:rPr>
          <w:rFonts w:eastAsia="SimSun"/>
          <w:b/>
          <w:bCs/>
          <w:color w:val="000000"/>
          <w:szCs w:val="24"/>
          <w:lang w:val="en-US" w:eastAsia="zh-CN"/>
        </w:rPr>
        <w:t>ElectroMagnetic</w:t>
      </w:r>
      <w:proofErr w:type="spellEnd"/>
      <w:r w:rsidRPr="00CF3217">
        <w:rPr>
          <w:rFonts w:eastAsia="SimSun"/>
          <w:b/>
          <w:bCs/>
          <w:color w:val="000000"/>
          <w:szCs w:val="24"/>
          <w:lang w:val="en-US" w:eastAsia="zh-CN"/>
        </w:rPr>
        <w:t xml:space="preserve"> Compatibility (EMC)</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covers the assessment of E-UTRA base stations, repeaters and associated ancillary equipment in respect of Electromagnetic Compatibility (EMC).</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5.1.2.9.7</w:t>
      </w:r>
      <w:r w:rsidRPr="00CF3217">
        <w:rPr>
          <w:rFonts w:eastAsia="SimSun"/>
          <w:bCs/>
          <w:color w:val="000000"/>
          <w:szCs w:val="24"/>
          <w:lang w:val="en-US" w:eastAsia="zh-CN"/>
        </w:rPr>
        <w:tab/>
        <w:t>TS 36.116</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Relay radio transmission and reception</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establishes the minimum RF characteristics and minimum performance requirements of E-UTRA Relay</w:t>
      </w:r>
    </w:p>
    <w:p w:rsidR="001D0093" w:rsidRPr="007A0460"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7A0460">
        <w:rPr>
          <w:rFonts w:eastAsia="SimSun"/>
          <w:b/>
          <w:bCs/>
          <w:color w:val="000000"/>
          <w:szCs w:val="24"/>
          <w:lang w:val="en-US" w:eastAsia="zh-CN"/>
        </w:rPr>
        <w:t>Evolved Universal Terrestrial Radio Access (E-UTRA); Relay radio transmission and reception</w:t>
      </w:r>
    </w:p>
    <w:p w:rsidR="001D0093" w:rsidRPr="007A0460" w:rsidRDefault="001D0093" w:rsidP="001D0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7A0460">
        <w:rPr>
          <w:rFonts w:eastAsia="SimSun"/>
          <w:color w:val="000000"/>
          <w:szCs w:val="24"/>
          <w:lang w:val="en-US" w:eastAsia="zh-CN"/>
        </w:rPr>
        <w:t>This document establishes the minimum RF characteristics and minimum performance requirements of E-UTRA Relay</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.2.9.8</w:t>
      </w:r>
      <w:r w:rsidRPr="00CF3217">
        <w:rPr>
          <w:rFonts w:eastAsia="SimSun"/>
          <w:bCs/>
          <w:color w:val="000000"/>
          <w:szCs w:val="24"/>
          <w:lang w:val="en-US" w:eastAsia="zh-CN"/>
        </w:rPr>
        <w:tab/>
        <w:t>TS 36.117</w:t>
      </w:r>
    </w:p>
    <w:p w:rsidR="001D0093" w:rsidRPr="00CF3217" w:rsidRDefault="001D0093" w:rsidP="001D0093">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CF3217">
        <w:rPr>
          <w:rFonts w:eastAsia="SimSun"/>
          <w:b/>
          <w:bCs/>
          <w:color w:val="000000"/>
          <w:szCs w:val="24"/>
          <w:lang w:val="en-US" w:eastAsia="zh-CN"/>
        </w:rPr>
        <w:t xml:space="preserve">Evolved Universal Terrestrial Radio Access (E-UTRA); Relay conformance testing </w:t>
      </w:r>
    </w:p>
    <w:p w:rsidR="001D0093" w:rsidRDefault="001D0093" w:rsidP="001D0093">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Radio Frequency (RF) test methods and conformance requirements for E-UTRA Relay. These have been derived from, and are consistent with the E-UTRA Relay specifications defined in TS 36.116. </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lastRenderedPageBreak/>
        <w:t>5.1.2.9.9</w:t>
      </w:r>
      <w:r w:rsidRPr="00CF3217">
        <w:rPr>
          <w:rFonts w:eastAsia="SimSun"/>
          <w:bCs/>
          <w:color w:val="000000"/>
          <w:szCs w:val="24"/>
          <w:lang w:val="en-US" w:eastAsia="zh-CN"/>
        </w:rPr>
        <w:tab/>
        <w:t>TS 36.124</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Electromagnetic compatibility (EMC) requirements for mobile terminals and ancillary equipment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5.1.2.9.10</w:t>
      </w:r>
      <w:r w:rsidRPr="00CF3217">
        <w:rPr>
          <w:rFonts w:eastAsia="SimSun"/>
          <w:bCs/>
          <w:color w:val="000000"/>
          <w:szCs w:val="24"/>
          <w:lang w:val="en-US" w:eastAsia="zh-CN"/>
        </w:rPr>
        <w:tab/>
        <w:t>TS 36.133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Requirements for support of radio resource management</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specification specifies requirements for support of Radio Resource Management for the FDD and TDD modes of Evolved UTRA. These requirements include requirements on measurements in UTRAN and the UE as well as requirements on node dynamical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and interaction, in terms of delay and response characteristics.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5.1.2.9.11</w:t>
      </w:r>
      <w:r w:rsidRPr="00CF3217">
        <w:rPr>
          <w:rFonts w:eastAsia="SimSun"/>
          <w:bCs/>
          <w:color w:val="000000"/>
          <w:szCs w:val="24"/>
          <w:lang w:val="en-US" w:eastAsia="zh-CN"/>
        </w:rPr>
        <w:tab/>
        <w:t>TS 36.141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Base Station (BS) conformance testing</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specifies the Radio Frequency (RF) test methods and conformance requirements for E-UTRA Base Stations (BS).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5.1.2.9.12</w:t>
      </w:r>
      <w:r w:rsidRPr="00CF3217">
        <w:rPr>
          <w:rFonts w:eastAsia="SimSun"/>
          <w:bCs/>
          <w:color w:val="000000"/>
          <w:szCs w:val="24"/>
          <w:lang w:val="en-US" w:eastAsia="zh-CN"/>
        </w:rPr>
        <w:tab/>
        <w:t>TS 36.143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FDD repeater conformance testing</w:t>
      </w:r>
    </w:p>
    <w:p w:rsidR="001D0093" w:rsidRDefault="001D0093" w:rsidP="001D009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document specifies the Radio Frequency (RF) test methods and Minimum Requirements for UTRA FDD Repeaters.</w:t>
      </w:r>
    </w:p>
    <w:p w:rsidR="001D0093" w:rsidRDefault="001D0093" w:rsidP="001D0093">
      <w:pPr>
        <w:tabs>
          <w:tab w:val="clear" w:pos="1134"/>
          <w:tab w:val="clear" w:pos="1871"/>
          <w:tab w:val="clear" w:pos="2268"/>
        </w:tabs>
        <w:overflowPunct/>
        <w:autoSpaceDE/>
        <w:autoSpaceDN/>
        <w:adjustRightInd/>
        <w:spacing w:before="0" w:after="160" w:line="259" w:lineRule="auto"/>
        <w:textAlignment w:val="auto"/>
        <w:rPr>
          <w:rFonts w:eastAsiaTheme="minorEastAsia"/>
          <w:b/>
          <w:bCs/>
          <w:color w:val="000000"/>
          <w:sz w:val="18"/>
          <w:szCs w:val="18"/>
          <w:lang w:val="en-US" w:eastAsia="zh-CN"/>
        </w:rPr>
      </w:pPr>
      <w:r>
        <w:rPr>
          <w:rFonts w:eastAsiaTheme="minorEastAsia"/>
          <w:b/>
          <w:bCs/>
          <w:color w:val="000000"/>
          <w:sz w:val="18"/>
          <w:szCs w:val="18"/>
          <w:lang w:val="en-US" w:eastAsia="zh-CN"/>
        </w:rPr>
        <w:br w:type="page"/>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lastRenderedPageBreak/>
        <w:t>5.1.2.9.13</w:t>
      </w:r>
      <w:r w:rsidRPr="00CF3217">
        <w:rPr>
          <w:rFonts w:eastAsia="SimSun"/>
          <w:bCs/>
          <w:color w:val="000000"/>
          <w:szCs w:val="24"/>
          <w:lang w:val="en-US" w:eastAsia="zh-CN"/>
        </w:rPr>
        <w:tab/>
        <w:t>TS 36.171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Requirements for Support of Assisted Global Navigation Satellite System</w:t>
      </w:r>
      <w:r w:rsidRPr="00CF3217">
        <w:rPr>
          <w:rFonts w:eastAsia="SimSun"/>
          <w:b/>
          <w:bCs/>
          <w:color w:val="000000"/>
          <w:szCs w:val="24"/>
          <w:lang w:val="en-US" w:eastAsia="zh-CN"/>
        </w:rPr>
        <w:br/>
        <w:t>(A-GNSS)</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establishes the minimum performance requirements for A-GNSS (including A-GPS) for FDD or TDD mode of E-UTRA for the User Equipment (UE).</w:t>
      </w:r>
    </w:p>
    <w:p w:rsidR="001D0093" w:rsidRPr="002D5C5B" w:rsidRDefault="001D0093" w:rsidP="00C337DE">
      <w:pPr>
        <w:pStyle w:val="Titolo4"/>
        <w:rPr>
          <w:rFonts w:eastAsia="SimSun"/>
          <w:bCs/>
          <w:color w:val="000000"/>
          <w:sz w:val="30"/>
          <w:szCs w:val="30"/>
          <w:lang w:val="en-US" w:eastAsia="zh-CN"/>
        </w:rPr>
      </w:pPr>
      <w:r w:rsidRPr="00CF3217">
        <w:rPr>
          <w:rFonts w:eastAsia="SimSun"/>
          <w:bCs/>
          <w:color w:val="000000"/>
          <w:szCs w:val="24"/>
          <w:lang w:val="en-US" w:eastAsia="zh-CN"/>
        </w:rPr>
        <w:t>5.1.2.10</w:t>
      </w:r>
      <w:r w:rsidRPr="00CF3217">
        <w:rPr>
          <w:rFonts w:eastAsia="SimSun"/>
          <w:bCs/>
          <w:color w:val="000000"/>
          <w:szCs w:val="24"/>
          <w:lang w:val="en-US" w:eastAsia="zh-CN"/>
        </w:rPr>
        <w:tab/>
        <w:t>36.500 series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5.1.2.10.1</w:t>
      </w:r>
      <w:r w:rsidRPr="00CF3217">
        <w:rPr>
          <w:rFonts w:eastAsia="SimSun"/>
          <w:bCs/>
          <w:color w:val="000000"/>
          <w:szCs w:val="24"/>
          <w:lang w:val="en-US" w:eastAsia="zh-CN"/>
        </w:rPr>
        <w:tab/>
        <w:t>TS 36.508</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Common test environments for User Equipment (UE) conformance testing</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5.1.2.10.2</w:t>
      </w:r>
      <w:r w:rsidRPr="00CF3217">
        <w:rPr>
          <w:rFonts w:eastAsia="SimSun"/>
          <w:bCs/>
          <w:color w:val="000000"/>
          <w:szCs w:val="24"/>
          <w:lang w:val="en-US" w:eastAsia="zh-CN"/>
        </w:rPr>
        <w:tab/>
        <w:t>TS 36.509</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Special conformance testing functions for User Equipment (UE)</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1D0093" w:rsidRPr="002D5C5B" w:rsidRDefault="001D0093" w:rsidP="00C337DE">
      <w:pPr>
        <w:pStyle w:val="Titolo5"/>
        <w:rPr>
          <w:rFonts w:eastAsia="SimSun"/>
          <w:bCs/>
          <w:color w:val="000000"/>
          <w:sz w:val="30"/>
          <w:szCs w:val="30"/>
          <w:lang w:val="en-US" w:eastAsia="zh-CN"/>
        </w:rPr>
      </w:pPr>
      <w:r w:rsidRPr="00CF3217">
        <w:rPr>
          <w:rFonts w:eastAsia="SimSun"/>
          <w:bCs/>
          <w:color w:val="000000"/>
          <w:szCs w:val="24"/>
          <w:lang w:val="en-US" w:eastAsia="zh-CN"/>
        </w:rPr>
        <w:t>5.1.2.10.3</w:t>
      </w:r>
      <w:r w:rsidRPr="00CF3217">
        <w:rPr>
          <w:rFonts w:eastAsia="SimSun"/>
          <w:bCs/>
          <w:color w:val="000000"/>
          <w:szCs w:val="24"/>
          <w:lang w:val="en-US" w:eastAsia="zh-CN"/>
        </w:rPr>
        <w:tab/>
        <w:t>TS 36.521-1</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User Equipment (UE) conformance specification; Radio transmission and reception;</w:t>
      </w:r>
      <w:r w:rsidRPr="00CF3217">
        <w:rPr>
          <w:rFonts w:eastAsia="SimSun"/>
          <w:b/>
          <w:bCs/>
          <w:color w:val="000000"/>
          <w:szCs w:val="24"/>
          <w:lang w:val="en-US" w:eastAsia="zh-CN"/>
        </w:rPr>
        <w:br/>
        <w:t>Part 1: Conformance testing</w:t>
      </w:r>
    </w:p>
    <w:p w:rsidR="001D0093" w:rsidRPr="000C34FF" w:rsidRDefault="001D0093" w:rsidP="005D5684">
      <w:pPr>
        <w:widowControl w:val="0"/>
        <w:tabs>
          <w:tab w:val="left" w:pos="90"/>
          <w:tab w:val="left" w:pos="855"/>
          <w:tab w:val="left" w:pos="3450"/>
          <w:tab w:val="left" w:pos="4314"/>
          <w:tab w:val="left" w:pos="5272"/>
          <w:tab w:val="left" w:pos="6406"/>
        </w:tabs>
        <w:spacing w:before="137"/>
        <w:rPr>
          <w:rFonts w:eastAsiaTheme="minorEastAsia"/>
          <w:color w:val="000000"/>
          <w:sz w:val="23"/>
          <w:szCs w:val="23"/>
          <w:lang w:val="en-US" w:eastAsia="zh-CN"/>
        </w:rPr>
      </w:pPr>
      <w:r w:rsidRPr="00CF3217">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r>
        <w:rPr>
          <w:rFonts w:eastAsia="SimSun"/>
          <w:color w:val="000000"/>
          <w:szCs w:val="24"/>
          <w:lang w:val="en-US" w:eastAsia="zh-CN"/>
        </w:rPr>
        <w:br/>
      </w:r>
    </w:p>
    <w:p w:rsidR="001D0093" w:rsidRPr="00C337DE" w:rsidRDefault="001D0093" w:rsidP="00C337DE">
      <w:pPr>
        <w:widowControl w:val="0"/>
        <w:tabs>
          <w:tab w:val="left" w:pos="90"/>
          <w:tab w:val="left" w:pos="855"/>
          <w:tab w:val="left" w:pos="3450"/>
          <w:tab w:val="left" w:pos="4314"/>
          <w:tab w:val="left" w:pos="5272"/>
          <w:tab w:val="left" w:pos="6406"/>
        </w:tabs>
        <w:spacing w:before="137"/>
        <w:rPr>
          <w:rFonts w:eastAsia="SimSun"/>
          <w:b/>
          <w:color w:val="000000"/>
          <w:szCs w:val="24"/>
          <w:lang w:val="en-US" w:eastAsia="zh-CN"/>
        </w:rPr>
      </w:pPr>
      <w:r w:rsidRPr="000C34FF">
        <w:rPr>
          <w:rFonts w:eastAsia="SimSun"/>
          <w:b/>
          <w:color w:val="000000"/>
          <w:szCs w:val="24"/>
          <w:lang w:val="en-US" w:eastAsia="zh-CN"/>
        </w:rPr>
        <w:t>5.1.2.10.4</w:t>
      </w:r>
      <w:r w:rsidRPr="000C34FF">
        <w:rPr>
          <w:rFonts w:eastAsia="SimSun"/>
          <w:b/>
          <w:color w:val="000000"/>
          <w:szCs w:val="24"/>
          <w:lang w:val="en-US" w:eastAsia="zh-CN"/>
        </w:rPr>
        <w:tab/>
        <w:t>TS 36.521-2</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Cs w:val="24"/>
          <w:lang w:val="en-US" w:eastAsia="zh-CN"/>
        </w:rPr>
      </w:pPr>
      <w:r w:rsidRPr="00CF3217">
        <w:rPr>
          <w:rFonts w:eastAsia="SimSun"/>
          <w:b/>
          <w:bCs/>
          <w:color w:val="000000"/>
          <w:szCs w:val="24"/>
          <w:lang w:val="en-US" w:eastAsia="zh-CN"/>
        </w:rPr>
        <w:t xml:space="preserve">Evolved Universal Terrestrial Radio Access (E-UTRA); User Equipment (UE) conformance specification; Radio transmission and reception;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fr-CH" w:eastAsia="zh-CN"/>
        </w:rPr>
      </w:pPr>
      <w:r w:rsidRPr="00CF3217">
        <w:rPr>
          <w:rFonts w:eastAsia="SimSun"/>
          <w:b/>
          <w:bCs/>
          <w:color w:val="000000"/>
          <w:szCs w:val="24"/>
          <w:lang w:val="fr-CH" w:eastAsia="zh-CN"/>
        </w:rPr>
        <w:t xml:space="preserve">Part 2: </w:t>
      </w:r>
      <w:proofErr w:type="spellStart"/>
      <w:r w:rsidRPr="00CF3217">
        <w:rPr>
          <w:rFonts w:eastAsia="SimSun"/>
          <w:b/>
          <w:bCs/>
          <w:color w:val="000000"/>
          <w:szCs w:val="24"/>
          <w:lang w:val="fr-CH" w:eastAsia="zh-CN"/>
        </w:rPr>
        <w:t>Implementation</w:t>
      </w:r>
      <w:proofErr w:type="spellEnd"/>
      <w:r w:rsidRPr="00CF3217">
        <w:rPr>
          <w:rFonts w:eastAsia="SimSun"/>
          <w:b/>
          <w:bCs/>
          <w:color w:val="000000"/>
          <w:szCs w:val="24"/>
          <w:lang w:val="fr-CH" w:eastAsia="zh-CN"/>
        </w:rPr>
        <w:t xml:space="preserve"> </w:t>
      </w:r>
      <w:proofErr w:type="spellStart"/>
      <w:r w:rsidRPr="00CF3217">
        <w:rPr>
          <w:rFonts w:eastAsia="SimSun"/>
          <w:b/>
          <w:bCs/>
          <w:color w:val="000000"/>
          <w:szCs w:val="24"/>
          <w:lang w:val="fr-CH" w:eastAsia="zh-CN"/>
        </w:rPr>
        <w:t>Conformance</w:t>
      </w:r>
      <w:proofErr w:type="spellEnd"/>
      <w:r w:rsidRPr="00CF3217">
        <w:rPr>
          <w:rFonts w:eastAsia="SimSun"/>
          <w:b/>
          <w:bCs/>
          <w:color w:val="000000"/>
          <w:szCs w:val="24"/>
          <w:lang w:val="fr-CH" w:eastAsia="zh-CN"/>
        </w:rPr>
        <w:t xml:space="preserve"> </w:t>
      </w:r>
      <w:proofErr w:type="spellStart"/>
      <w:r w:rsidRPr="00CF3217">
        <w:rPr>
          <w:rFonts w:eastAsia="SimSun"/>
          <w:b/>
          <w:bCs/>
          <w:color w:val="000000"/>
          <w:szCs w:val="24"/>
          <w:lang w:val="fr-CH" w:eastAsia="zh-CN"/>
        </w:rPr>
        <w:t>Statement</w:t>
      </w:r>
      <w:proofErr w:type="spellEnd"/>
      <w:r w:rsidRPr="00CF3217">
        <w:rPr>
          <w:rFonts w:eastAsia="SimSun"/>
          <w:b/>
          <w:bCs/>
          <w:color w:val="000000"/>
          <w:szCs w:val="24"/>
          <w:lang w:val="fr-CH" w:eastAsia="zh-CN"/>
        </w:rPr>
        <w:t xml:space="preserve"> (ICS)</w:t>
      </w:r>
    </w:p>
    <w:p w:rsidR="001D0093" w:rsidRDefault="001D0093" w:rsidP="001D0093">
      <w:pPr>
        <w:widowControl w:val="0"/>
        <w:tabs>
          <w:tab w:val="clear" w:pos="1134"/>
          <w:tab w:val="clear" w:pos="1871"/>
          <w:tab w:val="clear" w:pos="2268"/>
          <w:tab w:val="left" w:pos="90"/>
        </w:tabs>
        <w:overflowPunct/>
        <w:spacing w:before="112"/>
        <w:textAlignment w:val="auto"/>
        <w:rPr>
          <w:rFonts w:eastAsia="SimSun"/>
          <w:color w:val="000000"/>
          <w:szCs w:val="24"/>
          <w:lang w:val="en-US" w:eastAsia="zh-CN"/>
        </w:rPr>
      </w:pPr>
      <w:r w:rsidRPr="00CF3217">
        <w:rPr>
          <w:rFonts w:eastAsia="SimSun"/>
          <w:color w:val="000000"/>
          <w:szCs w:val="24"/>
          <w:lang w:val="en-US" w:eastAsia="zh-CN"/>
        </w:rPr>
        <w:t xml:space="preserve">This document provides the Implementation Conformance Statement (ICS) </w:t>
      </w:r>
      <w:proofErr w:type="spellStart"/>
      <w:r w:rsidRPr="00CF3217">
        <w:rPr>
          <w:rFonts w:eastAsia="SimSun"/>
          <w:color w:val="000000"/>
          <w:szCs w:val="24"/>
          <w:lang w:val="en-US" w:eastAsia="zh-CN"/>
        </w:rPr>
        <w:t>proforma</w:t>
      </w:r>
      <w:proofErr w:type="spellEnd"/>
      <w:r w:rsidRPr="00CF3217">
        <w:rPr>
          <w:rFonts w:eastAsia="SimSun"/>
          <w:color w:val="000000"/>
          <w:szCs w:val="24"/>
          <w:lang w:val="en-US" w:eastAsia="zh-CN"/>
        </w:rPr>
        <w:t xml:space="preserve"> for 3G Evolved Universal Terrestrial Radio Access (E-UTRA) User Equipment (UE), in compliance with the relevant requirements, and in accordance with the relevant guidance given in ISO/IEC 9646-1 and </w:t>
      </w:r>
      <w:r w:rsidRPr="00CF3217">
        <w:rPr>
          <w:rFonts w:eastAsia="SimSun"/>
          <w:color w:val="000000"/>
          <w:szCs w:val="24"/>
          <w:lang w:val="en-US" w:eastAsia="zh-CN"/>
        </w:rPr>
        <w:br/>
      </w:r>
      <w:r w:rsidRPr="00CF3217">
        <w:rPr>
          <w:rFonts w:eastAsia="SimSun"/>
          <w:color w:val="000000"/>
          <w:szCs w:val="24"/>
          <w:lang w:val="en-US" w:eastAsia="zh-CN"/>
        </w:rPr>
        <w:lastRenderedPageBreak/>
        <w:t>ISO/IEC 9646-7.</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5.1.2.10.5</w:t>
      </w:r>
      <w:r w:rsidRPr="00CF3217">
        <w:rPr>
          <w:rFonts w:eastAsia="SimSun"/>
          <w:bCs/>
          <w:color w:val="000000"/>
          <w:szCs w:val="24"/>
          <w:lang w:val="en-US" w:eastAsia="zh-CN"/>
        </w:rPr>
        <w:tab/>
        <w:t>TS 36.521-3</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Universal Terrestrial Radio Access (E-UTRA); User Equipment (UE) conformance specification; Radio transmission and reception; </w:t>
      </w:r>
      <w:r w:rsidRPr="00CF3217">
        <w:rPr>
          <w:rFonts w:eastAsia="SimSun"/>
          <w:b/>
          <w:bCs/>
          <w:color w:val="000000"/>
          <w:szCs w:val="24"/>
          <w:lang w:val="en-US" w:eastAsia="zh-CN"/>
        </w:rPr>
        <w:br/>
        <w:t>Part 3: Radio Resource Management (RRM) conformance testing</w:t>
      </w:r>
    </w:p>
    <w:p w:rsidR="001D0093" w:rsidRPr="00CF3217" w:rsidRDefault="001D0093" w:rsidP="001D0093">
      <w:pPr>
        <w:rPr>
          <w:rFonts w:eastAsia="SimSun"/>
          <w:lang w:val="en-US" w:eastAsia="zh-CN"/>
        </w:rPr>
      </w:pPr>
      <w:r w:rsidRPr="00CF3217">
        <w:rPr>
          <w:rFonts w:eastAsia="SimSun"/>
          <w:lang w:val="en-US" w:eastAsia="zh-CN"/>
        </w:rPr>
        <w:t xml:space="preserve">This document specifies the measurement procedures for the conformance test of the user equipment (UE) that contain requirements for support of RRM (Radio Resource Management) as part of the 3G Long Term Evolution (3G LTE). </w:t>
      </w:r>
    </w:p>
    <w:p w:rsidR="001D0093" w:rsidRPr="00CF3217" w:rsidRDefault="001D0093" w:rsidP="001D0093">
      <w:pPr>
        <w:rPr>
          <w:rFonts w:eastAsia="SimSun"/>
          <w:lang w:val="en-US" w:eastAsia="zh-CN"/>
        </w:rPr>
      </w:pPr>
      <w:r w:rsidRPr="00CF3217">
        <w:rPr>
          <w:rFonts w:eastAsia="SimSun"/>
          <w:lang w:val="en-US" w:eastAsia="zh-CN"/>
        </w:rPr>
        <w:t>The requirements are listed in different clauses only if the corresponding parameters deviate. More generally, tests are only applicable to those mobiles that are intended to support the</w:t>
      </w:r>
      <w:r w:rsidRPr="00CF3217">
        <w:rPr>
          <w:rFonts w:eastAsia="SimSun"/>
          <w:sz w:val="27"/>
          <w:szCs w:val="27"/>
          <w:lang w:val="en-US" w:eastAsia="zh-CN"/>
        </w:rPr>
        <w:t xml:space="preserve"> </w:t>
      </w:r>
      <w:r w:rsidRPr="00CF3217">
        <w:rPr>
          <w:rFonts w:eastAsia="SimSun"/>
          <w:lang w:val="en-US" w:eastAsia="zh-CN"/>
        </w:rPr>
        <w:t xml:space="preserve">appropriate functionality. To indicate the circumstances in which tests apply, this is noted in the “test  applicability” part of the test. </w:t>
      </w:r>
    </w:p>
    <w:p w:rsidR="001D0093" w:rsidRDefault="001D0093" w:rsidP="001D0093">
      <w:pPr>
        <w:rPr>
          <w:rFonts w:eastAsia="SimSun"/>
          <w:lang w:val="en-US" w:eastAsia="zh-CN"/>
        </w:rPr>
      </w:pPr>
      <w:r w:rsidRPr="00CF3217">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5.1.2.10.6</w:t>
      </w:r>
      <w:r w:rsidRPr="00CF3217">
        <w:rPr>
          <w:rFonts w:eastAsia="SimSun"/>
          <w:bCs/>
          <w:color w:val="000000"/>
          <w:szCs w:val="24"/>
          <w:lang w:val="en-US" w:eastAsia="zh-CN"/>
        </w:rPr>
        <w:tab/>
        <w:t>TS 36.523-1</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1D0093" w:rsidRDefault="001D0093" w:rsidP="001D0093">
      <w:pPr>
        <w:widowControl w:val="0"/>
        <w:tabs>
          <w:tab w:val="clear" w:pos="1134"/>
          <w:tab w:val="clear" w:pos="1871"/>
          <w:tab w:val="clear" w:pos="2268"/>
          <w:tab w:val="left" w:pos="90"/>
        </w:tabs>
        <w:overflowPunct/>
        <w:spacing w:before="112"/>
        <w:textAlignment w:val="auto"/>
        <w:rPr>
          <w:rFonts w:eastAsia="SimSun"/>
          <w:color w:val="000000"/>
          <w:szCs w:val="24"/>
          <w:lang w:val="en-US" w:eastAsia="zh-CN"/>
        </w:rPr>
      </w:pPr>
      <w:r w:rsidRPr="00CF3217">
        <w:rPr>
          <w:rFonts w:eastAsia="SimSun"/>
          <w:color w:val="000000"/>
          <w:szCs w:val="24"/>
          <w:lang w:val="en-US" w:eastAsia="zh-CN"/>
        </w:rPr>
        <w:t>This document specifies the protocol conformance testing for the 3rd Generation E-UTRAN User Equipment (UE).</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5.1.2.10.7</w:t>
      </w:r>
      <w:r w:rsidRPr="00CF3217">
        <w:rPr>
          <w:rFonts w:eastAsia="SimSun"/>
          <w:bCs/>
          <w:color w:val="000000"/>
          <w:szCs w:val="24"/>
          <w:lang w:val="en-US" w:eastAsia="zh-CN"/>
        </w:rPr>
        <w:tab/>
        <w:t>TS 36.523-2</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Universal Terrestrial Radio Access (E-UTRA) and Evolved Packet Core (EPC); User Equipment (UE) conformance specification; Part 2: Implementation Conformance Statement (ICS) </w:t>
      </w:r>
      <w:proofErr w:type="spellStart"/>
      <w:r w:rsidRPr="00CF3217">
        <w:rPr>
          <w:rFonts w:eastAsia="SimSun"/>
          <w:b/>
          <w:bCs/>
          <w:color w:val="000000"/>
          <w:szCs w:val="24"/>
          <w:lang w:val="en-US" w:eastAsia="zh-CN"/>
        </w:rPr>
        <w:t>proforma</w:t>
      </w:r>
      <w:proofErr w:type="spellEnd"/>
      <w:r w:rsidRPr="00CF3217">
        <w:rPr>
          <w:rFonts w:eastAsia="SimSun"/>
          <w:b/>
          <w:bCs/>
          <w:color w:val="000000"/>
          <w:szCs w:val="24"/>
          <w:lang w:val="en-US" w:eastAsia="zh-CN"/>
        </w:rPr>
        <w:t xml:space="preserve"> specification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This document provides the Implementation Conformance Statement (ICS) </w:t>
      </w:r>
      <w:proofErr w:type="spellStart"/>
      <w:r w:rsidRPr="00CF3217">
        <w:rPr>
          <w:rFonts w:eastAsia="SimSun"/>
          <w:color w:val="000000"/>
          <w:szCs w:val="24"/>
          <w:lang w:val="en-US" w:eastAsia="zh-CN"/>
        </w:rPr>
        <w:t>proforma</w:t>
      </w:r>
      <w:proofErr w:type="spellEnd"/>
      <w:r w:rsidRPr="00CF3217">
        <w:rPr>
          <w:rFonts w:eastAsia="SimSun"/>
          <w:color w:val="000000"/>
          <w:szCs w:val="24"/>
          <w:lang w:val="en-US" w:eastAsia="zh-CN"/>
        </w:rPr>
        <w:t xml:space="preserve"> for 3rd Generation User Equipment (UE), in compliance with the relevant EPS (E-UTRA/EPC) requirements, and in accordance with the relevant guidance given in ISO/IEC 9646-1 and ISO/IEC 9646-7.</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5.1.2.10.8</w:t>
      </w:r>
      <w:r w:rsidRPr="00CF3217">
        <w:rPr>
          <w:rFonts w:eastAsia="SimSun"/>
          <w:bCs/>
          <w:color w:val="000000"/>
          <w:szCs w:val="24"/>
          <w:lang w:val="en-US" w:eastAsia="zh-CN"/>
        </w:rPr>
        <w:tab/>
        <w:t>TS 36.523-3</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User Equipment (UE) conformance specification; Part 3: Test suites</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protocol and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conformance testing in TTCN-3 for the 3GPP UE at the UE_E-UTRAN radio interface.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The following TTCN test specification and design considerations can be found in this document:</w:t>
      </w:r>
    </w:p>
    <w:p w:rsidR="001D0093" w:rsidRPr="00CF3217" w:rsidRDefault="001D0093" w:rsidP="001D0093">
      <w:pPr>
        <w:rPr>
          <w:rFonts w:eastAsia="SimSun"/>
          <w:lang w:val="en-US" w:eastAsia="zh-CN"/>
        </w:rPr>
      </w:pPr>
      <w:r w:rsidRPr="00CF3217">
        <w:rPr>
          <w:rFonts w:eastAsia="SimSun"/>
          <w:lang w:val="en-US" w:eastAsia="zh-CN"/>
        </w:rPr>
        <w:t>–   the test system architecture;</w:t>
      </w:r>
    </w:p>
    <w:p w:rsidR="001D0093" w:rsidRPr="00CF3217" w:rsidRDefault="001D0093" w:rsidP="001D0093">
      <w:pPr>
        <w:rPr>
          <w:rFonts w:eastAsia="SimSun"/>
          <w:lang w:val="en-US" w:eastAsia="zh-CN"/>
        </w:rPr>
      </w:pPr>
      <w:r w:rsidRPr="00CF3217">
        <w:rPr>
          <w:rFonts w:eastAsia="SimSun"/>
          <w:lang w:val="en-US" w:eastAsia="zh-CN"/>
        </w:rPr>
        <w:t>–   the overall test suite structure;</w:t>
      </w:r>
    </w:p>
    <w:p w:rsidR="001D0093" w:rsidRPr="00CF3217" w:rsidRDefault="001D0093" w:rsidP="001D0093">
      <w:pPr>
        <w:rPr>
          <w:rFonts w:eastAsia="SimSun"/>
          <w:lang w:val="en-US" w:eastAsia="zh-CN"/>
        </w:rPr>
      </w:pPr>
      <w:r w:rsidRPr="00CF3217">
        <w:rPr>
          <w:rFonts w:eastAsia="SimSun"/>
          <w:lang w:val="en-US" w:eastAsia="zh-CN"/>
        </w:rPr>
        <w:lastRenderedPageBreak/>
        <w:t>–   the test models and ASP definitions;</w:t>
      </w:r>
    </w:p>
    <w:p w:rsidR="001D0093" w:rsidRPr="00CF3217" w:rsidRDefault="001D0093" w:rsidP="001D0093">
      <w:pPr>
        <w:rPr>
          <w:rFonts w:eastAsia="SimSun"/>
          <w:lang w:val="en-US" w:eastAsia="zh-CN"/>
        </w:rPr>
      </w:pPr>
      <w:r w:rsidRPr="00CF3217">
        <w:rPr>
          <w:rFonts w:eastAsia="SimSun"/>
          <w:lang w:val="en-US" w:eastAsia="zh-CN"/>
        </w:rPr>
        <w:t>–   the test methods and usage of communication ports definitions;</w:t>
      </w:r>
    </w:p>
    <w:p w:rsidR="001D0093" w:rsidRPr="00CF3217" w:rsidRDefault="001D0093" w:rsidP="001D0093">
      <w:pPr>
        <w:rPr>
          <w:rFonts w:eastAsia="SimSun"/>
          <w:lang w:val="en-US" w:eastAsia="zh-CN"/>
        </w:rPr>
      </w:pPr>
      <w:r w:rsidRPr="00CF3217">
        <w:rPr>
          <w:rFonts w:eastAsia="SimSun"/>
          <w:lang w:val="en-US" w:eastAsia="zh-CN"/>
        </w:rPr>
        <w:t>–   the test configurations;</w:t>
      </w:r>
    </w:p>
    <w:p w:rsidR="001D0093" w:rsidRPr="00CF3217" w:rsidRDefault="001D0093" w:rsidP="001D0093">
      <w:pPr>
        <w:rPr>
          <w:rFonts w:eastAsia="SimSun"/>
          <w:lang w:val="en-US" w:eastAsia="zh-CN"/>
        </w:rPr>
      </w:pPr>
      <w:r w:rsidRPr="00CF3217">
        <w:rPr>
          <w:rFonts w:eastAsia="SimSun"/>
          <w:lang w:val="en-US" w:eastAsia="zh-CN"/>
        </w:rPr>
        <w:t>–   the design principles and assumptions;</w:t>
      </w:r>
    </w:p>
    <w:p w:rsidR="001D0093" w:rsidRPr="00CF3217" w:rsidRDefault="001D0093" w:rsidP="001D0093">
      <w:pPr>
        <w:rPr>
          <w:rFonts w:eastAsia="SimSun"/>
          <w:lang w:val="en-US" w:eastAsia="zh-CN"/>
        </w:rPr>
      </w:pPr>
      <w:r w:rsidRPr="00CF3217">
        <w:rPr>
          <w:rFonts w:eastAsia="SimSun"/>
          <w:lang w:val="en-US" w:eastAsia="zh-CN"/>
        </w:rPr>
        <w:t>–   TTCN styles and conventions;</w:t>
      </w:r>
    </w:p>
    <w:p w:rsidR="001D0093" w:rsidRPr="00CF3217" w:rsidRDefault="001D0093" w:rsidP="001D0093">
      <w:pPr>
        <w:rPr>
          <w:rFonts w:eastAsia="SimSun"/>
          <w:lang w:val="en-US" w:eastAsia="zh-CN"/>
        </w:rPr>
      </w:pPr>
      <w:r w:rsidRPr="00CF3217">
        <w:rPr>
          <w:rFonts w:eastAsia="SimSun"/>
          <w:lang w:val="en-US" w:eastAsia="zh-CN"/>
        </w:rPr>
        <w:t xml:space="preserve">–   the partial PIXIT </w:t>
      </w:r>
      <w:proofErr w:type="spellStart"/>
      <w:r w:rsidRPr="00CF3217">
        <w:rPr>
          <w:rFonts w:eastAsia="SimSun"/>
          <w:lang w:val="en-US" w:eastAsia="zh-CN"/>
        </w:rPr>
        <w:t>proforma</w:t>
      </w:r>
      <w:proofErr w:type="spellEnd"/>
      <w:r w:rsidRPr="00CF3217">
        <w:rPr>
          <w:rFonts w:eastAsia="SimSun"/>
          <w:lang w:val="en-US" w:eastAsia="zh-CN"/>
        </w:rPr>
        <w:t>;</w:t>
      </w:r>
    </w:p>
    <w:p w:rsidR="001D0093" w:rsidRPr="00CF3217" w:rsidRDefault="001D0093" w:rsidP="001D0093">
      <w:pPr>
        <w:rPr>
          <w:rFonts w:eastAsia="SimSun"/>
          <w:lang w:val="en-US" w:eastAsia="zh-CN"/>
        </w:rPr>
      </w:pPr>
      <w:r w:rsidRPr="00CF3217">
        <w:rPr>
          <w:rFonts w:eastAsia="SimSun"/>
          <w:lang w:val="en-US" w:eastAsia="zh-CN"/>
        </w:rPr>
        <w:t xml:space="preserve">–   the test suites. </w:t>
      </w:r>
    </w:p>
    <w:p w:rsidR="001D0093" w:rsidRDefault="001D0093" w:rsidP="001D0093">
      <w:pPr>
        <w:rPr>
          <w:rFonts w:eastAsia="SimSun"/>
          <w:lang w:val="en-US" w:eastAsia="zh-CN"/>
        </w:rPr>
      </w:pPr>
      <w:r w:rsidRPr="00CF3217">
        <w:rPr>
          <w:rFonts w:eastAsia="SimSun"/>
          <w:lang w:val="en-US" w:eastAsia="zh-CN"/>
        </w:rPr>
        <w:t xml:space="preserve">The Abstract Test Suites designed in the document are based on the test cases specified in prose (3GPP TS 36.523_1). The applicability of the individual test cases is specified in the test ICS </w:t>
      </w:r>
      <w:proofErr w:type="spellStart"/>
      <w:r w:rsidRPr="00CF3217">
        <w:rPr>
          <w:rFonts w:eastAsia="SimSun"/>
          <w:lang w:val="en-US" w:eastAsia="zh-CN"/>
        </w:rPr>
        <w:t>proforma</w:t>
      </w:r>
      <w:proofErr w:type="spellEnd"/>
      <w:r w:rsidRPr="00CF3217">
        <w:rPr>
          <w:rFonts w:eastAsia="SimSun"/>
          <w:lang w:val="en-US" w:eastAsia="zh-CN"/>
        </w:rPr>
        <w:t xml:space="preserve"> specification (3GPP TS 36.523_2). This document is valid for UE implemented according to 3GPP Rel-9 upwards.</w:t>
      </w:r>
    </w:p>
    <w:p w:rsidR="001D0093" w:rsidRPr="002D5C5B" w:rsidRDefault="001D0093" w:rsidP="00872B0B">
      <w:pPr>
        <w:pStyle w:val="Titolo4"/>
        <w:rPr>
          <w:rFonts w:eastAsia="SimSun"/>
          <w:bCs/>
          <w:color w:val="000000"/>
          <w:sz w:val="30"/>
          <w:szCs w:val="30"/>
          <w:lang w:val="en-US" w:eastAsia="zh-CN"/>
        </w:rPr>
      </w:pPr>
      <w:r w:rsidRPr="00CF3217">
        <w:rPr>
          <w:rFonts w:eastAsia="SimSun"/>
          <w:bCs/>
          <w:color w:val="000000"/>
          <w:szCs w:val="24"/>
          <w:lang w:val="en-US" w:eastAsia="zh-CN"/>
        </w:rPr>
        <w:t>5.1.2.11</w:t>
      </w:r>
      <w:r w:rsidRPr="00CF3217">
        <w:rPr>
          <w:rFonts w:eastAsia="SimSun"/>
          <w:bCs/>
          <w:color w:val="000000"/>
          <w:szCs w:val="24"/>
          <w:lang w:val="en-US" w:eastAsia="zh-CN"/>
        </w:rPr>
        <w:tab/>
        <w:t>Multiple radio access technology aspects specifications</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5.1.2.11.1</w:t>
      </w:r>
      <w:r w:rsidRPr="00CF3217">
        <w:rPr>
          <w:rFonts w:eastAsia="SimSun"/>
          <w:bCs/>
          <w:color w:val="000000"/>
          <w:szCs w:val="24"/>
          <w:lang w:val="en-US" w:eastAsia="zh-CN"/>
        </w:rPr>
        <w:tab/>
        <w:t>TS 37.104</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E-UTRA, UTRA and GSM/EDGE; Multi-Standard Radio (MSR) Base Station (BS) radio transmission and reception</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This specification establishes the minimum RF characteristics of E-UTRA, UTRA and GSM/EDGE Multi-Standard Radio (MSR) Base Station</w:t>
      </w:r>
      <w:r w:rsidRPr="00CF3217">
        <w:rPr>
          <w:rFonts w:eastAsia="SimSun"/>
          <w:color w:val="000000"/>
          <w:sz w:val="30"/>
          <w:szCs w:val="30"/>
          <w:lang w:val="en-US" w:eastAsia="zh-CN"/>
        </w:rPr>
        <w:t xml:space="preserve"> </w:t>
      </w:r>
      <w:r w:rsidRPr="00CF3217">
        <w:rPr>
          <w:rFonts w:eastAsia="SimSun"/>
          <w:color w:val="000000"/>
          <w:szCs w:val="24"/>
          <w:lang w:val="en-US" w:eastAsia="zh-CN"/>
        </w:rPr>
        <w:t>(BS). Requirements for multi-RAT and single-RAT operation of MSR BS are covered in this document. The requirements in this document for E_UTRA and UTRA single-RAT operation of MSR BS are also applicable to E-UTRA and UTRA multi-carrier capable single-RAT BS. Requirements for GSM BS that are only single-RAT capable are not covered.</w:t>
      </w:r>
    </w:p>
    <w:p w:rsidR="00890682" w:rsidRPr="002D5C5B" w:rsidRDefault="00890682" w:rsidP="00890682">
      <w:pPr>
        <w:pStyle w:val="Titolo5"/>
        <w:rPr>
          <w:ins w:id="57" w:author="Romano Giovanni" w:date="2017-10-24T02:00:00Z"/>
          <w:rFonts w:eastAsia="SimSun"/>
          <w:bCs/>
          <w:color w:val="000000"/>
          <w:szCs w:val="24"/>
          <w:lang w:val="en-US" w:eastAsia="zh-CN"/>
        </w:rPr>
      </w:pPr>
      <w:ins w:id="58" w:author="Romano Giovanni" w:date="2017-10-24T02:00:00Z">
        <w:r w:rsidRPr="00CF3217">
          <w:rPr>
            <w:rFonts w:eastAsia="SimSun"/>
            <w:bCs/>
            <w:color w:val="000000"/>
            <w:szCs w:val="24"/>
            <w:lang w:val="en-US" w:eastAsia="zh-CN"/>
          </w:rPr>
          <w:t>5.1.2.11.</w:t>
        </w:r>
        <w:r>
          <w:rPr>
            <w:rFonts w:eastAsia="SimSun"/>
            <w:bCs/>
            <w:color w:val="000000"/>
            <w:szCs w:val="24"/>
            <w:lang w:val="en-US" w:eastAsia="zh-CN"/>
          </w:rPr>
          <w:t>2</w:t>
        </w:r>
        <w:r w:rsidRPr="00CF3217">
          <w:rPr>
            <w:rFonts w:eastAsia="SimSun"/>
            <w:bCs/>
            <w:color w:val="000000"/>
            <w:szCs w:val="24"/>
            <w:lang w:val="en-US" w:eastAsia="zh-CN"/>
          </w:rPr>
          <w:tab/>
          <w:t>TS 37.10</w:t>
        </w:r>
        <w:r>
          <w:rPr>
            <w:rFonts w:eastAsia="SimSun"/>
            <w:bCs/>
            <w:color w:val="000000"/>
            <w:szCs w:val="24"/>
            <w:lang w:val="en-US" w:eastAsia="zh-CN"/>
          </w:rPr>
          <w:t>5</w:t>
        </w:r>
      </w:ins>
    </w:p>
    <w:p w:rsidR="00890682" w:rsidRPr="00A56EF7" w:rsidRDefault="00890682" w:rsidP="00890682">
      <w:pPr>
        <w:widowControl w:val="0"/>
        <w:tabs>
          <w:tab w:val="clear" w:pos="1134"/>
          <w:tab w:val="clear" w:pos="1871"/>
          <w:tab w:val="clear" w:pos="2268"/>
          <w:tab w:val="left" w:pos="90"/>
        </w:tabs>
        <w:overflowPunct/>
        <w:spacing w:before="91"/>
        <w:textAlignment w:val="auto"/>
        <w:rPr>
          <w:ins w:id="59" w:author="Romano Giovanni" w:date="2017-10-24T02:00:00Z"/>
          <w:rFonts w:eastAsia="SimSun"/>
          <w:b/>
          <w:bCs/>
          <w:color w:val="000000"/>
          <w:szCs w:val="24"/>
          <w:lang w:val="en-US" w:eastAsia="zh-CN"/>
        </w:rPr>
      </w:pPr>
      <w:ins w:id="60" w:author="Romano Giovanni" w:date="2017-10-24T02:00:00Z">
        <w:r w:rsidRPr="00741EBD">
          <w:rPr>
            <w:rFonts w:eastAsia="SimSun"/>
            <w:b/>
            <w:bCs/>
            <w:color w:val="000000"/>
            <w:szCs w:val="24"/>
            <w:lang w:val="en-US" w:eastAsia="zh-CN"/>
          </w:rPr>
          <w:t>Active Antenna System (AAS) Base Station (BS) transmission and reception</w:t>
        </w:r>
      </w:ins>
    </w:p>
    <w:p w:rsidR="00890682" w:rsidRPr="00890682" w:rsidRDefault="00890682" w:rsidP="00890682">
      <w:pPr>
        <w:rPr>
          <w:ins w:id="61" w:author="Romano Giovanni" w:date="2017-10-24T02:00:00Z"/>
          <w:rFonts w:eastAsia="SimSun"/>
          <w:color w:val="000000"/>
          <w:szCs w:val="24"/>
          <w:lang w:val="en-US" w:eastAsia="zh-CN"/>
        </w:rPr>
      </w:pPr>
      <w:ins w:id="62" w:author="Romano Giovanni" w:date="2017-10-24T02:00:00Z">
        <w:r w:rsidRPr="00890682">
          <w:rPr>
            <w:rFonts w:eastAsia="SimSun"/>
            <w:color w:val="000000"/>
            <w:szCs w:val="24"/>
            <w:lang w:val="en-US" w:eastAsia="zh-CN"/>
          </w:rPr>
          <w:t xml:space="preserve">This document establishes the RF characteristics, the RF minimum requirements and minimum performance requirements for E-UTRA AAS Base Station (BS), the FDD mode of UTRA AAS Base Station (BS), the 1,28 </w:t>
        </w:r>
        <w:proofErr w:type="spellStart"/>
        <w:r w:rsidRPr="00890682">
          <w:rPr>
            <w:rFonts w:eastAsia="SimSun"/>
            <w:color w:val="000000"/>
            <w:szCs w:val="24"/>
            <w:lang w:val="en-US" w:eastAsia="zh-CN"/>
          </w:rPr>
          <w:t>Mcps</w:t>
        </w:r>
        <w:proofErr w:type="spellEnd"/>
        <w:r w:rsidRPr="00890682">
          <w:rPr>
            <w:rFonts w:eastAsia="SimSun"/>
            <w:color w:val="000000"/>
            <w:szCs w:val="24"/>
            <w:lang w:val="en-US" w:eastAsia="zh-CN"/>
          </w:rPr>
          <w:t xml:space="preserve"> TDD mode of UTRA AAS Base Station (BS) in single RAT and any MSR AAS Base Station (BS) implementation of these RATs.</w:t>
        </w:r>
      </w:ins>
    </w:p>
    <w:p w:rsidR="00890682" w:rsidRPr="00890682" w:rsidRDefault="00890682" w:rsidP="00890682">
      <w:pPr>
        <w:rPr>
          <w:ins w:id="63" w:author="Romano Giovanni" w:date="2017-10-24T02:00:00Z"/>
          <w:rFonts w:eastAsia="SimSun"/>
          <w:color w:val="000000"/>
          <w:szCs w:val="24"/>
          <w:lang w:val="en-US" w:eastAsia="zh-CN"/>
        </w:rPr>
      </w:pPr>
      <w:ins w:id="64" w:author="Romano Giovanni" w:date="2017-10-24T02:00:00Z">
        <w:r w:rsidRPr="00890682">
          <w:rPr>
            <w:rFonts w:eastAsia="SimSun"/>
            <w:color w:val="000000"/>
            <w:szCs w:val="24"/>
            <w:lang w:val="en-US" w:eastAsia="zh-CN"/>
          </w:rPr>
          <w:t>This document does not establish minimum RF characteristics or minimum performance requirements for Narrow-Band Internet of Things (NB-</w:t>
        </w:r>
        <w:proofErr w:type="spellStart"/>
        <w:r w:rsidRPr="00890682">
          <w:rPr>
            <w:rFonts w:eastAsia="SimSun"/>
            <w:color w:val="000000"/>
            <w:szCs w:val="24"/>
            <w:lang w:val="en-US" w:eastAsia="zh-CN"/>
          </w:rPr>
          <w:t>IoT</w:t>
        </w:r>
        <w:proofErr w:type="spellEnd"/>
        <w:r w:rsidRPr="00890682">
          <w:rPr>
            <w:rFonts w:eastAsia="SimSun"/>
            <w:color w:val="000000"/>
            <w:szCs w:val="24"/>
            <w:lang w:val="en-US" w:eastAsia="zh-CN"/>
          </w:rPr>
          <w:t>) in band, NB-</w:t>
        </w:r>
        <w:proofErr w:type="spellStart"/>
        <w:r w:rsidRPr="00890682">
          <w:rPr>
            <w:rFonts w:eastAsia="SimSun"/>
            <w:color w:val="000000"/>
            <w:szCs w:val="24"/>
            <w:lang w:val="en-US" w:eastAsia="zh-CN"/>
          </w:rPr>
          <w:t>IoT</w:t>
        </w:r>
        <w:proofErr w:type="spellEnd"/>
        <w:r w:rsidRPr="00890682">
          <w:rPr>
            <w:rFonts w:eastAsia="SimSun"/>
            <w:color w:val="000000"/>
            <w:szCs w:val="24"/>
            <w:lang w:val="en-US" w:eastAsia="zh-CN"/>
          </w:rPr>
          <w:t xml:space="preserve"> guard band, or standalone NB-</w:t>
        </w:r>
        <w:proofErr w:type="spellStart"/>
        <w:r w:rsidRPr="00890682">
          <w:rPr>
            <w:rFonts w:eastAsia="SimSun"/>
            <w:color w:val="000000"/>
            <w:szCs w:val="24"/>
            <w:lang w:val="en-US" w:eastAsia="zh-CN"/>
          </w:rPr>
          <w:t>IoT</w:t>
        </w:r>
        <w:proofErr w:type="spellEnd"/>
        <w:r w:rsidRPr="00890682">
          <w:rPr>
            <w:rFonts w:eastAsia="SimSun"/>
            <w:color w:val="000000"/>
            <w:szCs w:val="24"/>
            <w:lang w:val="en-US" w:eastAsia="zh-CN"/>
          </w:rPr>
          <w:t xml:space="preserve"> operation, for AAS BS in single RAT E-UTRA operation or in MSR operation using E-UTRA.</w:t>
        </w:r>
      </w:ins>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65" w:author="Romano Giovanni" w:date="2017-10-24T02:00:00Z">
        <w:r w:rsidRPr="00CF3217" w:rsidDel="00302077">
          <w:rPr>
            <w:rFonts w:eastAsia="SimSun"/>
            <w:bCs/>
            <w:color w:val="000000"/>
            <w:szCs w:val="24"/>
            <w:lang w:val="en-US" w:eastAsia="zh-CN"/>
          </w:rPr>
          <w:delText>2</w:delText>
        </w:r>
      </w:del>
      <w:ins w:id="66" w:author="Romano Giovanni" w:date="2017-10-24T02:00:00Z">
        <w:r w:rsidR="00302077">
          <w:rPr>
            <w:rFonts w:eastAsia="SimSun"/>
            <w:bCs/>
            <w:color w:val="000000"/>
            <w:szCs w:val="24"/>
            <w:lang w:val="en-US" w:eastAsia="zh-CN"/>
          </w:rPr>
          <w:t>3</w:t>
        </w:r>
      </w:ins>
      <w:r w:rsidRPr="00CF3217">
        <w:rPr>
          <w:rFonts w:eastAsia="SimSun"/>
          <w:bCs/>
          <w:color w:val="000000"/>
          <w:szCs w:val="24"/>
          <w:lang w:val="en-US" w:eastAsia="zh-CN"/>
        </w:rPr>
        <w:tab/>
        <w:t>TS 37.113</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E-UTRA, UTRA and GSM/EDGE; Multi-Standard Radio (MSR) Base Station (BS) Electromagnetic Compatibility (EMC)</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lastRenderedPageBreak/>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w:t>
      </w:r>
      <w:proofErr w:type="spellStart"/>
      <w:r w:rsidRPr="00CF3217">
        <w:rPr>
          <w:rFonts w:eastAsia="SimSun"/>
          <w:color w:val="000000"/>
          <w:szCs w:val="24"/>
          <w:lang w:val="en-US" w:eastAsia="zh-CN"/>
        </w:rPr>
        <w:t>i</w:t>
      </w:r>
      <w:proofErr w:type="spellEnd"/>
      <w:r w:rsidRPr="00CF3217">
        <w:rPr>
          <w:rFonts w:eastAsia="SimSun"/>
          <w:color w:val="000000"/>
          <w:szCs w:val="24"/>
          <w:lang w:val="en-US" w:eastAsia="zh-CN"/>
        </w:rPr>
        <w:t>) Multi-Standard Radio (MSR) Base Stations for E-UTRA, UTRA and GSM/EDGE meeting the requirements of TS 37.104, with conformance demonstrated by compliance to TS 37.141;</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(ii) Base Stations for E-UTRA meeting the requirements of TS 36.104, with conformance demonstrated by compliance to TS 36.141;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(iii) Base Stations for UTRA FDD meeting the requirements of TS 25.104, with conformance demonstrated by compliance to TS 25.141;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(iv) Base Stations for UTRA TDD meeting the requirements of TS 25.105, with conformance demonstrated by compliance to TS 25.142;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(v) Base Stations for GSM/EDGE meeting the requirements of TS 45.005, with conformance demonstrated by compliance to TS 51.021.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The environment classification used in this document refers to the environment classification used in IEC 61000-6-1 and IEC 61000-6-3. The EMC requirements have been selected to ensure an adequate level of compatibility</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for apparatus at residential, commercial and light industrial environments. </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The levels, however, do not cover extreme cases which may occur in any location but with low probability of occurrence.</w:t>
      </w:r>
    </w:p>
    <w:p w:rsidR="00F533D5" w:rsidRPr="002D5C5B" w:rsidRDefault="00F533D5" w:rsidP="00F533D5">
      <w:pPr>
        <w:pStyle w:val="Titolo5"/>
        <w:rPr>
          <w:ins w:id="67" w:author="Romano Giovanni" w:date="2017-10-24T02:06:00Z"/>
          <w:rFonts w:eastAsia="SimSun"/>
          <w:bCs/>
          <w:color w:val="000000"/>
          <w:szCs w:val="24"/>
          <w:lang w:val="en-US" w:eastAsia="zh-CN"/>
        </w:rPr>
      </w:pPr>
      <w:ins w:id="68" w:author="Romano Giovanni" w:date="2017-10-24T02:06:00Z">
        <w:r w:rsidRPr="00CF3217">
          <w:rPr>
            <w:rFonts w:eastAsia="SimSun"/>
            <w:bCs/>
            <w:color w:val="000000"/>
            <w:szCs w:val="24"/>
            <w:lang w:val="en-US" w:eastAsia="zh-CN"/>
          </w:rPr>
          <w:t>5.1.2.11.</w:t>
        </w:r>
        <w:r>
          <w:rPr>
            <w:rFonts w:eastAsia="SimSun"/>
            <w:bCs/>
            <w:color w:val="000000"/>
            <w:szCs w:val="24"/>
            <w:lang w:val="en-US" w:eastAsia="zh-CN"/>
          </w:rPr>
          <w:t>4</w:t>
        </w:r>
        <w:r w:rsidRPr="00CF3217">
          <w:rPr>
            <w:rFonts w:eastAsia="SimSun"/>
            <w:bCs/>
            <w:color w:val="000000"/>
            <w:szCs w:val="24"/>
            <w:lang w:val="en-US" w:eastAsia="zh-CN"/>
          </w:rPr>
          <w:tab/>
          <w:t>TS 37.1</w:t>
        </w:r>
        <w:r>
          <w:rPr>
            <w:rFonts w:eastAsia="SimSun"/>
            <w:bCs/>
            <w:color w:val="000000"/>
            <w:szCs w:val="24"/>
            <w:lang w:val="en-US" w:eastAsia="zh-CN"/>
          </w:rPr>
          <w:t>14</w:t>
        </w:r>
      </w:ins>
    </w:p>
    <w:p w:rsidR="00F533D5" w:rsidRPr="00A56EF7" w:rsidRDefault="00F533D5" w:rsidP="00F533D5">
      <w:pPr>
        <w:widowControl w:val="0"/>
        <w:tabs>
          <w:tab w:val="clear" w:pos="1134"/>
          <w:tab w:val="clear" w:pos="1871"/>
          <w:tab w:val="clear" w:pos="2268"/>
          <w:tab w:val="left" w:pos="90"/>
        </w:tabs>
        <w:overflowPunct/>
        <w:spacing w:before="91"/>
        <w:textAlignment w:val="auto"/>
        <w:rPr>
          <w:ins w:id="69" w:author="Romano Giovanni" w:date="2017-10-24T02:06:00Z"/>
          <w:rFonts w:eastAsia="SimSun"/>
          <w:b/>
          <w:bCs/>
          <w:color w:val="000000"/>
          <w:szCs w:val="24"/>
          <w:lang w:val="en-US" w:eastAsia="zh-CN"/>
        </w:rPr>
      </w:pPr>
      <w:ins w:id="70" w:author="Romano Giovanni" w:date="2017-10-24T02:06:00Z">
        <w:r w:rsidRPr="00741EBD">
          <w:rPr>
            <w:rFonts w:eastAsia="SimSun"/>
            <w:b/>
            <w:bCs/>
            <w:color w:val="000000"/>
            <w:szCs w:val="24"/>
            <w:lang w:val="en-US" w:eastAsia="zh-CN"/>
          </w:rPr>
          <w:t>Active Antenna System (AAS) Base Station (BS) Electromagnetic Compatibility (EMC)</w:t>
        </w:r>
      </w:ins>
    </w:p>
    <w:p w:rsidR="00F533D5" w:rsidRPr="00F533D5" w:rsidRDefault="00F533D5" w:rsidP="00F533D5">
      <w:pPr>
        <w:rPr>
          <w:ins w:id="71" w:author="Romano Giovanni" w:date="2017-10-24T02:06:00Z"/>
          <w:rFonts w:eastAsia="SimSun"/>
          <w:color w:val="000000"/>
          <w:szCs w:val="24"/>
          <w:lang w:val="en-US" w:eastAsia="zh-CN"/>
        </w:rPr>
      </w:pPr>
      <w:ins w:id="72" w:author="Romano Giovanni" w:date="2017-10-24T02:06:00Z">
        <w:r w:rsidRPr="00F533D5">
          <w:rPr>
            <w:rFonts w:eastAsia="SimSun"/>
            <w:color w:val="000000"/>
            <w:szCs w:val="24"/>
            <w:lang w:val="en-US" w:eastAsia="zh-CN"/>
          </w:rPr>
          <w:t>This document covers the assessment of UTRA TDD, UTRA FDD, E-UTRA and Multi-Standard Radio (MSR) Active Antenna Systems Base Stations in respect of Electromagnetic Compatibility (EMC).</w:t>
        </w:r>
      </w:ins>
    </w:p>
    <w:p w:rsidR="00F533D5" w:rsidRPr="00F533D5" w:rsidRDefault="00F533D5" w:rsidP="00F533D5">
      <w:pPr>
        <w:pStyle w:val="NO"/>
        <w:rPr>
          <w:ins w:id="73" w:author="Romano Giovanni" w:date="2017-10-24T02:06:00Z"/>
          <w:rFonts w:eastAsia="SimSun"/>
          <w:color w:val="000000"/>
          <w:sz w:val="24"/>
          <w:szCs w:val="24"/>
          <w:lang w:val="en-US" w:eastAsia="zh-CN"/>
        </w:rPr>
      </w:pPr>
      <w:ins w:id="74" w:author="Romano Giovanni" w:date="2017-10-24T02:06:00Z">
        <w:r w:rsidRPr="00F533D5">
          <w:rPr>
            <w:rFonts w:eastAsia="SimSun"/>
            <w:color w:val="000000"/>
            <w:sz w:val="24"/>
            <w:szCs w:val="24"/>
            <w:lang w:val="en-US" w:eastAsia="zh-CN"/>
          </w:rPr>
          <w:t>NOTE:</w:t>
        </w:r>
        <w:r w:rsidRPr="00F533D5">
          <w:rPr>
            <w:rFonts w:eastAsia="SimSun"/>
            <w:color w:val="000000"/>
            <w:sz w:val="24"/>
            <w:szCs w:val="24"/>
            <w:lang w:val="en-US" w:eastAsia="zh-CN"/>
          </w:rPr>
          <w:tab/>
          <w:t>Whenever the UTRA AAS BS is referred in the following section, UTRA TDD and UTRA FDD shall be considered.</w:t>
        </w:r>
      </w:ins>
    </w:p>
    <w:p w:rsidR="00F533D5" w:rsidRPr="00F533D5" w:rsidRDefault="00F533D5" w:rsidP="00F533D5">
      <w:pPr>
        <w:rPr>
          <w:ins w:id="75" w:author="Romano Giovanni" w:date="2017-10-24T02:06:00Z"/>
          <w:rFonts w:eastAsia="SimSun"/>
          <w:color w:val="000000"/>
          <w:szCs w:val="24"/>
          <w:lang w:val="en-US" w:eastAsia="zh-CN"/>
        </w:rPr>
      </w:pPr>
      <w:ins w:id="76" w:author="Romano Giovanni" w:date="2017-10-24T02:06:00Z">
        <w:r w:rsidRPr="00F533D5">
          <w:rPr>
            <w:rFonts w:eastAsia="SimSun"/>
            <w:color w:val="000000"/>
            <w:szCs w:val="24"/>
            <w:lang w:val="en-US" w:eastAsia="zh-CN"/>
          </w:rPr>
          <w:t>This document specifies the applicable test conditions, performance assessment and performance criteria for base stations and associated ancillary equipment in the following categories:</w:t>
        </w:r>
      </w:ins>
    </w:p>
    <w:p w:rsidR="00F533D5" w:rsidRPr="00F533D5" w:rsidRDefault="00F533D5" w:rsidP="00F533D5">
      <w:pPr>
        <w:pStyle w:val="B10"/>
        <w:rPr>
          <w:ins w:id="77" w:author="Romano Giovanni" w:date="2017-10-24T02:06:00Z"/>
          <w:rFonts w:eastAsia="SimSun"/>
          <w:color w:val="000000"/>
          <w:szCs w:val="24"/>
          <w:lang w:val="en-US" w:eastAsia="zh-CN"/>
        </w:rPr>
      </w:pPr>
      <w:ins w:id="78" w:author="Romano Giovanni" w:date="2017-10-24T02:06:00Z">
        <w:r w:rsidRPr="00F533D5">
          <w:rPr>
            <w:rFonts w:eastAsia="SimSun"/>
            <w:color w:val="000000"/>
            <w:szCs w:val="24"/>
            <w:lang w:val="en-US" w:eastAsia="zh-CN"/>
          </w:rPr>
          <w:t>-</w:t>
        </w:r>
        <w:r w:rsidRPr="00F533D5">
          <w:rPr>
            <w:rFonts w:eastAsia="SimSun"/>
            <w:color w:val="000000"/>
            <w:szCs w:val="24"/>
            <w:lang w:val="en-US" w:eastAsia="zh-CN"/>
          </w:rPr>
          <w:tab/>
          <w:t>Active Antenna System Base Station for UTRA, E-UTRA and MSR meeting the conducted requirements of 3GPP TS 37.105, with conformance demonstrated by compliance to 3GPP TS 37.145-1,</w:t>
        </w:r>
      </w:ins>
    </w:p>
    <w:p w:rsidR="00F533D5" w:rsidRPr="00F533D5" w:rsidRDefault="00F533D5" w:rsidP="00F533D5">
      <w:pPr>
        <w:pStyle w:val="B10"/>
        <w:rPr>
          <w:ins w:id="79" w:author="Romano Giovanni" w:date="2017-10-24T02:06:00Z"/>
          <w:rFonts w:eastAsia="SimSun"/>
          <w:color w:val="000000"/>
          <w:szCs w:val="24"/>
          <w:lang w:val="en-US" w:eastAsia="zh-CN"/>
        </w:rPr>
      </w:pPr>
      <w:ins w:id="80" w:author="Romano Giovanni" w:date="2017-10-24T02:06:00Z">
        <w:r w:rsidRPr="00F533D5">
          <w:rPr>
            <w:rFonts w:eastAsia="SimSun"/>
            <w:color w:val="000000"/>
            <w:szCs w:val="24"/>
            <w:lang w:val="en-US" w:eastAsia="zh-CN"/>
          </w:rPr>
          <w:t>-</w:t>
        </w:r>
        <w:r w:rsidRPr="00F533D5">
          <w:rPr>
            <w:rFonts w:eastAsia="SimSun"/>
            <w:color w:val="000000"/>
            <w:szCs w:val="24"/>
            <w:lang w:val="en-US" w:eastAsia="zh-CN"/>
          </w:rPr>
          <w:tab/>
          <w:t>Active Antenna System Base Station for E-UTRA, UTRA and MSR meeting the OTA requirements of 3GPP TS 37.105, with conformance demonstrated by compliance to 3GPP TS 37.145-2.</w:t>
        </w:r>
      </w:ins>
    </w:p>
    <w:p w:rsidR="00F533D5" w:rsidRPr="00F533D5" w:rsidRDefault="00F533D5" w:rsidP="00F533D5">
      <w:pPr>
        <w:rPr>
          <w:ins w:id="81" w:author="Romano Giovanni" w:date="2017-10-24T02:06:00Z"/>
          <w:rFonts w:eastAsia="SimSun"/>
          <w:color w:val="000000"/>
          <w:szCs w:val="24"/>
          <w:lang w:val="en-US" w:eastAsia="zh-CN"/>
        </w:rPr>
      </w:pPr>
      <w:ins w:id="82" w:author="Romano Giovanni" w:date="2017-10-24T02:06:00Z">
        <w:r w:rsidRPr="00F533D5">
          <w:rPr>
            <w:rFonts w:eastAsia="SimSun"/>
            <w:color w:val="000000"/>
            <w:szCs w:val="24"/>
            <w:lang w:val="en-US" w:eastAsia="zh-CN"/>
          </w:rPr>
          <w:t>This document does not specify test conditions, performance assessment and performance criteria for the Narrow-Band Internet of Things (NB-</w:t>
        </w:r>
        <w:proofErr w:type="spellStart"/>
        <w:r w:rsidRPr="00F533D5">
          <w:rPr>
            <w:rFonts w:eastAsia="SimSun"/>
            <w:color w:val="000000"/>
            <w:szCs w:val="24"/>
            <w:lang w:val="en-US" w:eastAsia="zh-CN"/>
          </w:rPr>
          <w:t>IoT</w:t>
        </w:r>
        <w:proofErr w:type="spellEnd"/>
        <w:r w:rsidRPr="00F533D5">
          <w:rPr>
            <w:rFonts w:eastAsia="SimSun"/>
            <w:color w:val="000000"/>
            <w:szCs w:val="24"/>
            <w:lang w:val="en-US" w:eastAsia="zh-CN"/>
          </w:rPr>
          <w:t>) in band, NB-</w:t>
        </w:r>
        <w:proofErr w:type="spellStart"/>
        <w:r w:rsidRPr="00F533D5">
          <w:rPr>
            <w:rFonts w:eastAsia="SimSun"/>
            <w:color w:val="000000"/>
            <w:szCs w:val="24"/>
            <w:lang w:val="en-US" w:eastAsia="zh-CN"/>
          </w:rPr>
          <w:t>IoT</w:t>
        </w:r>
        <w:proofErr w:type="spellEnd"/>
        <w:r w:rsidRPr="00F533D5">
          <w:rPr>
            <w:rFonts w:eastAsia="SimSun"/>
            <w:color w:val="000000"/>
            <w:szCs w:val="24"/>
            <w:lang w:val="en-US" w:eastAsia="zh-CN"/>
          </w:rPr>
          <w:t xml:space="preserve"> guard band, or standalone NB-</w:t>
        </w:r>
        <w:proofErr w:type="spellStart"/>
        <w:r w:rsidRPr="00F533D5">
          <w:rPr>
            <w:rFonts w:eastAsia="SimSun"/>
            <w:color w:val="000000"/>
            <w:szCs w:val="24"/>
            <w:lang w:val="en-US" w:eastAsia="zh-CN"/>
          </w:rPr>
          <w:t>IoT</w:t>
        </w:r>
        <w:proofErr w:type="spellEnd"/>
        <w:r w:rsidRPr="00F533D5">
          <w:rPr>
            <w:rFonts w:eastAsia="SimSun"/>
            <w:color w:val="000000"/>
            <w:szCs w:val="24"/>
            <w:lang w:val="en-US" w:eastAsia="zh-CN"/>
          </w:rPr>
          <w:t xml:space="preserve"> operation, for AAS BS in single RAT E-UTRA operation as defined in 3GPP TS 36.113, or for AAS BS in MSR operation using E-UTRA as defined in 3GPP TS 37.113.</w:t>
        </w:r>
      </w:ins>
    </w:p>
    <w:p w:rsidR="00F533D5" w:rsidRPr="00F533D5" w:rsidRDefault="00F533D5" w:rsidP="00F533D5">
      <w:pPr>
        <w:rPr>
          <w:ins w:id="83" w:author="Romano Giovanni" w:date="2017-10-24T02:06:00Z"/>
          <w:rFonts w:eastAsia="SimSun"/>
          <w:color w:val="000000"/>
          <w:szCs w:val="24"/>
          <w:lang w:val="en-US" w:eastAsia="zh-CN"/>
        </w:rPr>
      </w:pPr>
      <w:ins w:id="84" w:author="Romano Giovanni" w:date="2017-10-24T02:06:00Z">
        <w:r w:rsidRPr="00F533D5">
          <w:rPr>
            <w:rFonts w:eastAsia="SimSun"/>
            <w:color w:val="000000"/>
            <w:szCs w:val="24"/>
            <w:lang w:val="en-US" w:eastAsia="zh-CN"/>
          </w:rPr>
          <w:t>This document does not specify test conditions, performance assessment and performance criteria for Band 46 operation as it is not supported by AAS BS.</w:t>
        </w:r>
      </w:ins>
    </w:p>
    <w:p w:rsidR="00F533D5" w:rsidRPr="00F533D5" w:rsidRDefault="00F533D5" w:rsidP="00F533D5">
      <w:pPr>
        <w:rPr>
          <w:ins w:id="85" w:author="Romano Giovanni" w:date="2017-10-24T02:06:00Z"/>
          <w:rFonts w:eastAsia="SimSun"/>
          <w:color w:val="000000"/>
          <w:szCs w:val="24"/>
          <w:lang w:val="en-US" w:eastAsia="zh-CN"/>
        </w:rPr>
      </w:pPr>
      <w:ins w:id="86" w:author="Romano Giovanni" w:date="2017-10-24T02:06:00Z">
        <w:r w:rsidRPr="00F533D5">
          <w:rPr>
            <w:rFonts w:eastAsia="SimSun"/>
            <w:color w:val="000000"/>
            <w:szCs w:val="24"/>
            <w:lang w:val="en-US" w:eastAsia="zh-CN"/>
          </w:rPr>
          <w:t>The scope of this document is twofold:</w:t>
        </w:r>
      </w:ins>
    </w:p>
    <w:p w:rsidR="00F533D5" w:rsidRPr="00F533D5" w:rsidRDefault="00F533D5" w:rsidP="00F533D5">
      <w:pPr>
        <w:pStyle w:val="B10"/>
        <w:rPr>
          <w:ins w:id="87" w:author="Romano Giovanni" w:date="2017-10-24T02:06:00Z"/>
          <w:rFonts w:eastAsia="SimSun"/>
          <w:color w:val="000000"/>
          <w:szCs w:val="24"/>
          <w:lang w:val="en-US" w:eastAsia="zh-CN"/>
        </w:rPr>
      </w:pPr>
      <w:ins w:id="88" w:author="Romano Giovanni" w:date="2017-10-24T02:06:00Z">
        <w:r w:rsidRPr="00F533D5">
          <w:rPr>
            <w:rFonts w:eastAsia="SimSun"/>
            <w:color w:val="000000"/>
            <w:szCs w:val="24"/>
            <w:lang w:val="en-US" w:eastAsia="zh-CN"/>
          </w:rPr>
          <w:lastRenderedPageBreak/>
          <w:t>-</w:t>
        </w:r>
        <w:r w:rsidRPr="00F533D5">
          <w:rPr>
            <w:rFonts w:eastAsia="SimSun"/>
            <w:color w:val="000000"/>
            <w:szCs w:val="24"/>
            <w:lang w:val="en-US" w:eastAsia="zh-CN"/>
          </w:rPr>
          <w:tab/>
          <w:t>Requirement, procedures and values of an AAS BS with TAB connectors for every transceiver unit at the transceiver array boundary (TAB) , subject to conducted requirements,</w:t>
        </w:r>
      </w:ins>
    </w:p>
    <w:p w:rsidR="00F533D5" w:rsidRPr="00F533D5" w:rsidRDefault="00F533D5" w:rsidP="00F533D5">
      <w:pPr>
        <w:pStyle w:val="B10"/>
        <w:rPr>
          <w:ins w:id="89" w:author="Romano Giovanni" w:date="2017-10-24T02:06:00Z"/>
          <w:rFonts w:eastAsia="SimSun"/>
          <w:color w:val="000000"/>
          <w:szCs w:val="24"/>
          <w:lang w:val="en-US" w:eastAsia="zh-CN"/>
        </w:rPr>
      </w:pPr>
      <w:ins w:id="90" w:author="Romano Giovanni" w:date="2017-10-24T02:06:00Z">
        <w:r w:rsidRPr="00F533D5">
          <w:rPr>
            <w:rFonts w:eastAsia="SimSun"/>
            <w:color w:val="000000"/>
            <w:szCs w:val="24"/>
            <w:lang w:val="en-US" w:eastAsia="zh-CN"/>
          </w:rPr>
          <w:t>-</w:t>
        </w:r>
        <w:r w:rsidRPr="00F533D5">
          <w:rPr>
            <w:rFonts w:eastAsia="SimSun"/>
            <w:color w:val="000000"/>
            <w:szCs w:val="24"/>
            <w:lang w:val="en-US" w:eastAsia="zh-CN"/>
          </w:rPr>
          <w:tab/>
          <w:t>Requirements, procedures and values of an AAS Base Station without TAB connectors are not covered by the Rel-13 version of this document and are FFS.</w:t>
        </w:r>
      </w:ins>
    </w:p>
    <w:p w:rsidR="00F533D5" w:rsidRPr="00F533D5" w:rsidRDefault="00F533D5" w:rsidP="00F533D5">
      <w:pPr>
        <w:rPr>
          <w:ins w:id="91" w:author="Romano Giovanni" w:date="2017-10-24T02:06:00Z"/>
          <w:rFonts w:eastAsia="SimSun"/>
          <w:color w:val="000000"/>
          <w:szCs w:val="24"/>
          <w:lang w:val="en-US" w:eastAsia="zh-CN"/>
        </w:rPr>
      </w:pPr>
      <w:ins w:id="92" w:author="Romano Giovanni" w:date="2017-10-24T02:06:00Z">
        <w:r w:rsidRPr="00F533D5">
          <w:rPr>
            <w:rFonts w:eastAsia="SimSun"/>
            <w:color w:val="000000"/>
            <w:szCs w:val="24"/>
            <w:lang w:val="en-US" w:eastAsia="zh-CN"/>
          </w:rPr>
          <w:t>The environment classification used in this document refers to the residential, commercial and light industrial environment classification used in IEC 61000</w:t>
        </w:r>
        <w:r w:rsidRPr="00F533D5">
          <w:rPr>
            <w:rFonts w:eastAsia="SimSun"/>
            <w:color w:val="000000"/>
            <w:szCs w:val="24"/>
            <w:lang w:val="en-US" w:eastAsia="zh-CN"/>
          </w:rPr>
          <w:noBreakHyphen/>
          <w:t>6-1 and IEC 61000-6-3.</w:t>
        </w:r>
      </w:ins>
    </w:p>
    <w:p w:rsidR="00F533D5" w:rsidRPr="00F533D5" w:rsidRDefault="00F533D5" w:rsidP="00F533D5">
      <w:pPr>
        <w:rPr>
          <w:ins w:id="93" w:author="Romano Giovanni" w:date="2017-10-24T02:06:00Z"/>
          <w:rFonts w:eastAsia="SimSun"/>
          <w:color w:val="000000"/>
          <w:szCs w:val="24"/>
          <w:lang w:val="en-US" w:eastAsia="zh-CN"/>
        </w:rPr>
      </w:pPr>
      <w:ins w:id="94" w:author="Romano Giovanni" w:date="2017-10-24T02:06:00Z">
        <w:r w:rsidRPr="00F533D5">
          <w:rPr>
            <w:rFonts w:eastAsia="SimSun"/>
            <w:color w:val="000000"/>
            <w:szCs w:val="24"/>
            <w:lang w:val="en-US" w:eastAsia="zh-C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95" w:author="Romano Giovanni" w:date="2017-10-24T02:06:00Z">
        <w:r w:rsidRPr="00CF3217" w:rsidDel="00F533D5">
          <w:rPr>
            <w:rFonts w:eastAsia="SimSun"/>
            <w:bCs/>
            <w:color w:val="000000"/>
            <w:szCs w:val="24"/>
            <w:lang w:val="en-US" w:eastAsia="zh-CN"/>
          </w:rPr>
          <w:delText>3</w:delText>
        </w:r>
      </w:del>
      <w:ins w:id="96" w:author="Romano Giovanni" w:date="2017-10-24T02:06:00Z">
        <w:r w:rsidR="00F533D5">
          <w:rPr>
            <w:rFonts w:eastAsia="SimSun"/>
            <w:bCs/>
            <w:color w:val="000000"/>
            <w:szCs w:val="24"/>
            <w:lang w:val="en-US" w:eastAsia="zh-CN"/>
          </w:rPr>
          <w:t>5</w:t>
        </w:r>
      </w:ins>
      <w:r w:rsidRPr="00CF3217">
        <w:rPr>
          <w:rFonts w:eastAsia="SimSun"/>
          <w:bCs/>
          <w:color w:val="000000"/>
          <w:szCs w:val="24"/>
          <w:lang w:val="en-US" w:eastAsia="zh-CN"/>
        </w:rPr>
        <w:tab/>
        <w:t>TS 37.141</w:t>
      </w:r>
    </w:p>
    <w:p w:rsidR="001D0093" w:rsidRPr="00CF3217" w:rsidRDefault="001D0093" w:rsidP="001D0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E-UTRA, UTRA and GSM/EDGE; Multi-Standard Radio (MSR) Base Station (BS) conformance testing</w:t>
      </w:r>
    </w:p>
    <w:p w:rsidR="001D0093" w:rsidRPr="00CF3217" w:rsidRDefault="001D0093" w:rsidP="001D0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Radio Frequency (RF) test methods and conformance requirements for E-UTRA, UTRA and GSM/EDGE Multi-</w:t>
      </w:r>
    </w:p>
    <w:p w:rsidR="001D0093"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Standard Radio (MSR) Base Station (BS).</w:t>
      </w:r>
    </w:p>
    <w:p w:rsidR="00A329B1" w:rsidRPr="002D5C5B" w:rsidRDefault="00A329B1" w:rsidP="00A329B1">
      <w:pPr>
        <w:pStyle w:val="Titolo5"/>
        <w:rPr>
          <w:ins w:id="97" w:author="Romano Giovanni" w:date="2017-10-24T02:17:00Z"/>
          <w:rFonts w:eastAsia="SimSun"/>
          <w:bCs/>
          <w:color w:val="000000"/>
          <w:szCs w:val="24"/>
          <w:lang w:val="en-US" w:eastAsia="zh-CN"/>
        </w:rPr>
      </w:pPr>
      <w:ins w:id="98" w:author="Romano Giovanni" w:date="2017-10-24T02:17:00Z">
        <w:r w:rsidRPr="00CF3217">
          <w:rPr>
            <w:rFonts w:eastAsia="SimSun"/>
            <w:bCs/>
            <w:color w:val="000000"/>
            <w:szCs w:val="24"/>
            <w:lang w:val="en-US" w:eastAsia="zh-CN"/>
          </w:rPr>
          <w:t>5.1.2.11.</w:t>
        </w:r>
        <w:r>
          <w:rPr>
            <w:rFonts w:eastAsia="SimSun"/>
            <w:bCs/>
            <w:color w:val="000000"/>
            <w:szCs w:val="24"/>
            <w:lang w:val="en-US" w:eastAsia="zh-CN"/>
          </w:rPr>
          <w:t>6</w:t>
        </w:r>
        <w:r w:rsidRPr="00CF3217">
          <w:rPr>
            <w:rFonts w:eastAsia="SimSun"/>
            <w:bCs/>
            <w:color w:val="000000"/>
            <w:szCs w:val="24"/>
            <w:lang w:val="en-US" w:eastAsia="zh-CN"/>
          </w:rPr>
          <w:tab/>
          <w:t>TS 37.</w:t>
        </w:r>
        <w:r>
          <w:rPr>
            <w:rFonts w:eastAsia="SimSun"/>
            <w:bCs/>
            <w:color w:val="000000"/>
            <w:szCs w:val="24"/>
            <w:lang w:val="en-US" w:eastAsia="zh-CN"/>
          </w:rPr>
          <w:t>144</w:t>
        </w:r>
      </w:ins>
    </w:p>
    <w:p w:rsidR="00A329B1" w:rsidRPr="00F533D5" w:rsidRDefault="00A329B1" w:rsidP="00A329B1">
      <w:pPr>
        <w:widowControl w:val="0"/>
        <w:tabs>
          <w:tab w:val="clear" w:pos="1134"/>
          <w:tab w:val="clear" w:pos="1871"/>
          <w:tab w:val="clear" w:pos="2268"/>
          <w:tab w:val="left" w:pos="90"/>
        </w:tabs>
        <w:overflowPunct/>
        <w:textAlignment w:val="auto"/>
        <w:rPr>
          <w:ins w:id="99" w:author="Romano Giovanni" w:date="2017-10-24T02:17:00Z"/>
          <w:rFonts w:eastAsia="SimSun"/>
          <w:b/>
          <w:bCs/>
          <w:color w:val="000000"/>
          <w:szCs w:val="24"/>
          <w:lang w:val="en-US" w:eastAsia="zh-CN"/>
        </w:rPr>
      </w:pPr>
      <w:ins w:id="100" w:author="Romano Giovanni" w:date="2017-10-24T02:17:00Z">
        <w:r w:rsidRPr="00741EBD">
          <w:rPr>
            <w:rFonts w:eastAsia="SimSun"/>
            <w:b/>
            <w:bCs/>
            <w:color w:val="000000"/>
            <w:szCs w:val="24"/>
            <w:lang w:val="en-US" w:eastAsia="zh-CN"/>
          </w:rPr>
          <w:t>User Equipment (UE) and Mobile Station (MS) GSM, UTRA and E-UTRA over the air performance requirements</w:t>
        </w:r>
      </w:ins>
    </w:p>
    <w:p w:rsidR="00A329B1" w:rsidRPr="00A329B1" w:rsidRDefault="00A329B1" w:rsidP="00A329B1">
      <w:pPr>
        <w:rPr>
          <w:ins w:id="101" w:author="Romano Giovanni" w:date="2017-10-24T02:17:00Z"/>
          <w:rFonts w:eastAsia="SimSun"/>
          <w:color w:val="000000"/>
          <w:szCs w:val="24"/>
          <w:lang w:val="en-US" w:eastAsia="zh-CN"/>
        </w:rPr>
      </w:pPr>
      <w:ins w:id="102" w:author="Romano Giovanni" w:date="2017-10-24T02:17:00Z">
        <w:r w:rsidRPr="00A329B1">
          <w:rPr>
            <w:rFonts w:eastAsia="SimSun"/>
            <w:color w:val="000000"/>
            <w:szCs w:val="24"/>
            <w:lang w:val="en-US" w:eastAsia="zh-CN"/>
          </w:rPr>
          <w:t>This document establishes over the air antenna minimum requirements for user equipment (UE) and mobile station (MS).</w:t>
        </w:r>
      </w:ins>
    </w:p>
    <w:p w:rsidR="00A329B1" w:rsidRPr="00A329B1" w:rsidRDefault="00A329B1" w:rsidP="00A329B1">
      <w:pPr>
        <w:rPr>
          <w:ins w:id="103" w:author="Romano Giovanni" w:date="2017-10-24T02:17:00Z"/>
          <w:rFonts w:eastAsia="SimSun"/>
          <w:color w:val="000000"/>
          <w:szCs w:val="24"/>
          <w:lang w:val="en-US" w:eastAsia="zh-CN"/>
        </w:rPr>
      </w:pPr>
      <w:ins w:id="104" w:author="Romano Giovanni" w:date="2017-10-24T02:17:00Z">
        <w:r w:rsidRPr="00A329B1">
          <w:rPr>
            <w:rFonts w:eastAsia="SimSun"/>
            <w:color w:val="000000"/>
            <w:szCs w:val="24"/>
            <w:lang w:val="en-US" w:eastAsia="zh-CN"/>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ins>
    </w:p>
    <w:p w:rsidR="00A329B1" w:rsidRPr="00A329B1" w:rsidRDefault="00A329B1" w:rsidP="00A329B1">
      <w:pPr>
        <w:rPr>
          <w:ins w:id="105" w:author="Romano Giovanni" w:date="2017-10-24T02:17:00Z"/>
          <w:rFonts w:eastAsia="SimSun"/>
          <w:color w:val="000000"/>
          <w:szCs w:val="24"/>
          <w:lang w:val="en-US" w:eastAsia="zh-CN"/>
        </w:rPr>
      </w:pPr>
      <w:ins w:id="106" w:author="Romano Giovanni" w:date="2017-10-24T02:17:00Z">
        <w:r w:rsidRPr="00A329B1">
          <w:rPr>
            <w:rFonts w:eastAsia="SimSun"/>
            <w:color w:val="000000"/>
            <w:szCs w:val="24"/>
            <w:lang w:val="en-US" w:eastAsia="zh-CN"/>
          </w:rPr>
          <w:t>All bands are potential roaming bands, and the requirements for roaming bands shall therefore be fulfilled for all bands supported by a UE/MS.</w:t>
        </w:r>
      </w:ins>
    </w:p>
    <w:p w:rsidR="00A329B1" w:rsidRPr="00A329B1" w:rsidRDefault="00A329B1" w:rsidP="00A329B1">
      <w:pPr>
        <w:rPr>
          <w:ins w:id="107" w:author="Romano Giovanni" w:date="2017-10-24T02:17:00Z"/>
          <w:rFonts w:eastAsia="SimSun"/>
          <w:color w:val="000000"/>
          <w:szCs w:val="24"/>
          <w:lang w:val="en-US" w:eastAsia="zh-CN"/>
        </w:rPr>
      </w:pPr>
      <w:ins w:id="108" w:author="Romano Giovanni" w:date="2017-10-24T02:17:00Z">
        <w:r w:rsidRPr="00A329B1">
          <w:rPr>
            <w:rFonts w:eastAsia="SimSun"/>
            <w:color w:val="000000"/>
            <w:szCs w:val="24"/>
            <w:lang w:val="en-US" w:eastAsia="zh-CN"/>
          </w:rPr>
          <w:t xml:space="preserve">Requirements for operating bands are dependent on how the network has been built and are thus operator specific and cannot be specified here. Recommended performance values for operating bands (Annex B) are however included in this specification for information. It should be </w:t>
        </w:r>
        <w:proofErr w:type="spellStart"/>
        <w:r w:rsidRPr="00A329B1">
          <w:rPr>
            <w:rFonts w:eastAsia="SimSun"/>
            <w:color w:val="000000"/>
            <w:szCs w:val="24"/>
            <w:lang w:val="en-US" w:eastAsia="zh-CN"/>
          </w:rPr>
          <w:t>recognised</w:t>
        </w:r>
        <w:proofErr w:type="spellEnd"/>
        <w:r w:rsidRPr="00A329B1">
          <w:rPr>
            <w:rFonts w:eastAsia="SimSun"/>
            <w:color w:val="000000"/>
            <w:szCs w:val="24"/>
            <w:lang w:val="en-US" w:eastAsia="zh-CN"/>
          </w:rPr>
          <w:t xml:space="preserve"> that the ability to meet the recommended performance values depends on the number of frequency bands supported by the UE/MS.</w:t>
        </w:r>
      </w:ins>
    </w:p>
    <w:p w:rsidR="00A329B1" w:rsidRPr="002D5C5B" w:rsidRDefault="00A329B1" w:rsidP="00A329B1">
      <w:pPr>
        <w:pStyle w:val="Titolo5"/>
        <w:rPr>
          <w:ins w:id="109" w:author="Romano Giovanni" w:date="2017-10-24T02:17:00Z"/>
          <w:rFonts w:eastAsia="SimSun"/>
          <w:bCs/>
          <w:color w:val="000000"/>
          <w:szCs w:val="24"/>
          <w:lang w:val="en-US" w:eastAsia="zh-CN"/>
        </w:rPr>
      </w:pPr>
      <w:ins w:id="110" w:author="Romano Giovanni" w:date="2017-10-24T02:17:00Z">
        <w:r w:rsidRPr="00CF3217">
          <w:rPr>
            <w:rFonts w:eastAsia="SimSun"/>
            <w:bCs/>
            <w:color w:val="000000"/>
            <w:szCs w:val="24"/>
            <w:lang w:val="en-US" w:eastAsia="zh-CN"/>
          </w:rPr>
          <w:t>5.1.2.11.</w:t>
        </w:r>
        <w:r>
          <w:rPr>
            <w:rFonts w:eastAsia="SimSun"/>
            <w:bCs/>
            <w:color w:val="000000"/>
            <w:szCs w:val="24"/>
            <w:lang w:val="en-US" w:eastAsia="zh-CN"/>
          </w:rPr>
          <w:t>7</w:t>
        </w:r>
        <w:r w:rsidRPr="00CF3217">
          <w:rPr>
            <w:rFonts w:eastAsia="SimSun"/>
            <w:bCs/>
            <w:color w:val="000000"/>
            <w:szCs w:val="24"/>
            <w:lang w:val="en-US" w:eastAsia="zh-CN"/>
          </w:rPr>
          <w:tab/>
          <w:t>TS 37.</w:t>
        </w:r>
        <w:r>
          <w:rPr>
            <w:rFonts w:eastAsia="SimSun"/>
            <w:bCs/>
            <w:color w:val="000000"/>
            <w:szCs w:val="24"/>
            <w:lang w:val="en-US" w:eastAsia="zh-CN"/>
          </w:rPr>
          <w:t>145-1</w:t>
        </w:r>
      </w:ins>
    </w:p>
    <w:p w:rsidR="00A329B1" w:rsidRPr="00A329B1" w:rsidRDefault="00A329B1" w:rsidP="00A329B1">
      <w:pPr>
        <w:widowControl w:val="0"/>
        <w:tabs>
          <w:tab w:val="clear" w:pos="1134"/>
          <w:tab w:val="clear" w:pos="1871"/>
          <w:tab w:val="clear" w:pos="2268"/>
          <w:tab w:val="left" w:pos="90"/>
        </w:tabs>
        <w:overflowPunct/>
        <w:textAlignment w:val="auto"/>
        <w:rPr>
          <w:ins w:id="111" w:author="Romano Giovanni" w:date="2017-10-24T02:17:00Z"/>
          <w:rFonts w:eastAsia="SimSun"/>
          <w:b/>
          <w:bCs/>
          <w:color w:val="000000"/>
          <w:szCs w:val="24"/>
          <w:lang w:val="en-US" w:eastAsia="zh-CN"/>
        </w:rPr>
      </w:pPr>
      <w:ins w:id="112" w:author="Romano Giovanni" w:date="2017-10-24T02:17:00Z">
        <w:r w:rsidRPr="00741EBD">
          <w:rPr>
            <w:rFonts w:eastAsia="SimSun"/>
            <w:b/>
            <w:bCs/>
            <w:color w:val="000000"/>
            <w:szCs w:val="24"/>
            <w:lang w:val="en-US" w:eastAsia="zh-CN"/>
          </w:rPr>
          <w:t>Active Antenna System (AAS) Base Station (BS) conformance testing; Part 1: conducted conformance testing</w:t>
        </w:r>
      </w:ins>
    </w:p>
    <w:p w:rsidR="00A329B1" w:rsidRPr="00A329B1" w:rsidRDefault="00A329B1" w:rsidP="00A329B1">
      <w:pPr>
        <w:rPr>
          <w:ins w:id="113" w:author="Romano Giovanni" w:date="2017-10-24T02:17:00Z"/>
          <w:rFonts w:eastAsia="SimSun"/>
          <w:color w:val="000000"/>
          <w:szCs w:val="24"/>
          <w:lang w:val="en-US" w:eastAsia="zh-CN"/>
        </w:rPr>
      </w:pPr>
      <w:ins w:id="114" w:author="Romano Giovanni" w:date="2017-10-24T02:17:00Z">
        <w:r>
          <w:rPr>
            <w:rFonts w:eastAsia="SimSun"/>
            <w:color w:val="000000"/>
            <w:szCs w:val="24"/>
            <w:lang w:val="en-US" w:eastAsia="zh-CN"/>
          </w:rPr>
          <w:t>This</w:t>
        </w:r>
        <w:r w:rsidRPr="00A329B1">
          <w:rPr>
            <w:rFonts w:eastAsia="SimSun"/>
            <w:color w:val="000000"/>
            <w:szCs w:val="24"/>
            <w:lang w:val="en-US" w:eastAsia="zh-CN"/>
          </w:rPr>
          <w:t xml:space="preserve"> document specifies the conducted test methods and conformance requirements for single RAT E-UTRA operation, single RAT UTRA operation</w:t>
        </w:r>
        <w:r w:rsidRPr="00A329B1" w:rsidDel="009A10B9">
          <w:rPr>
            <w:rFonts w:eastAsia="SimSun"/>
            <w:color w:val="000000"/>
            <w:szCs w:val="24"/>
            <w:lang w:val="en-US" w:eastAsia="zh-CN"/>
          </w:rPr>
          <w:t xml:space="preserve"> </w:t>
        </w:r>
        <w:r w:rsidRPr="00A329B1">
          <w:rPr>
            <w:rFonts w:eastAsia="SimSun"/>
            <w:color w:val="000000"/>
            <w:szCs w:val="24"/>
            <w:lang w:val="en-US" w:eastAsia="zh-CN"/>
          </w:rPr>
          <w:t xml:space="preserve">(FDD and TDD) and Multi-Standard Radio (MSR) UTRA and E-UTRA Active Antenna System (AAS) Base Station (BS). These have been derived </w:t>
        </w:r>
        <w:r w:rsidRPr="00A329B1">
          <w:rPr>
            <w:rFonts w:eastAsia="SimSun"/>
            <w:color w:val="000000"/>
            <w:szCs w:val="24"/>
            <w:lang w:val="en-US" w:eastAsia="zh-CN"/>
          </w:rPr>
          <w:lastRenderedPageBreak/>
          <w:t>from, and are consistent with the non-AAS BS specifications in 3GPP TS 25.104, 3GPP TS 25.105, 3GPP TS 36.104 or 3GPP TS 37.104. The technical specification 3GPP TS 37.145 is in 2 parts, part 3GPP TS 37.145-1  (</w:t>
        </w:r>
        <w:r>
          <w:rPr>
            <w:rFonts w:eastAsia="SimSun"/>
            <w:color w:val="000000"/>
            <w:szCs w:val="24"/>
            <w:lang w:val="en-US" w:eastAsia="zh-CN"/>
          </w:rPr>
          <w:t>this</w:t>
        </w:r>
        <w:r w:rsidRPr="00A329B1">
          <w:rPr>
            <w:rFonts w:eastAsia="SimSun"/>
            <w:color w:val="000000"/>
            <w:szCs w:val="24"/>
            <w:lang w:val="en-US" w:eastAsia="zh-CN"/>
          </w:rPr>
          <w:t xml:space="preserve"> document) covers conducted requirements and part 3GPP TS 37.145-2 covers radiated requirements.</w:t>
        </w:r>
      </w:ins>
    </w:p>
    <w:p w:rsidR="00A329B1" w:rsidRPr="00A329B1" w:rsidRDefault="00A329B1" w:rsidP="00A329B1">
      <w:pPr>
        <w:rPr>
          <w:ins w:id="115" w:author="Romano Giovanni" w:date="2017-10-24T02:17:00Z"/>
          <w:rFonts w:eastAsia="SimSun"/>
          <w:color w:val="000000"/>
          <w:szCs w:val="24"/>
          <w:lang w:val="en-US" w:eastAsia="zh-CN"/>
        </w:rPr>
      </w:pPr>
      <w:ins w:id="116" w:author="Romano Giovanni" w:date="2017-10-24T02:17:00Z">
        <w:r>
          <w:rPr>
            <w:rFonts w:eastAsia="SimSun"/>
            <w:color w:val="000000"/>
            <w:szCs w:val="24"/>
            <w:lang w:val="en-US" w:eastAsia="zh-CN"/>
          </w:rPr>
          <w:t>This</w:t>
        </w:r>
        <w:r w:rsidRPr="00A329B1">
          <w:rPr>
            <w:rFonts w:eastAsia="SimSun"/>
            <w:color w:val="000000"/>
            <w:szCs w:val="24"/>
            <w:lang w:val="en-US" w:eastAsia="zh-CN"/>
          </w:rPr>
          <w:t xml:space="preserve"> document does not establish conducted test methods and conformance requirements for Band 46 operation as it is not supported by AAS BS, but Band 46 test requirements are still applicable for AAS BS for protection of and against Band 46 operation. </w:t>
        </w:r>
      </w:ins>
    </w:p>
    <w:p w:rsidR="00A329B1" w:rsidRPr="00A329B1" w:rsidRDefault="00A329B1" w:rsidP="00A329B1">
      <w:pPr>
        <w:rPr>
          <w:ins w:id="117" w:author="Romano Giovanni" w:date="2017-10-24T02:17:00Z"/>
          <w:rFonts w:eastAsia="SimSun"/>
          <w:color w:val="000000"/>
          <w:szCs w:val="24"/>
          <w:lang w:val="en-US" w:eastAsia="zh-CN"/>
        </w:rPr>
      </w:pPr>
      <w:ins w:id="118" w:author="Romano Giovanni" w:date="2017-10-24T02:17:00Z">
        <w:r>
          <w:rPr>
            <w:rFonts w:eastAsia="SimSun"/>
            <w:color w:val="000000"/>
            <w:szCs w:val="24"/>
            <w:lang w:val="en-US" w:eastAsia="zh-CN"/>
          </w:rPr>
          <w:t>This</w:t>
        </w:r>
        <w:r w:rsidRPr="00A329B1">
          <w:rPr>
            <w:rFonts w:eastAsia="SimSun"/>
            <w:color w:val="000000"/>
            <w:szCs w:val="24"/>
            <w:lang w:val="en-US" w:eastAsia="zh-CN"/>
          </w:rPr>
          <w:t xml:space="preserve"> document does not establish conducted test methods and conformance requirements for Narrow-Band Internet of Things (NB-</w:t>
        </w:r>
        <w:proofErr w:type="spellStart"/>
        <w:r w:rsidRPr="00A329B1">
          <w:rPr>
            <w:rFonts w:eastAsia="SimSun"/>
            <w:color w:val="000000"/>
            <w:szCs w:val="24"/>
            <w:lang w:val="en-US" w:eastAsia="zh-CN"/>
          </w:rPr>
          <w:t>IoT</w:t>
        </w:r>
        <w:proofErr w:type="spellEnd"/>
        <w:r w:rsidRPr="00A329B1">
          <w:rPr>
            <w:rFonts w:eastAsia="SimSun"/>
            <w:color w:val="000000"/>
            <w:szCs w:val="24"/>
            <w:lang w:val="en-US" w:eastAsia="zh-CN"/>
          </w:rPr>
          <w:t>) in band, NB-</w:t>
        </w:r>
        <w:proofErr w:type="spellStart"/>
        <w:r w:rsidRPr="00A329B1">
          <w:rPr>
            <w:rFonts w:eastAsia="SimSun"/>
            <w:color w:val="000000"/>
            <w:szCs w:val="24"/>
            <w:lang w:val="en-US" w:eastAsia="zh-CN"/>
          </w:rPr>
          <w:t>IoT</w:t>
        </w:r>
        <w:proofErr w:type="spellEnd"/>
        <w:r w:rsidRPr="00A329B1">
          <w:rPr>
            <w:rFonts w:eastAsia="SimSun"/>
            <w:color w:val="000000"/>
            <w:szCs w:val="24"/>
            <w:lang w:val="en-US" w:eastAsia="zh-CN"/>
          </w:rPr>
          <w:t xml:space="preserve"> guard band, or standalone NB-</w:t>
        </w:r>
        <w:proofErr w:type="spellStart"/>
        <w:r w:rsidRPr="00A329B1">
          <w:rPr>
            <w:rFonts w:eastAsia="SimSun"/>
            <w:color w:val="000000"/>
            <w:szCs w:val="24"/>
            <w:lang w:val="en-US" w:eastAsia="zh-CN"/>
          </w:rPr>
          <w:t>IoT</w:t>
        </w:r>
        <w:proofErr w:type="spellEnd"/>
        <w:r w:rsidRPr="00A329B1">
          <w:rPr>
            <w:rFonts w:eastAsia="SimSun"/>
            <w:color w:val="000000"/>
            <w:szCs w:val="24"/>
            <w:lang w:val="en-US" w:eastAsia="zh-CN"/>
          </w:rPr>
          <w:t xml:space="preserve"> operation, for AAS BS in single RAT E-UTRA operation as defined in 3GPP TS 36.141, or for AAS BS in MSR operation using E-UTRA as defined in 3GPP TS 37.141</w:t>
        </w:r>
      </w:ins>
    </w:p>
    <w:p w:rsidR="00A329B1" w:rsidRPr="002D5C5B" w:rsidRDefault="00A329B1" w:rsidP="00A329B1">
      <w:pPr>
        <w:pStyle w:val="Titolo5"/>
        <w:rPr>
          <w:ins w:id="119" w:author="Romano Giovanni" w:date="2017-10-24T02:17:00Z"/>
          <w:rFonts w:eastAsia="SimSun"/>
          <w:bCs/>
          <w:color w:val="000000"/>
          <w:szCs w:val="24"/>
          <w:lang w:val="en-US" w:eastAsia="zh-CN"/>
        </w:rPr>
      </w:pPr>
      <w:ins w:id="120" w:author="Romano Giovanni" w:date="2017-10-24T02:17:00Z">
        <w:r w:rsidRPr="00CF3217">
          <w:rPr>
            <w:rFonts w:eastAsia="SimSun"/>
            <w:bCs/>
            <w:color w:val="000000"/>
            <w:szCs w:val="24"/>
            <w:lang w:val="en-US" w:eastAsia="zh-CN"/>
          </w:rPr>
          <w:t>5.1.2.11.</w:t>
        </w:r>
        <w:r>
          <w:rPr>
            <w:rFonts w:eastAsia="SimSun"/>
            <w:bCs/>
            <w:color w:val="000000"/>
            <w:szCs w:val="24"/>
            <w:lang w:val="en-US" w:eastAsia="zh-CN"/>
          </w:rPr>
          <w:t>8</w:t>
        </w:r>
        <w:r w:rsidRPr="00CF3217">
          <w:rPr>
            <w:rFonts w:eastAsia="SimSun"/>
            <w:bCs/>
            <w:color w:val="000000"/>
            <w:szCs w:val="24"/>
            <w:lang w:val="en-US" w:eastAsia="zh-CN"/>
          </w:rPr>
          <w:tab/>
          <w:t>TS 37.</w:t>
        </w:r>
        <w:r>
          <w:rPr>
            <w:rFonts w:eastAsia="SimSun"/>
            <w:bCs/>
            <w:color w:val="000000"/>
            <w:szCs w:val="24"/>
            <w:lang w:val="en-US" w:eastAsia="zh-CN"/>
          </w:rPr>
          <w:t>145-2</w:t>
        </w:r>
      </w:ins>
    </w:p>
    <w:p w:rsidR="00A329B1" w:rsidRPr="00A329B1" w:rsidRDefault="00A329B1" w:rsidP="00A329B1">
      <w:pPr>
        <w:widowControl w:val="0"/>
        <w:tabs>
          <w:tab w:val="clear" w:pos="1134"/>
          <w:tab w:val="clear" w:pos="1871"/>
          <w:tab w:val="clear" w:pos="2268"/>
          <w:tab w:val="left" w:pos="90"/>
        </w:tabs>
        <w:overflowPunct/>
        <w:textAlignment w:val="auto"/>
        <w:rPr>
          <w:ins w:id="121" w:author="Romano Giovanni" w:date="2017-10-24T02:17:00Z"/>
          <w:rFonts w:eastAsia="SimSun"/>
          <w:b/>
          <w:bCs/>
          <w:color w:val="000000"/>
          <w:szCs w:val="24"/>
          <w:lang w:val="en-US" w:eastAsia="zh-CN"/>
        </w:rPr>
      </w:pPr>
      <w:ins w:id="122" w:author="Romano Giovanni" w:date="2017-10-24T02:17:00Z">
        <w:r w:rsidRPr="00741EBD">
          <w:rPr>
            <w:rFonts w:eastAsia="SimSun"/>
            <w:b/>
            <w:bCs/>
            <w:color w:val="000000"/>
            <w:szCs w:val="24"/>
            <w:lang w:val="en-US" w:eastAsia="zh-CN"/>
          </w:rPr>
          <w:t>Active Antenna System (AAS) Base Station (BS) conformance testing; Part 2: radiated conformance testing</w:t>
        </w:r>
      </w:ins>
    </w:p>
    <w:p w:rsidR="00A329B1" w:rsidRPr="00A329B1" w:rsidRDefault="00A329B1" w:rsidP="00A329B1">
      <w:pPr>
        <w:rPr>
          <w:ins w:id="123" w:author="Romano Giovanni" w:date="2017-10-24T02:17:00Z"/>
          <w:rFonts w:eastAsia="SimSun"/>
          <w:color w:val="000000"/>
          <w:szCs w:val="24"/>
          <w:lang w:val="en-US" w:eastAsia="zh-CN"/>
        </w:rPr>
      </w:pPr>
      <w:ins w:id="124" w:author="Romano Giovanni" w:date="2017-10-24T02:17:00Z">
        <w:r>
          <w:rPr>
            <w:rFonts w:eastAsia="SimSun"/>
            <w:color w:val="000000"/>
            <w:szCs w:val="24"/>
            <w:lang w:val="en-US" w:eastAsia="zh-CN"/>
          </w:rPr>
          <w:t>This</w:t>
        </w:r>
        <w:r w:rsidRPr="00A329B1">
          <w:rPr>
            <w:rFonts w:eastAsia="SimSun"/>
            <w:color w:val="000000"/>
            <w:szCs w:val="24"/>
            <w:lang w:val="en-US" w:eastAsia="zh-CN"/>
          </w:rPr>
          <w:t xml:space="preserve"> document specifies radiated test methods and conformance requirements for single RAT E-UTRA operation, single RAT UTRA operation</w:t>
        </w:r>
        <w:r w:rsidRPr="00A329B1" w:rsidDel="009A10B9">
          <w:rPr>
            <w:rFonts w:eastAsia="SimSun"/>
            <w:color w:val="000000"/>
            <w:szCs w:val="24"/>
            <w:lang w:val="en-US" w:eastAsia="zh-CN"/>
          </w:rPr>
          <w:t xml:space="preserve"> </w:t>
        </w:r>
        <w:r w:rsidRPr="00A329B1">
          <w:rPr>
            <w:rFonts w:eastAsia="SimSun"/>
            <w:color w:val="000000"/>
            <w:szCs w:val="24"/>
            <w:lang w:val="en-US" w:eastAsia="zh-CN"/>
          </w:rPr>
          <w:t>(FDD and TDD) and Multi-Standard Radio (MSR) UTRA and E-UTRA Active Antenna System (AAS) Base Station (BS). These have been derived from, and are consistent with non-AAS BS s</w:t>
        </w:r>
        <w:r>
          <w:rPr>
            <w:rFonts w:eastAsia="SimSun"/>
            <w:color w:val="000000"/>
            <w:szCs w:val="24"/>
            <w:lang w:val="en-US" w:eastAsia="zh-CN"/>
          </w:rPr>
          <w:t>pecifications in 3GPP TS 25.104</w:t>
        </w:r>
        <w:r w:rsidRPr="00A329B1">
          <w:rPr>
            <w:rFonts w:eastAsia="SimSun"/>
            <w:color w:val="000000"/>
            <w:szCs w:val="24"/>
            <w:lang w:val="en-US" w:eastAsia="zh-CN"/>
          </w:rPr>
          <w:t>, 3GPP TS 25.105, 3GPP TS 36.104 or 3GPP TS 37.104. The technical specification 3GPP TS 37.145 is in 2 parts, part 3GPP TS 37.145-1 covers conducted requirements and part 3GPP TS 37.145-2 (</w:t>
        </w:r>
        <w:r>
          <w:rPr>
            <w:rFonts w:eastAsia="SimSun"/>
            <w:color w:val="000000"/>
            <w:szCs w:val="24"/>
            <w:lang w:val="en-US" w:eastAsia="zh-CN"/>
          </w:rPr>
          <w:t>this</w:t>
        </w:r>
        <w:r w:rsidRPr="00A329B1">
          <w:rPr>
            <w:rFonts w:eastAsia="SimSun"/>
            <w:color w:val="000000"/>
            <w:szCs w:val="24"/>
            <w:lang w:val="en-US" w:eastAsia="zh-CN"/>
          </w:rPr>
          <w:t xml:space="preserve"> document) covers radiated requirements.</w:t>
        </w:r>
      </w:ins>
    </w:p>
    <w:p w:rsidR="00A329B1" w:rsidRPr="00A329B1" w:rsidRDefault="00A329B1" w:rsidP="00A329B1">
      <w:pPr>
        <w:rPr>
          <w:ins w:id="125" w:author="Romano Giovanni" w:date="2017-10-24T02:17:00Z"/>
          <w:rFonts w:eastAsia="SimSun"/>
          <w:color w:val="000000"/>
          <w:szCs w:val="24"/>
          <w:lang w:val="en-US" w:eastAsia="zh-CN"/>
        </w:rPr>
      </w:pPr>
      <w:ins w:id="126" w:author="Romano Giovanni" w:date="2017-10-24T02:17:00Z">
        <w:r>
          <w:rPr>
            <w:rFonts w:eastAsia="SimSun"/>
            <w:color w:val="000000"/>
            <w:szCs w:val="24"/>
            <w:lang w:val="en-US" w:eastAsia="zh-CN"/>
          </w:rPr>
          <w:t>This</w:t>
        </w:r>
        <w:r w:rsidRPr="00A329B1">
          <w:rPr>
            <w:rFonts w:eastAsia="SimSun"/>
            <w:color w:val="000000"/>
            <w:szCs w:val="24"/>
            <w:lang w:val="en-US" w:eastAsia="zh-CN"/>
          </w:rPr>
          <w:t xml:space="preserve"> document does not establish radiated test methods and conformance requirements for Band 46 operation as it is not supported by AAS BS. Conducted Band 46 test requirements are still applicable for AAS BS for protection of and against Band 46 operation, as specified in 3GPP TS 37.145-1.</w:t>
        </w:r>
      </w:ins>
    </w:p>
    <w:p w:rsidR="00A329B1" w:rsidRPr="002D5C5B" w:rsidRDefault="00A329B1" w:rsidP="00A329B1">
      <w:pPr>
        <w:pStyle w:val="Titolo5"/>
        <w:rPr>
          <w:ins w:id="127" w:author="Romano Giovanni" w:date="2017-10-24T02:17:00Z"/>
          <w:rFonts w:eastAsia="SimSun"/>
          <w:bCs/>
          <w:color w:val="000000"/>
          <w:szCs w:val="24"/>
          <w:lang w:val="en-US" w:eastAsia="zh-CN"/>
        </w:rPr>
      </w:pPr>
      <w:ins w:id="128" w:author="Romano Giovanni" w:date="2017-10-24T02:17:00Z">
        <w:r w:rsidRPr="00CF3217">
          <w:rPr>
            <w:rFonts w:eastAsia="SimSun"/>
            <w:bCs/>
            <w:color w:val="000000"/>
            <w:szCs w:val="24"/>
            <w:lang w:val="en-US" w:eastAsia="zh-CN"/>
          </w:rPr>
          <w:t>5.1.2.11.</w:t>
        </w:r>
        <w:r>
          <w:rPr>
            <w:rFonts w:eastAsia="SimSun"/>
            <w:bCs/>
            <w:color w:val="000000"/>
            <w:szCs w:val="24"/>
            <w:lang w:val="en-US" w:eastAsia="zh-CN"/>
          </w:rPr>
          <w:t>9</w:t>
        </w:r>
        <w:r w:rsidRPr="00CF3217">
          <w:rPr>
            <w:rFonts w:eastAsia="SimSun"/>
            <w:bCs/>
            <w:color w:val="000000"/>
            <w:szCs w:val="24"/>
            <w:lang w:val="en-US" w:eastAsia="zh-CN"/>
          </w:rPr>
          <w:tab/>
          <w:t>TS 37.</w:t>
        </w:r>
        <w:r>
          <w:rPr>
            <w:rFonts w:eastAsia="SimSun"/>
            <w:bCs/>
            <w:color w:val="000000"/>
            <w:szCs w:val="24"/>
            <w:lang w:val="en-US" w:eastAsia="zh-CN"/>
          </w:rPr>
          <w:t>171</w:t>
        </w:r>
      </w:ins>
    </w:p>
    <w:p w:rsidR="00A329B1" w:rsidRPr="00A329B1" w:rsidRDefault="00A329B1" w:rsidP="00A329B1">
      <w:pPr>
        <w:widowControl w:val="0"/>
        <w:tabs>
          <w:tab w:val="clear" w:pos="1134"/>
          <w:tab w:val="clear" w:pos="1871"/>
          <w:tab w:val="clear" w:pos="2268"/>
          <w:tab w:val="left" w:pos="90"/>
        </w:tabs>
        <w:overflowPunct/>
        <w:textAlignment w:val="auto"/>
        <w:rPr>
          <w:ins w:id="129" w:author="Romano Giovanni" w:date="2017-10-24T02:17:00Z"/>
          <w:rFonts w:eastAsia="SimSun"/>
          <w:b/>
          <w:bCs/>
          <w:color w:val="000000"/>
          <w:szCs w:val="24"/>
          <w:lang w:val="en-US" w:eastAsia="zh-CN"/>
        </w:rPr>
      </w:pPr>
      <w:ins w:id="130" w:author="Romano Giovanni" w:date="2017-10-24T02:17:00Z">
        <w:r w:rsidRPr="00741EBD">
          <w:rPr>
            <w:rFonts w:eastAsia="SimSun"/>
            <w:b/>
            <w:bCs/>
            <w:color w:val="000000"/>
            <w:szCs w:val="24"/>
            <w:lang w:val="en-US" w:eastAsia="zh-CN"/>
          </w:rPr>
          <w:t>Universal Terrestrial Radio Access (UTRA) and Evolved UTRA (E-UTRA); User Equipment (UE) performance requirements for RAT-Independent positioning enhancements</w:t>
        </w:r>
      </w:ins>
    </w:p>
    <w:p w:rsidR="00A329B1" w:rsidRPr="00A329B1" w:rsidRDefault="00A329B1" w:rsidP="00A329B1">
      <w:pPr>
        <w:rPr>
          <w:ins w:id="131" w:author="Romano Giovanni" w:date="2017-10-24T02:17:00Z"/>
          <w:rFonts w:eastAsia="SimSun"/>
          <w:color w:val="000000"/>
          <w:szCs w:val="24"/>
          <w:lang w:val="en-US" w:eastAsia="zh-CN"/>
        </w:rPr>
      </w:pPr>
      <w:ins w:id="132" w:author="Romano Giovanni" w:date="2017-10-24T02:17:00Z">
        <w:r w:rsidRPr="00A329B1">
          <w:rPr>
            <w:rFonts w:eastAsia="SimSun"/>
            <w:color w:val="000000"/>
            <w:szCs w:val="24"/>
            <w:lang w:val="en-US" w:eastAsia="zh-CN"/>
          </w:rPr>
          <w:t>This document establishes the minimum performance requirements for RAT-Independent Positioning Enhancements (e.g. MBS positioning technology) for FDD or TDD mode of UTRA and E-UTRA for the User Equipment (UE).</w:t>
        </w:r>
      </w:ins>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133" w:author="Romano Giovanni" w:date="2017-10-24T02:17:00Z">
        <w:r w:rsidRPr="00CF3217" w:rsidDel="00A329B1">
          <w:rPr>
            <w:rFonts w:eastAsia="SimSun"/>
            <w:bCs/>
            <w:color w:val="000000"/>
            <w:szCs w:val="24"/>
            <w:lang w:val="en-US" w:eastAsia="zh-CN"/>
          </w:rPr>
          <w:delText>4</w:delText>
        </w:r>
      </w:del>
      <w:ins w:id="134" w:author="Romano Giovanni" w:date="2017-10-24T02:17:00Z">
        <w:r w:rsidR="00A329B1">
          <w:rPr>
            <w:rFonts w:eastAsia="SimSun"/>
            <w:bCs/>
            <w:color w:val="000000"/>
            <w:szCs w:val="24"/>
            <w:lang w:val="en-US" w:eastAsia="zh-CN"/>
          </w:rPr>
          <w:t>10</w:t>
        </w:r>
      </w:ins>
      <w:r w:rsidRPr="00CF3217">
        <w:rPr>
          <w:rFonts w:eastAsia="SimSun"/>
          <w:bCs/>
          <w:color w:val="000000"/>
          <w:szCs w:val="24"/>
          <w:lang w:val="en-US" w:eastAsia="zh-CN"/>
        </w:rPr>
        <w:tab/>
        <w:t>TS 37.320</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Universal Terrestrial Radio Access (E-UTRA); Radio measurement collection</w:t>
      </w:r>
      <w:r w:rsidRPr="00CF3217">
        <w:rPr>
          <w:rFonts w:eastAsia="SimSun"/>
          <w:b/>
          <w:bCs/>
          <w:color w:val="000000"/>
          <w:sz w:val="30"/>
          <w:szCs w:val="30"/>
          <w:lang w:val="en-US" w:eastAsia="zh-CN"/>
        </w:rPr>
        <w:t xml:space="preserve"> </w:t>
      </w:r>
      <w:r w:rsidRPr="00CF3217">
        <w:rPr>
          <w:rFonts w:eastAsia="SimSun"/>
          <w:b/>
          <w:bCs/>
          <w:color w:val="000000"/>
          <w:szCs w:val="24"/>
          <w:lang w:val="en-US" w:eastAsia="zh-CN"/>
        </w:rPr>
        <w:t>for Minimization of Drive Tests (MDT); Overall description; Stage 2</w:t>
      </w:r>
    </w:p>
    <w:p w:rsidR="001D0093" w:rsidRDefault="001D0093" w:rsidP="001D0093">
      <w:pPr>
        <w:widowControl w:val="0"/>
        <w:tabs>
          <w:tab w:val="clear" w:pos="1134"/>
          <w:tab w:val="clear" w:pos="1871"/>
          <w:tab w:val="clear" w:pos="2268"/>
          <w:tab w:val="left" w:pos="90"/>
        </w:tabs>
        <w:overflowPunct/>
        <w:textAlignment w:val="auto"/>
        <w:rPr>
          <w:color w:val="000000"/>
          <w:szCs w:val="24"/>
          <w:lang w:val="en-US" w:eastAsia="ja-JP"/>
        </w:rPr>
      </w:pPr>
      <w:r w:rsidRPr="00CF3217">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r w:rsidRPr="00C337DE">
        <w:rPr>
          <w:color w:val="000000"/>
          <w:szCs w:val="24"/>
          <w:lang w:val="en-US" w:eastAsia="ja-JP"/>
        </w:rPr>
        <w:t>UTRAN</w:t>
      </w:r>
    </w:p>
    <w:p w:rsidR="005F0E97" w:rsidRPr="002D5C5B" w:rsidRDefault="005F0E97" w:rsidP="005F0E97">
      <w:pPr>
        <w:pStyle w:val="Titolo5"/>
        <w:rPr>
          <w:ins w:id="135" w:author="Romano Giovanni" w:date="2017-10-24T02:21:00Z"/>
          <w:rFonts w:eastAsia="SimSun"/>
          <w:bCs/>
          <w:color w:val="000000"/>
          <w:szCs w:val="24"/>
          <w:lang w:val="en-US" w:eastAsia="zh-CN"/>
        </w:rPr>
      </w:pPr>
      <w:ins w:id="136" w:author="Romano Giovanni" w:date="2017-10-24T02:21:00Z">
        <w:r w:rsidRPr="00CF3217">
          <w:rPr>
            <w:rFonts w:eastAsia="SimSun"/>
            <w:bCs/>
            <w:color w:val="000000"/>
            <w:szCs w:val="24"/>
            <w:lang w:val="en-US" w:eastAsia="zh-CN"/>
          </w:rPr>
          <w:lastRenderedPageBreak/>
          <w:t>5.1.2.11.</w:t>
        </w:r>
        <w:r>
          <w:rPr>
            <w:rFonts w:eastAsia="SimSun"/>
            <w:bCs/>
            <w:color w:val="000000"/>
            <w:szCs w:val="24"/>
            <w:lang w:val="en-US" w:eastAsia="zh-CN"/>
          </w:rPr>
          <w:t>11</w:t>
        </w:r>
        <w:r w:rsidRPr="00CF3217">
          <w:rPr>
            <w:rFonts w:eastAsia="SimSun"/>
            <w:bCs/>
            <w:color w:val="000000"/>
            <w:szCs w:val="24"/>
            <w:lang w:val="en-US" w:eastAsia="zh-CN"/>
          </w:rPr>
          <w:tab/>
          <w:t>TS 37.</w:t>
        </w:r>
        <w:r>
          <w:rPr>
            <w:rFonts w:eastAsia="SimSun"/>
            <w:bCs/>
            <w:color w:val="000000"/>
            <w:szCs w:val="24"/>
            <w:lang w:val="en-US" w:eastAsia="zh-CN"/>
          </w:rPr>
          <w:t>544</w:t>
        </w:r>
      </w:ins>
    </w:p>
    <w:p w:rsidR="005F0E97" w:rsidRPr="00057333" w:rsidRDefault="005F0E97" w:rsidP="005F0E97">
      <w:pPr>
        <w:widowControl w:val="0"/>
        <w:tabs>
          <w:tab w:val="clear" w:pos="1134"/>
          <w:tab w:val="clear" w:pos="1871"/>
          <w:tab w:val="clear" w:pos="2268"/>
          <w:tab w:val="left" w:pos="90"/>
        </w:tabs>
        <w:overflowPunct/>
        <w:textAlignment w:val="auto"/>
        <w:rPr>
          <w:ins w:id="137" w:author="Romano Giovanni" w:date="2017-10-24T02:21:00Z"/>
          <w:rFonts w:eastAsia="SimSun"/>
          <w:b/>
          <w:bCs/>
          <w:color w:val="000000"/>
          <w:szCs w:val="24"/>
          <w:lang w:val="en-US" w:eastAsia="zh-CN"/>
        </w:rPr>
      </w:pPr>
      <w:ins w:id="138" w:author="Romano Giovanni" w:date="2017-10-24T02:21:00Z">
        <w:r w:rsidRPr="00741EBD">
          <w:rPr>
            <w:rFonts w:eastAsia="SimSun"/>
            <w:b/>
            <w:bCs/>
            <w:color w:val="000000"/>
            <w:szCs w:val="24"/>
            <w:lang w:val="en-US" w:eastAsia="zh-CN"/>
          </w:rPr>
          <w:t>Universal Terrestrial Radio Access (UTRA) and Evolved UTRA (E-UTRA); User Equipment (UE) Over The Air (OTA) performance; Conformance testing</w:t>
        </w:r>
      </w:ins>
    </w:p>
    <w:p w:rsidR="005F0E97" w:rsidRPr="005F0E97" w:rsidRDefault="005F0E97" w:rsidP="005F0E97">
      <w:pPr>
        <w:ind w:right="606"/>
        <w:rPr>
          <w:ins w:id="139" w:author="Romano Giovanni" w:date="2017-10-24T02:21:00Z"/>
          <w:rFonts w:eastAsia="SimSun"/>
          <w:color w:val="000000"/>
          <w:szCs w:val="24"/>
          <w:lang w:val="en-US" w:eastAsia="zh-CN"/>
        </w:rPr>
      </w:pPr>
      <w:ins w:id="140" w:author="Romano Giovanni" w:date="2017-10-24T02:21:00Z">
        <w:r>
          <w:rPr>
            <w:rFonts w:eastAsia="SimSun"/>
            <w:color w:val="000000"/>
            <w:szCs w:val="24"/>
            <w:lang w:val="en-US" w:eastAsia="zh-CN"/>
          </w:rPr>
          <w:t>This</w:t>
        </w:r>
        <w:r w:rsidRPr="005F0E97">
          <w:rPr>
            <w:rFonts w:eastAsia="SimSun"/>
            <w:color w:val="000000"/>
            <w:szCs w:val="24"/>
            <w:lang w:val="en-US" w:eastAsia="zh-CN"/>
          </w:rPr>
          <w:t xml:space="preserve"> document describes the test procedure for the radiated performances measurements of the user equipment (UE).</w:t>
        </w:r>
      </w:ins>
    </w:p>
    <w:p w:rsidR="005F0E97" w:rsidRPr="005F0E97" w:rsidRDefault="005F0E97" w:rsidP="005F0E97">
      <w:pPr>
        <w:rPr>
          <w:ins w:id="141" w:author="Romano Giovanni" w:date="2017-10-24T02:21:00Z"/>
          <w:rFonts w:eastAsia="SimSun"/>
          <w:color w:val="000000"/>
          <w:szCs w:val="24"/>
          <w:lang w:val="en-US" w:eastAsia="zh-CN"/>
        </w:rPr>
      </w:pPr>
      <w:ins w:id="142" w:author="Romano Giovanni" w:date="2017-10-24T02:21:00Z">
        <w:r w:rsidRPr="005F0E97">
          <w:rPr>
            <w:rFonts w:eastAsia="SimSun"/>
            <w:color w:val="000000"/>
            <w:szCs w:val="24"/>
            <w:lang w:val="en-US"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ins>
    </w:p>
    <w:p w:rsidR="005F0E97" w:rsidRPr="005F0E97" w:rsidRDefault="005F0E97" w:rsidP="005F0E97">
      <w:pPr>
        <w:rPr>
          <w:ins w:id="143" w:author="Romano Giovanni" w:date="2017-10-24T02:21:00Z"/>
          <w:rFonts w:eastAsia="SimSun"/>
          <w:color w:val="000000"/>
          <w:szCs w:val="24"/>
          <w:lang w:val="en-US" w:eastAsia="zh-CN"/>
        </w:rPr>
      </w:pPr>
      <w:ins w:id="144" w:author="Romano Giovanni" w:date="2017-10-24T02:21:00Z">
        <w:r w:rsidRPr="005F0E97">
          <w:rPr>
            <w:rFonts w:eastAsia="SimSun"/>
            <w:color w:val="000000"/>
            <w:szCs w:val="24"/>
            <w:lang w:val="en-US" w:eastAsia="zh-CN"/>
          </w:rPr>
          <w:t>The browsing mode position explained in this document applies when the UE is held in hand, but not pressed against ear (such as web browsing and navigation).</w:t>
        </w:r>
      </w:ins>
    </w:p>
    <w:p w:rsidR="005F0E97" w:rsidRPr="005F0E97" w:rsidRDefault="005F0E97" w:rsidP="005F0E97">
      <w:pPr>
        <w:rPr>
          <w:ins w:id="145" w:author="Romano Giovanni" w:date="2017-10-24T02:21:00Z"/>
          <w:rFonts w:eastAsia="SimSun"/>
          <w:color w:val="000000"/>
          <w:szCs w:val="24"/>
          <w:lang w:val="en-US" w:eastAsia="zh-CN"/>
        </w:rPr>
      </w:pPr>
      <w:ins w:id="146" w:author="Romano Giovanni" w:date="2017-10-24T02:21:00Z">
        <w:r w:rsidRPr="005F0E97">
          <w:rPr>
            <w:rFonts w:eastAsia="SimSun"/>
            <w:color w:val="000000"/>
            <w:szCs w:val="24"/>
            <w:lang w:val="en-US"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ins>
    </w:p>
    <w:p w:rsidR="005F0E97" w:rsidRPr="005F0E97" w:rsidRDefault="005F0E97" w:rsidP="005F0E97">
      <w:pPr>
        <w:rPr>
          <w:ins w:id="147" w:author="Romano Giovanni" w:date="2017-10-24T02:21:00Z"/>
          <w:rFonts w:eastAsia="SimSun"/>
          <w:color w:val="000000"/>
          <w:szCs w:val="24"/>
          <w:lang w:val="en-US" w:eastAsia="zh-CN"/>
        </w:rPr>
      </w:pPr>
      <w:ins w:id="148" w:author="Romano Giovanni" w:date="2017-10-24T02:21:00Z">
        <w:r w:rsidRPr="005F0E97">
          <w:rPr>
            <w:rFonts w:eastAsia="SimSun"/>
            <w:color w:val="000000"/>
            <w:szCs w:val="24"/>
            <w:lang w:val="en-US" w:eastAsia="zh-CN"/>
          </w:rPr>
          <w:t xml:space="preserve">All bands are potential roaming bands, and the requirements for roaming bands shall therefore be fulfilled for all bands supported by a UE. </w:t>
        </w:r>
      </w:ins>
    </w:p>
    <w:p w:rsidR="005F0E97" w:rsidRPr="005F0E97" w:rsidRDefault="005F0E97" w:rsidP="005F0E97">
      <w:pPr>
        <w:rPr>
          <w:ins w:id="149" w:author="Romano Giovanni" w:date="2017-10-24T02:21:00Z"/>
          <w:rFonts w:eastAsia="SimSun"/>
          <w:color w:val="000000"/>
          <w:szCs w:val="24"/>
          <w:lang w:val="en-US" w:eastAsia="zh-CN"/>
        </w:rPr>
      </w:pPr>
      <w:ins w:id="150" w:author="Romano Giovanni" w:date="2017-10-24T02:21:00Z">
        <w:r w:rsidRPr="005F0E97">
          <w:rPr>
            <w:rFonts w:eastAsia="SimSun"/>
            <w:color w:val="000000"/>
            <w:szCs w:val="24"/>
            <w:lang w:val="en-US" w:eastAsia="zh-CN"/>
          </w:rPr>
          <w:t>Radiated performance of multiple-antenna receivers for handheld UE is defined for roaming bands in free space configuration.</w:t>
        </w:r>
      </w:ins>
    </w:p>
    <w:p w:rsidR="005F0E97" w:rsidRPr="005F0E97" w:rsidRDefault="005F0E97" w:rsidP="005F0E97">
      <w:pPr>
        <w:rPr>
          <w:ins w:id="151" w:author="Romano Giovanni" w:date="2017-10-24T02:21:00Z"/>
          <w:rFonts w:eastAsia="SimSun"/>
          <w:color w:val="000000"/>
          <w:szCs w:val="24"/>
          <w:lang w:val="en-US" w:eastAsia="zh-CN"/>
        </w:rPr>
      </w:pPr>
      <w:ins w:id="152" w:author="Romano Giovanni" w:date="2017-10-24T02:21:00Z">
        <w:r w:rsidRPr="005F0E97">
          <w:rPr>
            <w:rFonts w:eastAsia="SimSun"/>
            <w:color w:val="000000"/>
            <w:szCs w:val="24"/>
            <w:lang w:val="en-US" w:eastAsia="zh-CN"/>
          </w:rPr>
          <w:t xml:space="preserve">Recommended performance values for operating bands (Annex I) are however included in this specification for information. It should be </w:t>
        </w:r>
        <w:proofErr w:type="spellStart"/>
        <w:r w:rsidRPr="005F0E97">
          <w:rPr>
            <w:rFonts w:eastAsia="SimSun"/>
            <w:color w:val="000000"/>
            <w:szCs w:val="24"/>
            <w:lang w:val="en-US" w:eastAsia="zh-CN"/>
          </w:rPr>
          <w:t>recognised</w:t>
        </w:r>
        <w:proofErr w:type="spellEnd"/>
        <w:r w:rsidRPr="005F0E97">
          <w:rPr>
            <w:rFonts w:eastAsia="SimSun"/>
            <w:color w:val="000000"/>
            <w:szCs w:val="24"/>
            <w:lang w:val="en-US" w:eastAsia="zh-CN"/>
          </w:rPr>
          <w:t xml:space="preserve"> that the ability to meet the recommended performance values depends on the number of frequency bands supported by the UE.</w:t>
        </w:r>
      </w:ins>
    </w:p>
    <w:p w:rsidR="005F0E97" w:rsidRPr="005F0E97" w:rsidRDefault="005F0E97" w:rsidP="005F0E97">
      <w:pPr>
        <w:rPr>
          <w:ins w:id="153" w:author="Romano Giovanni" w:date="2017-10-24T02:21:00Z"/>
          <w:rFonts w:eastAsia="SimSun"/>
          <w:color w:val="000000"/>
          <w:szCs w:val="24"/>
          <w:lang w:val="en-US" w:eastAsia="zh-CN"/>
        </w:rPr>
      </w:pPr>
      <w:ins w:id="154" w:author="Romano Giovanni" w:date="2017-10-24T02:21:00Z">
        <w:r w:rsidRPr="005F0E97">
          <w:rPr>
            <w:rFonts w:eastAsia="SimSun"/>
            <w:color w:val="000000"/>
            <w:szCs w:val="24"/>
            <w:lang w:val="en-US" w:eastAsia="zh-CN"/>
          </w:rPr>
          <w:t>The radiated radio tests considered here are:</w:t>
        </w:r>
      </w:ins>
    </w:p>
    <w:p w:rsidR="005F0E97" w:rsidRPr="005F0E97" w:rsidRDefault="005F0E97" w:rsidP="005F0E97">
      <w:pPr>
        <w:pStyle w:val="B10"/>
        <w:suppressAutoHyphens/>
        <w:ind w:left="360" w:firstLine="0"/>
        <w:rPr>
          <w:ins w:id="155" w:author="Romano Giovanni" w:date="2017-10-24T02:21:00Z"/>
          <w:rFonts w:eastAsia="SimSun"/>
          <w:color w:val="000000"/>
          <w:szCs w:val="24"/>
          <w:lang w:val="en-US" w:eastAsia="zh-CN"/>
        </w:rPr>
      </w:pPr>
      <w:ins w:id="156" w:author="Romano Giovanni" w:date="2017-10-24T02:21:00Z">
        <w:r w:rsidRPr="005F0E97">
          <w:rPr>
            <w:rFonts w:eastAsia="SimSun"/>
            <w:color w:val="000000"/>
            <w:szCs w:val="24"/>
            <w:lang w:val="en-US" w:eastAsia="zh-CN"/>
          </w:rPr>
          <w:t>1. The measurement of the Total Radiated Power (TRP)</w:t>
        </w:r>
      </w:ins>
    </w:p>
    <w:p w:rsidR="005F0E97" w:rsidRPr="005F0E97" w:rsidRDefault="005F0E97" w:rsidP="005F0E97">
      <w:pPr>
        <w:pStyle w:val="B10"/>
        <w:suppressAutoHyphens/>
        <w:ind w:left="0" w:firstLine="0"/>
        <w:rPr>
          <w:ins w:id="157" w:author="Romano Giovanni" w:date="2017-10-24T02:21:00Z"/>
          <w:rFonts w:eastAsia="SimSun"/>
          <w:color w:val="000000"/>
          <w:szCs w:val="24"/>
          <w:lang w:val="en-US" w:eastAsia="zh-CN"/>
        </w:rPr>
      </w:pPr>
      <w:ins w:id="158" w:author="Romano Giovanni" w:date="2017-10-24T02:21:00Z">
        <w:r w:rsidRPr="005F0E97">
          <w:rPr>
            <w:rFonts w:eastAsia="SimSun"/>
            <w:color w:val="000000"/>
            <w:szCs w:val="24"/>
            <w:lang w:val="en-US" w:eastAsia="zh-CN"/>
          </w:rPr>
          <w:t>2. The measurement of the Total Radiated Sensitivity (TRS)</w:t>
        </w:r>
      </w:ins>
    </w:p>
    <w:p w:rsidR="005F0E97" w:rsidRPr="005F0E97" w:rsidRDefault="005F0E97" w:rsidP="005F0E97">
      <w:pPr>
        <w:pStyle w:val="B10"/>
        <w:suppressAutoHyphens/>
        <w:ind w:left="360" w:firstLine="0"/>
        <w:rPr>
          <w:ins w:id="159" w:author="Romano Giovanni" w:date="2017-10-24T02:21:00Z"/>
          <w:rFonts w:eastAsia="SimSun"/>
          <w:color w:val="000000"/>
          <w:szCs w:val="24"/>
          <w:lang w:val="en-US" w:eastAsia="zh-CN"/>
        </w:rPr>
      </w:pPr>
      <w:ins w:id="160" w:author="Romano Giovanni" w:date="2017-10-24T02:21:00Z">
        <w:r w:rsidRPr="005F0E97">
          <w:rPr>
            <w:rFonts w:eastAsia="SimSun"/>
            <w:color w:val="000000"/>
            <w:szCs w:val="24"/>
            <w:lang w:val="en-US" w:eastAsia="zh-CN"/>
          </w:rPr>
          <w:t>3. The measurement of Total Radiated Multi-antenna Sensitivity (TRMS)</w:t>
        </w:r>
      </w:ins>
    </w:p>
    <w:p w:rsidR="005F0E97" w:rsidRPr="005F0E97" w:rsidRDefault="005F0E97" w:rsidP="005F0E97">
      <w:pPr>
        <w:rPr>
          <w:ins w:id="161" w:author="Romano Giovanni" w:date="2017-10-24T02:21:00Z"/>
          <w:rFonts w:eastAsia="SimSun"/>
          <w:color w:val="000000"/>
          <w:szCs w:val="24"/>
          <w:lang w:val="en-US" w:eastAsia="zh-CN"/>
        </w:rPr>
      </w:pPr>
      <w:ins w:id="162" w:author="Romano Giovanni" w:date="2017-10-24T02:21:00Z">
        <w:r w:rsidRPr="005F0E97">
          <w:rPr>
            <w:rFonts w:eastAsia="SimSun"/>
            <w:color w:val="000000"/>
            <w:szCs w:val="24"/>
            <w:lang w:val="en-US" w:eastAsia="zh-CN"/>
          </w:rPr>
          <w:t>The test procedure described in this document measures the performance of the transmitter and the receiver, including the antenna and also the effects of the user.</w:t>
        </w:r>
      </w:ins>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163" w:author="Romano Giovanni" w:date="2017-10-24T02:21:00Z">
        <w:r w:rsidRPr="00CF3217" w:rsidDel="005F0E97">
          <w:rPr>
            <w:rFonts w:eastAsia="SimSun"/>
            <w:bCs/>
            <w:color w:val="000000"/>
            <w:szCs w:val="24"/>
            <w:lang w:val="en-US" w:eastAsia="zh-CN"/>
          </w:rPr>
          <w:delText>5</w:delText>
        </w:r>
      </w:del>
      <w:ins w:id="164" w:author="Romano Giovanni" w:date="2017-10-24T02:21:00Z">
        <w:r w:rsidR="005F0E97">
          <w:rPr>
            <w:rFonts w:eastAsia="SimSun"/>
            <w:bCs/>
            <w:color w:val="000000"/>
            <w:szCs w:val="24"/>
            <w:lang w:val="en-US" w:eastAsia="zh-CN"/>
          </w:rPr>
          <w:t>12</w:t>
        </w:r>
      </w:ins>
      <w:r w:rsidRPr="00CF3217">
        <w:rPr>
          <w:rFonts w:eastAsia="SimSun"/>
          <w:bCs/>
          <w:color w:val="000000"/>
          <w:szCs w:val="24"/>
          <w:lang w:val="en-US" w:eastAsia="zh-CN"/>
        </w:rPr>
        <w:tab/>
        <w:t>TS 37.571-1</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procedures for the conformance test of the measurement requirements for FDD mode of UTRA and FDD or TDD mode of </w:t>
      </w:r>
      <w:r w:rsidRPr="00CF3217">
        <w:rPr>
          <w:rFonts w:eastAsia="SimSun"/>
          <w:color w:val="000000"/>
          <w:szCs w:val="24"/>
          <w:lang w:val="en-US" w:eastAsia="zh-CN"/>
        </w:rPr>
        <w:br/>
      </w:r>
      <w:r w:rsidRPr="00CF3217">
        <w:rPr>
          <w:rFonts w:eastAsia="SimSun"/>
          <w:color w:val="000000"/>
          <w:szCs w:val="24"/>
          <w:lang w:val="en-US" w:eastAsia="zh-CN"/>
        </w:rPr>
        <w:lastRenderedPageBreak/>
        <w:t xml:space="preserve">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 </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 xml:space="preserve">Tests are only applicable to those mobiles that are intended to support the appropriate functionality. To indicate the circumstances in which tests apply, this is noted in the “Test applicability " part of the test. </w:t>
      </w:r>
    </w:p>
    <w:p w:rsidR="001D0093"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The Implementation Conformance Statement (ICS) pro-forma could be found in the 3rd part of this document.</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165" w:author="Romano Giovanni" w:date="2017-10-24T02:21:00Z">
        <w:r w:rsidRPr="00CF3217" w:rsidDel="005F0E97">
          <w:rPr>
            <w:rFonts w:eastAsia="SimSun"/>
            <w:bCs/>
            <w:color w:val="000000"/>
            <w:szCs w:val="24"/>
            <w:lang w:val="en-US" w:eastAsia="zh-CN"/>
          </w:rPr>
          <w:delText>6</w:delText>
        </w:r>
      </w:del>
      <w:ins w:id="166" w:author="Romano Giovanni" w:date="2017-10-24T02:21:00Z">
        <w:r w:rsidR="005F0E97">
          <w:rPr>
            <w:rFonts w:eastAsia="SimSun"/>
            <w:bCs/>
            <w:color w:val="000000"/>
            <w:szCs w:val="24"/>
            <w:lang w:val="en-US" w:eastAsia="zh-CN"/>
          </w:rPr>
          <w:t>13</w:t>
        </w:r>
      </w:ins>
      <w:r w:rsidRPr="00CF3217">
        <w:rPr>
          <w:rFonts w:eastAsia="SimSun"/>
          <w:bCs/>
          <w:color w:val="000000"/>
          <w:szCs w:val="24"/>
          <w:lang w:val="en-US" w:eastAsia="zh-CN"/>
        </w:rPr>
        <w:tab/>
        <w:t>TS 37.571-2</w:t>
      </w:r>
    </w:p>
    <w:p w:rsidR="001D0093" w:rsidRPr="00CF3217" w:rsidRDefault="001D0093" w:rsidP="001D009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1D0093" w:rsidRPr="00CF3217" w:rsidRDefault="001D0093" w:rsidP="001D0093">
      <w:pPr>
        <w:rPr>
          <w:rFonts w:eastAsia="SimSun"/>
          <w:lang w:val="en-US" w:eastAsia="zh-CN"/>
        </w:rPr>
      </w:pPr>
      <w:r w:rsidRPr="00CF3217">
        <w:rPr>
          <w:rFonts w:eastAsia="SimSun"/>
          <w:lang w:val="en-US" w:eastAsia="zh-CN"/>
        </w:rPr>
        <w:t xml:space="preserve">This document specifies the protocol conformance testing for the 3rd Generation UTRAN and E-UTRAN User Equipment (UE) supporting UE positioning. </w:t>
      </w:r>
    </w:p>
    <w:p w:rsidR="001D0093" w:rsidRPr="00CF3217" w:rsidRDefault="001D0093" w:rsidP="001D0093">
      <w:pPr>
        <w:rPr>
          <w:rFonts w:eastAsia="SimSun"/>
          <w:lang w:val="en-US" w:eastAsia="zh-CN"/>
        </w:rPr>
      </w:pPr>
      <w:r w:rsidRPr="00CF3217">
        <w:rPr>
          <w:rFonts w:eastAsia="SimSun"/>
          <w:lang w:val="en-US" w:eastAsia="zh-CN"/>
        </w:rPr>
        <w:t>This is the second part of a multi-part test specification. The following information can be found in this part:</w:t>
      </w:r>
    </w:p>
    <w:p w:rsidR="001D0093" w:rsidRPr="00CF3217" w:rsidRDefault="001D0093" w:rsidP="001D0093">
      <w:pPr>
        <w:rPr>
          <w:rFonts w:eastAsia="SimSun"/>
          <w:lang w:val="en-US" w:eastAsia="zh-CN"/>
        </w:rPr>
      </w:pPr>
      <w:r w:rsidRPr="00CF3217">
        <w:rPr>
          <w:rFonts w:eastAsia="SimSun"/>
          <w:lang w:val="en-US" w:eastAsia="zh-CN"/>
        </w:rPr>
        <w:t>–   the overall protocol conformance test structure;</w:t>
      </w:r>
    </w:p>
    <w:p w:rsidR="001D0093" w:rsidRPr="00CF3217" w:rsidRDefault="001D0093" w:rsidP="001D0093">
      <w:pPr>
        <w:rPr>
          <w:rFonts w:eastAsia="SimSun"/>
          <w:lang w:val="en-US" w:eastAsia="zh-CN"/>
        </w:rPr>
      </w:pPr>
      <w:r w:rsidRPr="00CF3217">
        <w:rPr>
          <w:rFonts w:eastAsia="SimSun"/>
          <w:lang w:val="en-US" w:eastAsia="zh-CN"/>
        </w:rPr>
        <w:t xml:space="preserve">–   the protocol conformance test configurations; </w:t>
      </w:r>
    </w:p>
    <w:p w:rsidR="001D0093" w:rsidRPr="00CF3217" w:rsidRDefault="001D0093" w:rsidP="001D0093">
      <w:pPr>
        <w:rPr>
          <w:rFonts w:eastAsia="SimSun"/>
          <w:lang w:val="en-US" w:eastAsia="zh-CN"/>
        </w:rPr>
      </w:pPr>
      <w:r w:rsidRPr="00CF3217">
        <w:rPr>
          <w:rFonts w:eastAsia="SimSun"/>
          <w:lang w:val="en-US" w:eastAsia="zh-CN"/>
        </w:rPr>
        <w:t>–   the conformance requirement and reference to the core specifications;</w:t>
      </w:r>
    </w:p>
    <w:p w:rsidR="001D0093" w:rsidRPr="00CF3217" w:rsidRDefault="001D0093" w:rsidP="001D0093">
      <w:pPr>
        <w:rPr>
          <w:rFonts w:eastAsia="SimSun"/>
          <w:lang w:val="en-US" w:eastAsia="zh-CN"/>
        </w:rPr>
      </w:pPr>
      <w:r w:rsidRPr="00CF3217">
        <w:rPr>
          <w:rFonts w:eastAsia="SimSun"/>
          <w:lang w:val="en-US" w:eastAsia="zh-CN"/>
        </w:rPr>
        <w:t xml:space="preserve">–   the test purposes; and </w:t>
      </w:r>
    </w:p>
    <w:p w:rsidR="001D0093" w:rsidRPr="00CF3217" w:rsidRDefault="001D0093" w:rsidP="001D0093">
      <w:pPr>
        <w:rPr>
          <w:rFonts w:eastAsia="SimSun"/>
          <w:lang w:val="en-US" w:eastAsia="zh-CN"/>
        </w:rPr>
      </w:pPr>
      <w:r w:rsidRPr="00CF3217">
        <w:rPr>
          <w:rFonts w:eastAsia="SimSun"/>
          <w:lang w:val="en-US" w:eastAsia="zh-CN"/>
        </w:rPr>
        <w:t>–   a brief description of the test procedure, the specific test requirements and short message exchange table. The Implementation Conformance Statement (ICS) pro-forma could be found in the 3rd part of this document.</w:t>
      </w:r>
    </w:p>
    <w:p w:rsidR="001D0093" w:rsidRDefault="001D0093" w:rsidP="001D0093">
      <w:pPr>
        <w:rPr>
          <w:rFonts w:eastAsia="SimSun"/>
          <w:lang w:val="en-US" w:eastAsia="zh-CN"/>
        </w:rPr>
      </w:pPr>
      <w:r w:rsidRPr="00CF3217">
        <w:rPr>
          <w:rFonts w:eastAsia="SimSun"/>
          <w:lang w:val="en-US" w:eastAsia="zh-CN"/>
        </w:rPr>
        <w:t>This document is valid for UE supporting UE positioning implemented according to 3GPP releases starting from Release 99 up to the Release indicated on the cover page of this document.</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167" w:author="Romano Giovanni" w:date="2017-10-24T02:21:00Z">
        <w:r w:rsidRPr="00CF3217" w:rsidDel="005F0E97">
          <w:rPr>
            <w:rFonts w:eastAsia="SimSun"/>
            <w:bCs/>
            <w:color w:val="000000"/>
            <w:szCs w:val="24"/>
            <w:lang w:val="en-US" w:eastAsia="zh-CN"/>
          </w:rPr>
          <w:delText>7</w:delText>
        </w:r>
      </w:del>
      <w:ins w:id="168" w:author="Romano Giovanni" w:date="2017-10-24T02:21:00Z">
        <w:r w:rsidR="005F0E97">
          <w:rPr>
            <w:rFonts w:eastAsia="SimSun"/>
            <w:bCs/>
            <w:color w:val="000000"/>
            <w:szCs w:val="24"/>
            <w:lang w:val="en-US" w:eastAsia="zh-CN"/>
          </w:rPr>
          <w:t>14</w:t>
        </w:r>
      </w:ins>
      <w:r w:rsidRPr="00CF3217">
        <w:rPr>
          <w:rFonts w:eastAsia="SimSun"/>
          <w:bCs/>
          <w:color w:val="000000"/>
          <w:szCs w:val="24"/>
          <w:lang w:val="en-US" w:eastAsia="zh-CN"/>
        </w:rPr>
        <w:tab/>
        <w:t>TS 37.571-3</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provides the Implementation Conformance Statement (ICS) </w:t>
      </w:r>
      <w:proofErr w:type="spellStart"/>
      <w:r w:rsidRPr="00CF3217">
        <w:rPr>
          <w:rFonts w:eastAsia="SimSun"/>
          <w:color w:val="000000"/>
          <w:szCs w:val="24"/>
          <w:lang w:val="en-US" w:eastAsia="zh-CN"/>
        </w:rPr>
        <w:t>proforma</w:t>
      </w:r>
      <w:proofErr w:type="spellEnd"/>
      <w:r w:rsidRPr="00CF3217">
        <w:rPr>
          <w:rFonts w:eastAsia="SimSun"/>
          <w:color w:val="000000"/>
          <w:szCs w:val="24"/>
          <w:lang w:val="en-US" w:eastAsia="zh-CN"/>
        </w:rPr>
        <w:t xml:space="preserve"> for 3rd Generation UTRAN and E-UTRAN User Equipment (UE) supporting UE positioning, in compliance with the relevant requirements, and in accordance with the relevant guidance given in ISO/IEC 9646-1 and ISO/IEC 9646-7. </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also specifies a recommended applicability statement for the test cases included in 3GPP TS 37.571-1 and 3GPP TS 37.571-2. These </w:t>
      </w:r>
      <w:r w:rsidRPr="00CF3217">
        <w:rPr>
          <w:rFonts w:eastAsia="SimSun"/>
          <w:color w:val="000000"/>
          <w:szCs w:val="24"/>
          <w:lang w:val="en-US" w:eastAsia="zh-CN"/>
        </w:rPr>
        <w:lastRenderedPageBreak/>
        <w:t xml:space="preserve">applicability statements are based on the features implemented in the UE. Special conformance testing functions can be found in 3GPP TS 34.109 for UTRA and 3GPP TS 36.509 for E-UTRA. </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The common test environments are included in 3GPP TS 34.108 for UTRA and in 3GPP TS 36.508 for E-UTRA. </w:t>
      </w:r>
    </w:p>
    <w:p w:rsidR="001D0093"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CF3217">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t>5.1.2.11.</w:t>
      </w:r>
      <w:del w:id="169" w:author="Romano Giovanni" w:date="2017-10-24T02:21:00Z">
        <w:r w:rsidRPr="00CF3217" w:rsidDel="005F0E97">
          <w:rPr>
            <w:rFonts w:eastAsia="SimSun"/>
            <w:bCs/>
            <w:color w:val="000000"/>
            <w:szCs w:val="24"/>
            <w:lang w:val="en-US" w:eastAsia="zh-CN"/>
          </w:rPr>
          <w:delText>8</w:delText>
        </w:r>
      </w:del>
      <w:ins w:id="170" w:author="Romano Giovanni" w:date="2017-10-24T02:21:00Z">
        <w:r w:rsidR="005F0E97">
          <w:rPr>
            <w:rFonts w:eastAsia="SimSun"/>
            <w:bCs/>
            <w:color w:val="000000"/>
            <w:szCs w:val="24"/>
            <w:lang w:val="en-US" w:eastAsia="zh-CN"/>
          </w:rPr>
          <w:t>15</w:t>
        </w:r>
      </w:ins>
      <w:r w:rsidRPr="00CF3217">
        <w:rPr>
          <w:rFonts w:eastAsia="SimSun"/>
          <w:bCs/>
          <w:color w:val="000000"/>
          <w:szCs w:val="24"/>
          <w:lang w:val="en-US" w:eastAsia="zh-CN"/>
        </w:rPr>
        <w:tab/>
        <w:t>TS 37.571-4</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protocol and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conformance testing in TTCN for the UE:</w:t>
      </w:r>
    </w:p>
    <w:p w:rsidR="001D0093" w:rsidRPr="00CF3217" w:rsidRDefault="001D0093" w:rsidP="001D0093">
      <w:pPr>
        <w:rPr>
          <w:rFonts w:eastAsia="SimSun"/>
          <w:lang w:val="en-US" w:eastAsia="zh-CN"/>
        </w:rPr>
      </w:pPr>
      <w:r w:rsidRPr="00CF3217">
        <w:rPr>
          <w:rFonts w:eastAsia="SimSun"/>
          <w:lang w:val="en-US" w:eastAsia="zh-CN"/>
        </w:rPr>
        <w:t xml:space="preserve">–   A-GPS at the UTRA </w:t>
      </w:r>
      <w:proofErr w:type="spellStart"/>
      <w:r w:rsidRPr="00CF3217">
        <w:rPr>
          <w:rFonts w:eastAsia="SimSun"/>
          <w:lang w:val="en-US" w:eastAsia="zh-CN"/>
        </w:rPr>
        <w:t>Uu</w:t>
      </w:r>
      <w:proofErr w:type="spellEnd"/>
      <w:r w:rsidRPr="00CF3217">
        <w:rPr>
          <w:rFonts w:eastAsia="SimSun"/>
          <w:lang w:val="en-US" w:eastAsia="zh-CN"/>
        </w:rPr>
        <w:t xml:space="preserve"> interface; </w:t>
      </w:r>
    </w:p>
    <w:p w:rsidR="001D0093" w:rsidRPr="00CF3217" w:rsidRDefault="001D0093" w:rsidP="001D0093">
      <w:pPr>
        <w:rPr>
          <w:rFonts w:eastAsia="SimSun"/>
          <w:lang w:val="en-US" w:eastAsia="zh-CN"/>
        </w:rPr>
      </w:pPr>
      <w:r w:rsidRPr="00CF3217">
        <w:rPr>
          <w:rFonts w:eastAsia="SimSun"/>
          <w:lang w:val="en-US" w:eastAsia="zh-CN"/>
        </w:rPr>
        <w:t>–   LTE positioning at the LTE-</w:t>
      </w:r>
      <w:proofErr w:type="spellStart"/>
      <w:r w:rsidRPr="00CF3217">
        <w:rPr>
          <w:rFonts w:eastAsia="SimSun"/>
          <w:lang w:val="en-US" w:eastAsia="zh-CN"/>
        </w:rPr>
        <w:t>Uu</w:t>
      </w:r>
      <w:proofErr w:type="spellEnd"/>
      <w:r w:rsidRPr="00CF3217">
        <w:rPr>
          <w:rFonts w:eastAsia="SimSun"/>
          <w:lang w:val="en-US" w:eastAsia="zh-CN"/>
        </w:rPr>
        <w:t xml:space="preserve"> interface;</w:t>
      </w:r>
    </w:p>
    <w:p w:rsidR="001D0093" w:rsidRPr="00CF3217" w:rsidRDefault="001D0093" w:rsidP="001D0093">
      <w:pPr>
        <w:rPr>
          <w:rFonts w:eastAsia="SimSun"/>
          <w:lang w:val="en-US" w:eastAsia="zh-CN"/>
        </w:rPr>
      </w:pPr>
      <w:r w:rsidRPr="00CF3217">
        <w:rPr>
          <w:rFonts w:eastAsia="SimSun"/>
          <w:lang w:val="en-US" w:eastAsia="zh-CN"/>
        </w:rPr>
        <w:t xml:space="preserve">–   A-GNSS at the UTRA </w:t>
      </w:r>
      <w:proofErr w:type="spellStart"/>
      <w:r w:rsidRPr="00CF3217">
        <w:rPr>
          <w:rFonts w:eastAsia="SimSun"/>
          <w:lang w:val="en-US" w:eastAsia="zh-CN"/>
        </w:rPr>
        <w:t>Uu</w:t>
      </w:r>
      <w:proofErr w:type="spellEnd"/>
      <w:r w:rsidRPr="00CF3217">
        <w:rPr>
          <w:rFonts w:eastAsia="SimSun"/>
          <w:lang w:val="en-US" w:eastAsia="zh-CN"/>
        </w:rPr>
        <w:t xml:space="preserve"> interface. </w:t>
      </w:r>
    </w:p>
    <w:p w:rsidR="001D0093" w:rsidRPr="00CF3217" w:rsidRDefault="001D0093" w:rsidP="001D0093">
      <w:pPr>
        <w:rPr>
          <w:rFonts w:eastAsia="SimSun"/>
          <w:lang w:val="en-US" w:eastAsia="zh-CN"/>
        </w:rPr>
      </w:pPr>
      <w:r w:rsidRPr="00CF3217">
        <w:rPr>
          <w:rFonts w:eastAsia="SimSun"/>
          <w:lang w:val="en-US" w:eastAsia="zh-CN"/>
        </w:rPr>
        <w:t xml:space="preserve">The following TTCN test specification and design considerations can be found in this document: </w:t>
      </w:r>
    </w:p>
    <w:p w:rsidR="001D0093" w:rsidRPr="00CF3217" w:rsidRDefault="001D0093" w:rsidP="001D0093">
      <w:pPr>
        <w:rPr>
          <w:rFonts w:eastAsia="SimSun"/>
          <w:lang w:val="en-US" w:eastAsia="zh-CN"/>
        </w:rPr>
      </w:pPr>
      <w:r w:rsidRPr="00CF3217">
        <w:rPr>
          <w:rFonts w:eastAsia="SimSun"/>
          <w:lang w:val="en-US" w:eastAsia="zh-CN"/>
        </w:rPr>
        <w:t xml:space="preserve">–   Test system architecture; </w:t>
      </w:r>
    </w:p>
    <w:p w:rsidR="001D0093" w:rsidRPr="00CF3217" w:rsidRDefault="001D0093" w:rsidP="001D0093">
      <w:pPr>
        <w:rPr>
          <w:rFonts w:eastAsia="SimSun"/>
          <w:lang w:val="en-US" w:eastAsia="zh-CN"/>
        </w:rPr>
      </w:pPr>
      <w:r w:rsidRPr="00CF3217">
        <w:rPr>
          <w:rFonts w:eastAsia="SimSun"/>
          <w:lang w:val="en-US" w:eastAsia="zh-CN"/>
        </w:rPr>
        <w:t xml:space="preserve">–   Test models and ASP definitions; </w:t>
      </w:r>
    </w:p>
    <w:p w:rsidR="001D0093" w:rsidRPr="00CF3217" w:rsidRDefault="001D0093" w:rsidP="001D0093">
      <w:pPr>
        <w:rPr>
          <w:rFonts w:eastAsia="SimSun"/>
          <w:lang w:val="en-US" w:eastAsia="zh-CN"/>
        </w:rPr>
      </w:pPr>
      <w:r w:rsidRPr="00CF3217">
        <w:rPr>
          <w:rFonts w:eastAsia="SimSun"/>
          <w:lang w:val="en-US" w:eastAsia="zh-CN"/>
        </w:rPr>
        <w:t xml:space="preserve">–   Test methods and usage of communication ports definitions; </w:t>
      </w:r>
    </w:p>
    <w:p w:rsidR="001D0093" w:rsidRPr="00CF3217" w:rsidRDefault="001D0093" w:rsidP="001D0093">
      <w:pPr>
        <w:rPr>
          <w:rFonts w:eastAsia="SimSun"/>
          <w:lang w:val="en-US" w:eastAsia="zh-CN"/>
        </w:rPr>
      </w:pPr>
      <w:r w:rsidRPr="00CF3217">
        <w:rPr>
          <w:rFonts w:eastAsia="SimSun"/>
          <w:lang w:val="en-US" w:eastAsia="zh-CN"/>
        </w:rPr>
        <w:t xml:space="preserve">–   Test configurations; </w:t>
      </w:r>
    </w:p>
    <w:p w:rsidR="001D0093" w:rsidRPr="00CF3217" w:rsidRDefault="001D0093" w:rsidP="001D0093">
      <w:pPr>
        <w:rPr>
          <w:rFonts w:eastAsia="SimSun"/>
          <w:lang w:val="en-US" w:eastAsia="zh-CN"/>
        </w:rPr>
      </w:pPr>
      <w:r w:rsidRPr="00CF3217">
        <w:rPr>
          <w:rFonts w:eastAsia="SimSun"/>
          <w:lang w:val="en-US" w:eastAsia="zh-CN"/>
        </w:rPr>
        <w:t xml:space="preserve">–   Design principles and assumptions; </w:t>
      </w:r>
    </w:p>
    <w:p w:rsidR="001D0093" w:rsidRPr="00CF3217" w:rsidRDefault="001D0093" w:rsidP="001D0093">
      <w:pPr>
        <w:rPr>
          <w:rFonts w:eastAsia="SimSun"/>
          <w:lang w:val="en-US" w:eastAsia="zh-CN"/>
        </w:rPr>
      </w:pPr>
      <w:r w:rsidRPr="00CF3217">
        <w:rPr>
          <w:rFonts w:eastAsia="SimSun"/>
          <w:lang w:val="en-US" w:eastAsia="zh-CN"/>
        </w:rPr>
        <w:t xml:space="preserve">–   TTCN styles and conventions; </w:t>
      </w:r>
    </w:p>
    <w:p w:rsidR="001D0093" w:rsidRPr="00CF3217" w:rsidRDefault="001D0093" w:rsidP="001D0093">
      <w:pPr>
        <w:rPr>
          <w:rFonts w:eastAsia="SimSun"/>
          <w:lang w:val="en-US" w:eastAsia="zh-CN"/>
        </w:rPr>
      </w:pPr>
      <w:r w:rsidRPr="00CF3217">
        <w:rPr>
          <w:rFonts w:eastAsia="SimSun"/>
          <w:lang w:val="en-US" w:eastAsia="zh-CN"/>
        </w:rPr>
        <w:t xml:space="preserve">–   Partial PIXIT </w:t>
      </w:r>
      <w:proofErr w:type="spellStart"/>
      <w:r w:rsidRPr="00CF3217">
        <w:rPr>
          <w:rFonts w:eastAsia="SimSun"/>
          <w:lang w:val="en-US" w:eastAsia="zh-CN"/>
        </w:rPr>
        <w:t>proforma</w:t>
      </w:r>
      <w:proofErr w:type="spellEnd"/>
      <w:r w:rsidRPr="00CF3217">
        <w:rPr>
          <w:rFonts w:eastAsia="SimSun"/>
          <w:lang w:val="en-US" w:eastAsia="zh-CN"/>
        </w:rPr>
        <w:t xml:space="preserve">; </w:t>
      </w:r>
    </w:p>
    <w:p w:rsidR="001D0093" w:rsidRPr="00CF3217" w:rsidRDefault="001D0093" w:rsidP="001D0093">
      <w:pPr>
        <w:rPr>
          <w:rFonts w:eastAsia="SimSun"/>
          <w:lang w:val="en-US" w:eastAsia="zh-CN"/>
        </w:rPr>
      </w:pPr>
      <w:r w:rsidRPr="00CF3217">
        <w:rPr>
          <w:rFonts w:eastAsia="SimSun"/>
          <w:lang w:val="en-US" w:eastAsia="zh-CN"/>
        </w:rPr>
        <w:t xml:space="preserve">–   Test suites in TTCN-2 and TTCN-3; </w:t>
      </w:r>
    </w:p>
    <w:p w:rsidR="001D0093" w:rsidRPr="00CF3217" w:rsidRDefault="001D0093" w:rsidP="001D0093">
      <w:pPr>
        <w:rPr>
          <w:rFonts w:eastAsia="SimSun"/>
          <w:lang w:val="en-US" w:eastAsia="zh-CN"/>
        </w:rPr>
      </w:pPr>
      <w:r w:rsidRPr="00CF3217">
        <w:rPr>
          <w:rFonts w:eastAsia="SimSun"/>
          <w:lang w:val="en-US" w:eastAsia="zh-CN"/>
        </w:rPr>
        <w:t xml:space="preserve">–   The Test Suites designed and implemented in this document are based on the test specifications in prose in 3GPP TS 37.571_2; </w:t>
      </w:r>
    </w:p>
    <w:p w:rsidR="001D0093" w:rsidRDefault="001D0093" w:rsidP="001D0093">
      <w:pPr>
        <w:rPr>
          <w:rFonts w:eastAsia="SimSun"/>
          <w:lang w:val="en-US" w:eastAsia="zh-CN"/>
        </w:rPr>
      </w:pPr>
      <w:r w:rsidRPr="00CF3217">
        <w:rPr>
          <w:rFonts w:eastAsia="SimSun"/>
          <w:lang w:val="en-US" w:eastAsia="zh-CN"/>
        </w:rPr>
        <w:t xml:space="preserve">–   The applicability of the individual test cases is specified in the test ICS </w:t>
      </w:r>
      <w:proofErr w:type="spellStart"/>
      <w:r w:rsidRPr="00CF3217">
        <w:rPr>
          <w:rFonts w:eastAsia="SimSun"/>
          <w:lang w:val="en-US" w:eastAsia="zh-CN"/>
        </w:rPr>
        <w:t>proforma</w:t>
      </w:r>
      <w:proofErr w:type="spellEnd"/>
      <w:r w:rsidRPr="00CF3217">
        <w:rPr>
          <w:rFonts w:eastAsia="SimSun"/>
          <w:lang w:val="en-US" w:eastAsia="zh-CN"/>
        </w:rPr>
        <w:t xml:space="preserve"> specification in 3GPP TS 37.571_3.</w:t>
      </w:r>
    </w:p>
    <w:p w:rsidR="001D0093" w:rsidRPr="002D5C5B" w:rsidRDefault="001D0093" w:rsidP="00C337DE">
      <w:pPr>
        <w:pStyle w:val="Titolo5"/>
        <w:rPr>
          <w:rFonts w:eastAsia="SimSun"/>
          <w:bCs/>
          <w:color w:val="000000"/>
          <w:szCs w:val="24"/>
          <w:lang w:val="en-US" w:eastAsia="zh-CN"/>
        </w:rPr>
      </w:pPr>
      <w:r w:rsidRPr="00CF3217">
        <w:rPr>
          <w:rFonts w:eastAsia="SimSun"/>
          <w:bCs/>
          <w:color w:val="000000"/>
          <w:szCs w:val="24"/>
          <w:lang w:val="en-US" w:eastAsia="zh-CN"/>
        </w:rPr>
        <w:lastRenderedPageBreak/>
        <w:t>5.1.2.11.</w:t>
      </w:r>
      <w:del w:id="171" w:author="Romano Giovanni" w:date="2017-10-24T02:21:00Z">
        <w:r w:rsidRPr="00CF3217" w:rsidDel="005F0E97">
          <w:rPr>
            <w:rFonts w:eastAsia="SimSun"/>
            <w:bCs/>
            <w:color w:val="000000"/>
            <w:szCs w:val="24"/>
            <w:lang w:val="en-US" w:eastAsia="zh-CN"/>
          </w:rPr>
          <w:delText>9</w:delText>
        </w:r>
      </w:del>
      <w:ins w:id="172" w:author="Romano Giovanni" w:date="2017-10-24T02:21:00Z">
        <w:r w:rsidR="005F0E97">
          <w:rPr>
            <w:rFonts w:eastAsia="SimSun"/>
            <w:bCs/>
            <w:color w:val="000000"/>
            <w:szCs w:val="24"/>
            <w:lang w:val="en-US" w:eastAsia="zh-CN"/>
          </w:rPr>
          <w:t>16</w:t>
        </w:r>
      </w:ins>
      <w:r w:rsidRPr="00CF3217">
        <w:rPr>
          <w:rFonts w:eastAsia="SimSun"/>
          <w:bCs/>
          <w:color w:val="000000"/>
          <w:szCs w:val="24"/>
          <w:lang w:val="en-US" w:eastAsia="zh-CN"/>
        </w:rPr>
        <w:tab/>
        <w:t>TS 37.571-5</w:t>
      </w:r>
    </w:p>
    <w:p w:rsidR="001D0093" w:rsidRPr="00CF3217" w:rsidRDefault="001D0093" w:rsidP="001D0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1D0093" w:rsidRDefault="001D0093" w:rsidP="001D0093">
      <w:pPr>
        <w:widowControl w:val="0"/>
        <w:tabs>
          <w:tab w:val="clear" w:pos="1134"/>
          <w:tab w:val="clear" w:pos="1871"/>
          <w:tab w:val="clear" w:pos="2268"/>
          <w:tab w:val="left" w:pos="90"/>
        </w:tabs>
        <w:overflowPunct/>
        <w:spacing w:before="112"/>
        <w:textAlignment w:val="auto"/>
        <w:rPr>
          <w:rFonts w:eastAsia="SimSun"/>
          <w:color w:val="000000"/>
          <w:szCs w:val="24"/>
          <w:lang w:val="en-US" w:eastAsia="zh-CN"/>
        </w:rPr>
      </w:pPr>
      <w:r w:rsidRPr="00CF3217">
        <w:rPr>
          <w:rFonts w:eastAsia="SimSun"/>
          <w:color w:val="000000"/>
          <w:szCs w:val="24"/>
          <w:lang w:val="en-US" w:eastAsia="zh-CN"/>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1D0093" w:rsidRDefault="00872B0B" w:rsidP="00C337DE">
      <w:pPr>
        <w:pStyle w:val="Titolo4"/>
        <w:rPr>
          <w:ins w:id="173" w:author="Romano Giovanni" w:date="2017-10-23T17:48:00Z"/>
        </w:rPr>
      </w:pPr>
      <w:r>
        <w:rPr>
          <w:rFonts w:eastAsia="SimSun"/>
          <w:bCs/>
          <w:color w:val="000000"/>
          <w:szCs w:val="24"/>
          <w:lang w:val="en-US" w:eastAsia="zh-CN"/>
        </w:rPr>
        <w:t>5.1.2.12</w:t>
      </w:r>
      <w:r>
        <w:rPr>
          <w:rFonts w:eastAsia="SimSun"/>
          <w:bCs/>
          <w:color w:val="000000"/>
          <w:szCs w:val="24"/>
          <w:lang w:val="en-US" w:eastAsia="zh-CN"/>
        </w:rPr>
        <w:tab/>
      </w:r>
      <w:r w:rsidR="001D0093" w:rsidRPr="00CF3217">
        <w:rPr>
          <w:rFonts w:eastAsia="SimSun"/>
          <w:bCs/>
          <w:color w:val="000000"/>
          <w:szCs w:val="24"/>
          <w:lang w:val="en-US" w:eastAsia="zh-CN"/>
        </w:rPr>
        <w:t>Core network</w:t>
      </w:r>
      <w:ins w:id="174" w:author="Romano Giovanni" w:date="2017-10-23T20:40:00Z">
        <w:r w:rsidR="001C2FCF">
          <w:rPr>
            <w:rFonts w:eastAsia="SimSun"/>
            <w:bCs/>
            <w:color w:val="000000"/>
            <w:szCs w:val="24"/>
            <w:lang w:val="en-US" w:eastAsia="zh-CN"/>
          </w:rPr>
          <w:t>,</w:t>
        </w:r>
      </w:ins>
      <w:r w:rsidR="001D0093" w:rsidRPr="00CF3217">
        <w:rPr>
          <w:rFonts w:eastAsia="SimSun"/>
          <w:bCs/>
          <w:color w:val="000000"/>
          <w:szCs w:val="24"/>
          <w:lang w:val="en-US" w:eastAsia="zh-CN"/>
        </w:rPr>
        <w:t xml:space="preserve"> </w:t>
      </w:r>
      <w:del w:id="175" w:author="Romano Giovanni" w:date="2017-10-23T20:40:00Z">
        <w:r w:rsidR="001D0093" w:rsidRPr="00CF3217" w:rsidDel="001C2FCF">
          <w:rPr>
            <w:rFonts w:eastAsia="SimSun"/>
            <w:bCs/>
            <w:color w:val="000000"/>
            <w:szCs w:val="24"/>
            <w:lang w:val="en-US" w:eastAsia="zh-CN"/>
          </w:rPr>
          <w:delText xml:space="preserve">and </w:delText>
        </w:r>
      </w:del>
      <w:r w:rsidR="001D0093" w:rsidRPr="00CF3217">
        <w:rPr>
          <w:rFonts w:eastAsia="SimSun"/>
          <w:bCs/>
          <w:color w:val="000000"/>
          <w:szCs w:val="24"/>
          <w:lang w:val="en-US" w:eastAsia="zh-CN"/>
        </w:rPr>
        <w:t xml:space="preserve">Terminal </w:t>
      </w:r>
      <w:ins w:id="176" w:author="Romano Giovanni" w:date="2017-10-23T20:40:00Z">
        <w:r w:rsidR="001C2FCF">
          <w:rPr>
            <w:rFonts w:eastAsia="SimSun"/>
            <w:bCs/>
            <w:color w:val="000000"/>
            <w:szCs w:val="24"/>
            <w:lang w:val="en-US" w:eastAsia="zh-CN"/>
          </w:rPr>
          <w:t xml:space="preserve">and System </w:t>
        </w:r>
      </w:ins>
      <w:r w:rsidR="001D0093" w:rsidRPr="00CF3217">
        <w:rPr>
          <w:rFonts w:eastAsia="SimSun"/>
          <w:bCs/>
          <w:color w:val="000000"/>
          <w:szCs w:val="24"/>
          <w:lang w:val="en-US" w:eastAsia="zh-CN"/>
        </w:rPr>
        <w:t>aspects</w:t>
      </w:r>
    </w:p>
    <w:p w:rsidR="00EB256D" w:rsidRPr="00CF3217" w:rsidRDefault="00EB256D" w:rsidP="00EB256D">
      <w:pPr>
        <w:widowControl w:val="0"/>
        <w:tabs>
          <w:tab w:val="clear" w:pos="1134"/>
          <w:tab w:val="clear" w:pos="1871"/>
          <w:tab w:val="clear" w:pos="2268"/>
          <w:tab w:val="left" w:pos="90"/>
          <w:tab w:val="left" w:pos="1267"/>
        </w:tabs>
        <w:overflowPunct/>
        <w:spacing w:before="283"/>
        <w:textAlignment w:val="auto"/>
        <w:rPr>
          <w:ins w:id="177" w:author="Romano Giovanni" w:date="2017-10-23T20:52:00Z"/>
          <w:rFonts w:eastAsia="SimSun"/>
          <w:b/>
          <w:bCs/>
          <w:color w:val="000000"/>
          <w:szCs w:val="24"/>
          <w:lang w:val="en-US" w:eastAsia="zh-CN"/>
        </w:rPr>
      </w:pPr>
      <w:ins w:id="178" w:author="Romano Giovanni" w:date="2017-10-23T20:52:00Z">
        <w:r w:rsidRPr="00CF3217">
          <w:rPr>
            <w:rFonts w:eastAsia="SimSun"/>
            <w:color w:val="000000"/>
            <w:szCs w:val="24"/>
            <w:lang w:val="en-US" w:eastAsia="zh-CN"/>
          </w:rPr>
          <w:t>IMT-2000 CDMA DS specification also includes the following documents which are useful and related to this Recommendation.</w:t>
        </w:r>
      </w:ins>
    </w:p>
    <w:p w:rsidR="001C2FCF" w:rsidRDefault="001C2FCF" w:rsidP="001C2FCF">
      <w:pPr>
        <w:pStyle w:val="Titolo4"/>
        <w:rPr>
          <w:ins w:id="179" w:author="Romano Giovanni" w:date="2017-10-23T20:41:00Z"/>
        </w:rPr>
      </w:pPr>
      <w:ins w:id="180" w:author="Romano Giovanni" w:date="2017-10-23T20:41:00Z">
        <w:r>
          <w:rPr>
            <w:rFonts w:eastAsia="SimSun"/>
            <w:bCs/>
            <w:color w:val="000000"/>
            <w:szCs w:val="24"/>
            <w:lang w:val="en-US" w:eastAsia="zh-CN"/>
          </w:rPr>
          <w:t>5.1.2.12.1</w:t>
        </w:r>
        <w:r>
          <w:rPr>
            <w:rFonts w:eastAsia="SimSun"/>
            <w:bCs/>
            <w:color w:val="000000"/>
            <w:szCs w:val="24"/>
            <w:lang w:val="en-US" w:eastAsia="zh-CN"/>
          </w:rPr>
          <w:tab/>
        </w:r>
        <w:r>
          <w:t>Requirements</w:t>
        </w:r>
      </w:ins>
    </w:p>
    <w:p w:rsidR="00D33D8A" w:rsidRPr="002D5C5B" w:rsidRDefault="00D33D8A" w:rsidP="00D33D8A">
      <w:pPr>
        <w:pStyle w:val="Titolo5"/>
        <w:rPr>
          <w:ins w:id="181" w:author="Romano Giovanni" w:date="2017-10-23T20:54:00Z"/>
          <w:rFonts w:eastAsia="SimSun"/>
          <w:bCs/>
          <w:color w:val="000000"/>
          <w:szCs w:val="24"/>
          <w:lang w:val="en-US" w:eastAsia="zh-CN"/>
        </w:rPr>
      </w:pPr>
      <w:ins w:id="182" w:author="Romano Giovanni" w:date="2017-10-23T20:54:00Z">
        <w:r w:rsidRPr="00CF3217">
          <w:rPr>
            <w:rFonts w:eastAsia="SimSun"/>
            <w:bCs/>
            <w:color w:val="000000"/>
            <w:szCs w:val="24"/>
            <w:lang w:val="en-US" w:eastAsia="zh-CN"/>
          </w:rPr>
          <w:t>5.1.2.</w:t>
        </w:r>
        <w:r>
          <w:rPr>
            <w:rFonts w:eastAsia="SimSun"/>
            <w:bCs/>
            <w:color w:val="000000"/>
            <w:szCs w:val="24"/>
            <w:lang w:val="en-US" w:eastAsia="zh-CN"/>
          </w:rPr>
          <w:t>12.1</w:t>
        </w:r>
        <w:r w:rsidRPr="00CF3217">
          <w:rPr>
            <w:rFonts w:eastAsia="SimSun"/>
            <w:bCs/>
            <w:color w:val="000000"/>
            <w:szCs w:val="24"/>
            <w:lang w:val="en-US" w:eastAsia="zh-CN"/>
          </w:rPr>
          <w:t>.1</w:t>
        </w:r>
        <w:r w:rsidRPr="00CF3217">
          <w:rPr>
            <w:rFonts w:eastAsia="SimSun"/>
            <w:bCs/>
            <w:color w:val="000000"/>
            <w:szCs w:val="24"/>
            <w:lang w:val="en-US" w:eastAsia="zh-CN"/>
          </w:rPr>
          <w:tab/>
          <w:t>TS 21.101</w:t>
        </w:r>
      </w:ins>
    </w:p>
    <w:p w:rsidR="00D33D8A" w:rsidRPr="00CF3217" w:rsidRDefault="00D33D8A" w:rsidP="00D33D8A">
      <w:pPr>
        <w:widowControl w:val="0"/>
        <w:tabs>
          <w:tab w:val="clear" w:pos="1134"/>
          <w:tab w:val="clear" w:pos="1871"/>
          <w:tab w:val="clear" w:pos="2268"/>
          <w:tab w:val="left" w:pos="90"/>
        </w:tabs>
        <w:overflowPunct/>
        <w:spacing w:before="91"/>
        <w:textAlignment w:val="auto"/>
        <w:rPr>
          <w:ins w:id="183" w:author="Romano Giovanni" w:date="2017-10-23T20:54:00Z"/>
          <w:rFonts w:eastAsia="SimSun"/>
          <w:b/>
          <w:bCs/>
          <w:color w:val="000000"/>
          <w:sz w:val="30"/>
          <w:szCs w:val="30"/>
          <w:lang w:val="en-US" w:eastAsia="zh-CN"/>
        </w:rPr>
      </w:pPr>
      <w:ins w:id="184" w:author="Romano Giovanni" w:date="2017-10-23T20:54:00Z">
        <w:r w:rsidRPr="00CF3217">
          <w:rPr>
            <w:rFonts w:eastAsia="SimSun"/>
            <w:b/>
            <w:bCs/>
            <w:color w:val="000000"/>
            <w:szCs w:val="24"/>
            <w:lang w:val="en-US" w:eastAsia="zh-CN"/>
          </w:rPr>
          <w:t>Technical Specifications and Technical Reports for a UTRAN-based 3GPP system</w:t>
        </w:r>
      </w:ins>
    </w:p>
    <w:p w:rsidR="00D33D8A" w:rsidRPr="00CF3217" w:rsidRDefault="00D33D8A" w:rsidP="00D33D8A">
      <w:pPr>
        <w:widowControl w:val="0"/>
        <w:tabs>
          <w:tab w:val="clear" w:pos="1134"/>
          <w:tab w:val="clear" w:pos="1871"/>
          <w:tab w:val="clear" w:pos="2268"/>
          <w:tab w:val="left" w:pos="90"/>
        </w:tabs>
        <w:overflowPunct/>
        <w:spacing w:before="81"/>
        <w:textAlignment w:val="auto"/>
        <w:rPr>
          <w:ins w:id="185" w:author="Romano Giovanni" w:date="2017-10-23T20:54:00Z"/>
          <w:rFonts w:eastAsia="SimSun"/>
          <w:color w:val="000000"/>
          <w:sz w:val="30"/>
          <w:szCs w:val="30"/>
          <w:lang w:val="en-US" w:eastAsia="zh-CN"/>
        </w:rPr>
      </w:pPr>
      <w:ins w:id="186" w:author="Romano Giovanni" w:date="2017-10-23T20:54:00Z">
        <w:r w:rsidRPr="00CF3217">
          <w:rPr>
            <w:rFonts w:eastAsia="SimSun"/>
            <w:color w:val="000000"/>
            <w:szCs w:val="24"/>
            <w:lang w:val="en-US" w:eastAsia="zh-CN"/>
          </w:rPr>
          <w:t>The listed Specifications are required to build a system based on UTRAN radio technology.</w:t>
        </w:r>
      </w:ins>
    </w:p>
    <w:p w:rsidR="00D33D8A" w:rsidRPr="002D5C5B" w:rsidRDefault="00D33D8A" w:rsidP="00D33D8A">
      <w:pPr>
        <w:pStyle w:val="Titolo5"/>
        <w:rPr>
          <w:ins w:id="187" w:author="Romano Giovanni" w:date="2017-10-23T20:55:00Z"/>
          <w:rFonts w:eastAsia="SimSun"/>
          <w:bCs/>
          <w:color w:val="000000"/>
          <w:szCs w:val="24"/>
          <w:lang w:val="en-US" w:eastAsia="zh-CN"/>
        </w:rPr>
      </w:pPr>
      <w:ins w:id="188" w:author="Romano Giovanni" w:date="2017-10-23T20:55:00Z">
        <w:r w:rsidRPr="00CF3217">
          <w:rPr>
            <w:rFonts w:eastAsia="SimSun"/>
            <w:bCs/>
            <w:color w:val="000000"/>
            <w:szCs w:val="24"/>
            <w:lang w:val="en-US" w:eastAsia="zh-CN"/>
          </w:rPr>
          <w:t>5.1.2.12.1</w:t>
        </w:r>
        <w:r w:rsidR="00383C82">
          <w:rPr>
            <w:rFonts w:eastAsia="SimSun"/>
            <w:bCs/>
            <w:color w:val="000000"/>
            <w:szCs w:val="24"/>
            <w:lang w:val="en-US" w:eastAsia="zh-CN"/>
          </w:rPr>
          <w:t>.</w:t>
        </w:r>
      </w:ins>
      <w:ins w:id="189" w:author="Romano Giovanni" w:date="2017-10-23T20:56:00Z">
        <w:r w:rsidR="00383C82">
          <w:rPr>
            <w:rFonts w:eastAsia="SimSun"/>
            <w:bCs/>
            <w:color w:val="000000"/>
            <w:szCs w:val="24"/>
            <w:lang w:val="en-US" w:eastAsia="zh-CN"/>
          </w:rPr>
          <w:t>2</w:t>
        </w:r>
      </w:ins>
      <w:ins w:id="190" w:author="Romano Giovanni" w:date="2017-10-23T20:55:00Z">
        <w:r w:rsidRPr="00CF3217">
          <w:rPr>
            <w:rFonts w:eastAsia="SimSun"/>
            <w:bCs/>
            <w:color w:val="000000"/>
            <w:szCs w:val="24"/>
            <w:lang w:val="en-US" w:eastAsia="zh-CN"/>
          </w:rPr>
          <w:tab/>
          <w:t>TS 21.111</w:t>
        </w:r>
      </w:ins>
    </w:p>
    <w:p w:rsidR="00D33D8A" w:rsidRPr="00CF3217" w:rsidRDefault="00D33D8A" w:rsidP="00D33D8A">
      <w:pPr>
        <w:widowControl w:val="0"/>
        <w:tabs>
          <w:tab w:val="clear" w:pos="1134"/>
          <w:tab w:val="clear" w:pos="1871"/>
          <w:tab w:val="clear" w:pos="2268"/>
          <w:tab w:val="left" w:pos="90"/>
        </w:tabs>
        <w:overflowPunct/>
        <w:spacing w:before="91"/>
        <w:textAlignment w:val="auto"/>
        <w:rPr>
          <w:ins w:id="191" w:author="Romano Giovanni" w:date="2017-10-23T20:55:00Z"/>
          <w:rFonts w:eastAsia="SimSun"/>
          <w:b/>
          <w:bCs/>
          <w:color w:val="000000"/>
          <w:sz w:val="30"/>
          <w:szCs w:val="30"/>
          <w:lang w:val="en-US" w:eastAsia="zh-CN"/>
        </w:rPr>
      </w:pPr>
      <w:ins w:id="192" w:author="Romano Giovanni" w:date="2017-10-23T20:55:00Z">
        <w:r w:rsidRPr="00CF3217">
          <w:rPr>
            <w:rFonts w:eastAsia="SimSun"/>
            <w:b/>
            <w:bCs/>
            <w:color w:val="000000"/>
            <w:szCs w:val="24"/>
            <w:lang w:val="en-US" w:eastAsia="zh-CN"/>
          </w:rPr>
          <w:t>USIM and IC card requirements</w:t>
        </w:r>
      </w:ins>
    </w:p>
    <w:p w:rsidR="00D33D8A" w:rsidRDefault="00D33D8A" w:rsidP="00D33D8A">
      <w:pPr>
        <w:widowControl w:val="0"/>
        <w:tabs>
          <w:tab w:val="clear" w:pos="1134"/>
          <w:tab w:val="clear" w:pos="1871"/>
          <w:tab w:val="clear" w:pos="2268"/>
          <w:tab w:val="left" w:pos="90"/>
        </w:tabs>
        <w:overflowPunct/>
        <w:textAlignment w:val="auto"/>
        <w:rPr>
          <w:ins w:id="193" w:author="Romano Giovanni" w:date="2017-10-23T20:55:00Z"/>
          <w:rFonts w:eastAsia="SimSun"/>
          <w:color w:val="000000"/>
          <w:szCs w:val="24"/>
          <w:lang w:val="en-US" w:eastAsia="zh-CN"/>
        </w:rPr>
      </w:pPr>
      <w:ins w:id="194" w:author="Romano Giovanni" w:date="2017-10-23T20:55:00Z">
        <w:r w:rsidRPr="00CF3217">
          <w:rPr>
            <w:rFonts w:eastAsia="SimSun"/>
            <w:color w:val="000000"/>
            <w:szCs w:val="24"/>
            <w:lang w:val="en-US" w:eastAsia="zh-CN"/>
          </w:rPr>
          <w:t>This document defines the requirements of the USIM (Universal Subscriber Identity Module) and the IC card for 3G (UICC). These are derived</w:t>
        </w:r>
        <w:r w:rsidRPr="00CF3217">
          <w:rPr>
            <w:rFonts w:eastAsia="SimSun"/>
            <w:color w:val="000000"/>
            <w:sz w:val="30"/>
            <w:szCs w:val="30"/>
            <w:lang w:val="en-US" w:eastAsia="zh-CN"/>
          </w:rPr>
          <w:t xml:space="preserve"> </w:t>
        </w:r>
        <w:r w:rsidRPr="00CF3217">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ins>
    </w:p>
    <w:p w:rsidR="00D33D8A" w:rsidRPr="002D5C5B" w:rsidRDefault="00D33D8A" w:rsidP="00D33D8A">
      <w:pPr>
        <w:pStyle w:val="Titolo5"/>
        <w:rPr>
          <w:ins w:id="195" w:author="Romano Giovanni" w:date="2017-10-23T20:54:00Z"/>
          <w:rFonts w:eastAsia="SimSun"/>
          <w:bCs/>
          <w:color w:val="000000"/>
          <w:szCs w:val="24"/>
          <w:lang w:val="en-US" w:eastAsia="zh-CN"/>
        </w:rPr>
      </w:pPr>
      <w:ins w:id="196" w:author="Romano Giovanni" w:date="2017-10-23T20:54:00Z">
        <w:r w:rsidRPr="00CF3217">
          <w:rPr>
            <w:rFonts w:eastAsia="SimSun"/>
            <w:bCs/>
            <w:color w:val="000000"/>
            <w:szCs w:val="24"/>
            <w:lang w:val="en-US" w:eastAsia="zh-CN"/>
          </w:rPr>
          <w:t>5.1.2.</w:t>
        </w:r>
      </w:ins>
      <w:ins w:id="197" w:author="Romano Giovanni" w:date="2017-10-23T20:55:00Z">
        <w:r w:rsidRPr="00D33D8A">
          <w:rPr>
            <w:rFonts w:eastAsia="SimSun"/>
            <w:bCs/>
            <w:color w:val="000000"/>
            <w:szCs w:val="24"/>
            <w:lang w:val="en-US" w:eastAsia="zh-CN"/>
          </w:rPr>
          <w:t xml:space="preserve"> </w:t>
        </w:r>
        <w:r>
          <w:rPr>
            <w:rFonts w:eastAsia="SimSun"/>
            <w:bCs/>
            <w:color w:val="000000"/>
            <w:szCs w:val="24"/>
            <w:lang w:val="en-US" w:eastAsia="zh-CN"/>
          </w:rPr>
          <w:t>12.1</w:t>
        </w:r>
        <w:r w:rsidRPr="00CF3217">
          <w:rPr>
            <w:rFonts w:eastAsia="SimSun"/>
            <w:bCs/>
            <w:color w:val="000000"/>
            <w:szCs w:val="24"/>
            <w:lang w:val="en-US" w:eastAsia="zh-CN"/>
          </w:rPr>
          <w:t>.</w:t>
        </w:r>
        <w:r>
          <w:rPr>
            <w:rFonts w:eastAsia="SimSun"/>
            <w:bCs/>
            <w:color w:val="000000"/>
            <w:szCs w:val="24"/>
            <w:lang w:val="en-US" w:eastAsia="zh-CN"/>
          </w:rPr>
          <w:t>3</w:t>
        </w:r>
      </w:ins>
      <w:ins w:id="198" w:author="Romano Giovanni" w:date="2017-10-23T20:54:00Z">
        <w:r w:rsidRPr="00CF3217">
          <w:rPr>
            <w:rFonts w:eastAsia="SimSun"/>
            <w:bCs/>
            <w:color w:val="000000"/>
            <w:szCs w:val="24"/>
            <w:lang w:val="en-US" w:eastAsia="zh-CN"/>
          </w:rPr>
          <w:tab/>
          <w:t>TS 21.201</w:t>
        </w:r>
      </w:ins>
    </w:p>
    <w:p w:rsidR="00D33D8A" w:rsidRPr="00CF3217" w:rsidRDefault="00D33D8A" w:rsidP="00D33D8A">
      <w:pPr>
        <w:widowControl w:val="0"/>
        <w:tabs>
          <w:tab w:val="clear" w:pos="1134"/>
          <w:tab w:val="clear" w:pos="1871"/>
          <w:tab w:val="clear" w:pos="2268"/>
          <w:tab w:val="left" w:pos="90"/>
        </w:tabs>
        <w:overflowPunct/>
        <w:spacing w:before="91"/>
        <w:textAlignment w:val="auto"/>
        <w:rPr>
          <w:ins w:id="199" w:author="Romano Giovanni" w:date="2017-10-23T20:54:00Z"/>
          <w:rFonts w:eastAsia="SimSun"/>
          <w:b/>
          <w:bCs/>
          <w:color w:val="000000"/>
          <w:sz w:val="30"/>
          <w:szCs w:val="30"/>
          <w:lang w:val="en-US" w:eastAsia="zh-CN"/>
        </w:rPr>
      </w:pPr>
      <w:ins w:id="200" w:author="Romano Giovanni" w:date="2017-10-23T20:54:00Z">
        <w:r w:rsidRPr="00CF3217">
          <w:rPr>
            <w:rFonts w:eastAsia="SimSun"/>
            <w:b/>
            <w:bCs/>
            <w:color w:val="000000"/>
            <w:szCs w:val="24"/>
            <w:lang w:val="en-US" w:eastAsia="zh-CN"/>
          </w:rPr>
          <w:t>Technical Specifications and Technical Reports for an Evolved Packet System (EPS) based 3GPP system</w:t>
        </w:r>
      </w:ins>
    </w:p>
    <w:p w:rsidR="00D33D8A" w:rsidRPr="00CF3217" w:rsidRDefault="00D33D8A" w:rsidP="00D33D8A">
      <w:pPr>
        <w:widowControl w:val="0"/>
        <w:tabs>
          <w:tab w:val="clear" w:pos="1134"/>
          <w:tab w:val="clear" w:pos="1871"/>
          <w:tab w:val="clear" w:pos="2268"/>
          <w:tab w:val="left" w:pos="90"/>
        </w:tabs>
        <w:overflowPunct/>
        <w:spacing w:before="0"/>
        <w:textAlignment w:val="auto"/>
        <w:rPr>
          <w:ins w:id="201" w:author="Romano Giovanni" w:date="2017-10-23T20:54:00Z"/>
          <w:rFonts w:eastAsia="SimSun"/>
          <w:color w:val="000000"/>
          <w:sz w:val="27"/>
          <w:szCs w:val="27"/>
          <w:lang w:val="en-US" w:eastAsia="zh-CN"/>
        </w:rPr>
      </w:pPr>
      <w:ins w:id="202" w:author="Romano Giovanni" w:date="2017-10-23T20:54:00Z">
        <w:r w:rsidRPr="00CF3217">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ins>
    </w:p>
    <w:p w:rsidR="00D33D8A" w:rsidRPr="002D5C5B" w:rsidRDefault="00D33D8A" w:rsidP="00D33D8A">
      <w:pPr>
        <w:pStyle w:val="Titolo5"/>
        <w:rPr>
          <w:ins w:id="203" w:author="Romano Giovanni" w:date="2017-10-23T20:54:00Z"/>
          <w:rFonts w:eastAsia="SimSun"/>
          <w:bCs/>
          <w:color w:val="000000"/>
          <w:szCs w:val="24"/>
          <w:lang w:val="en-US" w:eastAsia="zh-CN"/>
        </w:rPr>
      </w:pPr>
      <w:ins w:id="204" w:author="Romano Giovanni" w:date="2017-10-23T20:54:00Z">
        <w:r w:rsidRPr="00CF3217">
          <w:rPr>
            <w:rFonts w:eastAsia="SimSun"/>
            <w:bCs/>
            <w:color w:val="000000"/>
            <w:szCs w:val="24"/>
            <w:lang w:val="en-US" w:eastAsia="zh-CN"/>
          </w:rPr>
          <w:t>5.1.2.</w:t>
        </w:r>
      </w:ins>
      <w:ins w:id="205" w:author="Romano Giovanni" w:date="2017-10-23T20:55:00Z">
        <w:r w:rsidRPr="00D33D8A">
          <w:rPr>
            <w:rFonts w:eastAsia="SimSun"/>
            <w:bCs/>
            <w:color w:val="000000"/>
            <w:szCs w:val="24"/>
            <w:lang w:val="en-US" w:eastAsia="zh-CN"/>
          </w:rPr>
          <w:t xml:space="preserve"> </w:t>
        </w:r>
        <w:r>
          <w:rPr>
            <w:rFonts w:eastAsia="SimSun"/>
            <w:bCs/>
            <w:color w:val="000000"/>
            <w:szCs w:val="24"/>
            <w:lang w:val="en-US" w:eastAsia="zh-CN"/>
          </w:rPr>
          <w:t>12.1</w:t>
        </w:r>
        <w:r w:rsidRPr="00CF3217">
          <w:rPr>
            <w:rFonts w:eastAsia="SimSun"/>
            <w:bCs/>
            <w:color w:val="000000"/>
            <w:szCs w:val="24"/>
            <w:lang w:val="en-US" w:eastAsia="zh-CN"/>
          </w:rPr>
          <w:t>.</w:t>
        </w:r>
        <w:r>
          <w:rPr>
            <w:rFonts w:eastAsia="SimSun"/>
            <w:bCs/>
            <w:color w:val="000000"/>
            <w:szCs w:val="24"/>
            <w:lang w:val="en-US" w:eastAsia="zh-CN"/>
          </w:rPr>
          <w:t>4</w:t>
        </w:r>
      </w:ins>
      <w:ins w:id="206" w:author="Romano Giovanni" w:date="2017-10-23T20:54:00Z">
        <w:r w:rsidRPr="00CF3217">
          <w:rPr>
            <w:rFonts w:eastAsia="SimSun"/>
            <w:bCs/>
            <w:color w:val="000000"/>
            <w:szCs w:val="24"/>
            <w:lang w:val="en-US" w:eastAsia="zh-CN"/>
          </w:rPr>
          <w:tab/>
          <w:t>TS 21.202</w:t>
        </w:r>
      </w:ins>
    </w:p>
    <w:p w:rsidR="00D33D8A" w:rsidRPr="00CF3217" w:rsidRDefault="00D33D8A" w:rsidP="00D33D8A">
      <w:pPr>
        <w:widowControl w:val="0"/>
        <w:tabs>
          <w:tab w:val="clear" w:pos="1134"/>
          <w:tab w:val="clear" w:pos="1871"/>
          <w:tab w:val="clear" w:pos="2268"/>
          <w:tab w:val="left" w:pos="90"/>
        </w:tabs>
        <w:overflowPunct/>
        <w:spacing w:before="91"/>
        <w:textAlignment w:val="auto"/>
        <w:rPr>
          <w:ins w:id="207" w:author="Romano Giovanni" w:date="2017-10-23T20:54:00Z"/>
          <w:rFonts w:eastAsia="SimSun"/>
          <w:b/>
          <w:bCs/>
          <w:color w:val="000000"/>
          <w:sz w:val="30"/>
          <w:szCs w:val="30"/>
          <w:lang w:val="en-US" w:eastAsia="zh-CN"/>
        </w:rPr>
      </w:pPr>
      <w:ins w:id="208" w:author="Romano Giovanni" w:date="2017-10-23T20:54:00Z">
        <w:r w:rsidRPr="00CF3217">
          <w:rPr>
            <w:rFonts w:eastAsia="SimSun"/>
            <w:b/>
            <w:bCs/>
            <w:color w:val="000000"/>
            <w:szCs w:val="24"/>
            <w:lang w:val="en-US" w:eastAsia="zh-CN"/>
          </w:rPr>
          <w:t>Technical Specifications and Technical Reports relating to the Common IP Multimedia Subsystem (IMS)</w:t>
        </w:r>
      </w:ins>
    </w:p>
    <w:p w:rsidR="00D33D8A" w:rsidRPr="00CF3217" w:rsidRDefault="00D33D8A" w:rsidP="00D33D8A">
      <w:pPr>
        <w:widowControl w:val="0"/>
        <w:tabs>
          <w:tab w:val="clear" w:pos="1134"/>
          <w:tab w:val="clear" w:pos="1871"/>
          <w:tab w:val="clear" w:pos="2268"/>
          <w:tab w:val="left" w:pos="90"/>
        </w:tabs>
        <w:overflowPunct/>
        <w:textAlignment w:val="auto"/>
        <w:rPr>
          <w:ins w:id="209" w:author="Romano Giovanni" w:date="2017-10-23T20:54:00Z"/>
          <w:rFonts w:eastAsia="SimSun"/>
          <w:color w:val="000000"/>
          <w:sz w:val="27"/>
          <w:szCs w:val="27"/>
          <w:lang w:val="en-US" w:eastAsia="zh-CN"/>
        </w:rPr>
      </w:pPr>
      <w:ins w:id="210" w:author="Romano Giovanni" w:date="2017-10-23T20:54:00Z">
        <w:r w:rsidRPr="00CF3217">
          <w:rPr>
            <w:rFonts w:eastAsia="SimSun"/>
            <w:color w:val="000000"/>
            <w:szCs w:val="24"/>
            <w:lang w:val="en-US" w:eastAsia="zh-CN"/>
          </w:rPr>
          <w:lastRenderedPageBreak/>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ins>
    </w:p>
    <w:p w:rsidR="00B916D3" w:rsidRDefault="00B916D3" w:rsidP="00B916D3">
      <w:pPr>
        <w:pStyle w:val="Titolo4"/>
        <w:rPr>
          <w:ins w:id="211" w:author="Romano Giovanni" w:date="2017-10-23T17:50:00Z"/>
        </w:rPr>
      </w:pPr>
      <w:ins w:id="212" w:author="Romano Giovanni" w:date="2017-10-23T17:48:00Z">
        <w:r>
          <w:rPr>
            <w:rFonts w:eastAsia="SimSun"/>
            <w:bCs/>
            <w:color w:val="000000"/>
            <w:szCs w:val="24"/>
            <w:lang w:val="en-US" w:eastAsia="zh-CN"/>
          </w:rPr>
          <w:t>5.1.2.1</w:t>
        </w:r>
      </w:ins>
      <w:ins w:id="213" w:author="Romano Giovanni" w:date="2017-10-23T20:41:00Z">
        <w:r w:rsidR="00E64DB4">
          <w:rPr>
            <w:rFonts w:eastAsia="SimSun"/>
            <w:bCs/>
            <w:color w:val="000000"/>
            <w:szCs w:val="24"/>
            <w:lang w:val="en-US" w:eastAsia="zh-CN"/>
          </w:rPr>
          <w:t>2.2</w:t>
        </w:r>
      </w:ins>
      <w:ins w:id="214" w:author="Romano Giovanni" w:date="2017-10-23T17:48:00Z">
        <w:r>
          <w:rPr>
            <w:rFonts w:eastAsia="SimSun"/>
            <w:bCs/>
            <w:color w:val="000000"/>
            <w:szCs w:val="24"/>
            <w:lang w:val="en-US" w:eastAsia="zh-CN"/>
          </w:rPr>
          <w:tab/>
        </w:r>
      </w:ins>
      <w:ins w:id="215" w:author="Romano Giovanni" w:date="2017-10-23T17:49:00Z">
        <w:r>
          <w:t>Service aspects ("stage 1")</w:t>
        </w:r>
      </w:ins>
    </w:p>
    <w:p w:rsidR="00DE7734" w:rsidRPr="002D5C5B" w:rsidRDefault="00DE7734" w:rsidP="00DE7734">
      <w:pPr>
        <w:pStyle w:val="Titolo5"/>
        <w:rPr>
          <w:ins w:id="216" w:author="Romano Giovanni" w:date="2017-10-23T21:10:00Z"/>
          <w:rFonts w:eastAsia="SimSun"/>
          <w:bCs/>
          <w:color w:val="000000"/>
          <w:szCs w:val="24"/>
          <w:lang w:val="en-US" w:eastAsia="zh-CN"/>
        </w:rPr>
      </w:pPr>
      <w:ins w:id="217"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w:t>
        </w:r>
        <w:r w:rsidRPr="00CF3217">
          <w:rPr>
            <w:rFonts w:eastAsia="SimSun"/>
            <w:bCs/>
            <w:color w:val="000000"/>
            <w:szCs w:val="24"/>
            <w:lang w:val="en-US" w:eastAsia="zh-CN"/>
          </w:rPr>
          <w:tab/>
          <w:t>TS 22.001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18" w:author="Romano Giovanni" w:date="2017-10-23T21:10:00Z"/>
          <w:rFonts w:eastAsia="SimSun"/>
          <w:b/>
          <w:bCs/>
          <w:color w:val="000000"/>
          <w:sz w:val="30"/>
          <w:szCs w:val="30"/>
          <w:lang w:val="en-US" w:eastAsia="zh-CN"/>
        </w:rPr>
      </w:pPr>
      <w:ins w:id="219" w:author="Romano Giovanni" w:date="2017-10-23T21:10:00Z">
        <w:r w:rsidRPr="00CF3217">
          <w:rPr>
            <w:rFonts w:eastAsia="SimSun"/>
            <w:b/>
            <w:bCs/>
            <w:color w:val="000000"/>
            <w:szCs w:val="24"/>
            <w:lang w:val="en-US" w:eastAsia="zh-CN"/>
          </w:rPr>
          <w:t>Principles of circuit telecommunication services supported by a Public Land Mobile Network (PLMN)</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20" w:author="Romano Giovanni" w:date="2017-10-23T21:10:00Z"/>
          <w:rFonts w:eastAsia="SimSun"/>
          <w:color w:val="000000"/>
          <w:sz w:val="27"/>
          <w:szCs w:val="27"/>
          <w:lang w:val="en-US" w:eastAsia="zh-CN"/>
        </w:rPr>
      </w:pPr>
      <w:ins w:id="221" w:author="Romano Giovanni" w:date="2017-10-23T21:10:00Z">
        <w:r w:rsidRPr="00CF3217">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ins>
    </w:p>
    <w:p w:rsidR="00DE7734" w:rsidRPr="002D5C5B" w:rsidRDefault="00DE7734" w:rsidP="00DE7734">
      <w:pPr>
        <w:pStyle w:val="Titolo5"/>
        <w:rPr>
          <w:ins w:id="222" w:author="Romano Giovanni" w:date="2017-10-23T21:10:00Z"/>
          <w:rFonts w:eastAsia="SimSun"/>
          <w:bCs/>
          <w:color w:val="000000"/>
          <w:szCs w:val="24"/>
          <w:lang w:val="en-US" w:eastAsia="zh-CN"/>
        </w:rPr>
      </w:pPr>
      <w:ins w:id="223"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12.2.2</w:t>
        </w:r>
        <w:r w:rsidRPr="00CF3217">
          <w:rPr>
            <w:rFonts w:eastAsia="SimSun"/>
            <w:bCs/>
            <w:color w:val="000000"/>
            <w:szCs w:val="24"/>
            <w:lang w:val="en-US" w:eastAsia="zh-CN"/>
          </w:rPr>
          <w:tab/>
          <w:t>TS 22.002</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24" w:author="Romano Giovanni" w:date="2017-10-23T21:10:00Z"/>
          <w:rFonts w:eastAsia="SimSun"/>
          <w:b/>
          <w:bCs/>
          <w:color w:val="000000"/>
          <w:sz w:val="30"/>
          <w:szCs w:val="30"/>
          <w:lang w:val="en-US" w:eastAsia="zh-CN"/>
        </w:rPr>
      </w:pPr>
      <w:ins w:id="225" w:author="Romano Giovanni" w:date="2017-10-23T21:10:00Z">
        <w:r w:rsidRPr="00CF3217">
          <w:rPr>
            <w:rFonts w:eastAsia="SimSun"/>
            <w:b/>
            <w:bCs/>
            <w:color w:val="000000"/>
            <w:szCs w:val="24"/>
            <w:lang w:val="en-US" w:eastAsia="zh-CN"/>
          </w:rPr>
          <w:t>Circuit Bearer Services (BS) supported by a Public Land Mobile Network (PLMN)</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26" w:author="Romano Giovanni" w:date="2017-10-23T21:10:00Z"/>
          <w:rFonts w:eastAsia="SimSun"/>
          <w:color w:val="000000"/>
          <w:sz w:val="27"/>
          <w:szCs w:val="27"/>
          <w:lang w:val="en-US" w:eastAsia="zh-CN"/>
        </w:rPr>
      </w:pPr>
      <w:ins w:id="227" w:author="Romano Giovanni" w:date="2017-10-23T21:10:00Z">
        <w:r w:rsidRPr="00CF3217">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ins>
    </w:p>
    <w:p w:rsidR="00DE7734" w:rsidRPr="002D5C5B" w:rsidRDefault="00DE7734" w:rsidP="00DE7734">
      <w:pPr>
        <w:pStyle w:val="Titolo5"/>
        <w:rPr>
          <w:ins w:id="228" w:author="Romano Giovanni" w:date="2017-10-23T21:10:00Z"/>
          <w:rFonts w:eastAsia="SimSun"/>
          <w:bCs/>
          <w:color w:val="000000"/>
          <w:szCs w:val="24"/>
          <w:lang w:val="en-US" w:eastAsia="zh-CN"/>
        </w:rPr>
      </w:pPr>
      <w:ins w:id="229"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w:t>
        </w:r>
        <w:r w:rsidRPr="00CF3217">
          <w:rPr>
            <w:rFonts w:eastAsia="SimSun"/>
            <w:bCs/>
            <w:color w:val="000000"/>
            <w:szCs w:val="24"/>
            <w:lang w:val="en-US" w:eastAsia="zh-CN"/>
          </w:rPr>
          <w:tab/>
          <w:t>TS 22.003</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30" w:author="Romano Giovanni" w:date="2017-10-23T21:10:00Z"/>
          <w:rFonts w:eastAsia="SimSun"/>
          <w:b/>
          <w:bCs/>
          <w:color w:val="000000"/>
          <w:sz w:val="30"/>
          <w:szCs w:val="30"/>
          <w:lang w:val="en-US" w:eastAsia="zh-CN"/>
        </w:rPr>
      </w:pPr>
      <w:ins w:id="231" w:author="Romano Giovanni" w:date="2017-10-23T21:10:00Z">
        <w:r w:rsidRPr="00CF3217">
          <w:rPr>
            <w:rFonts w:eastAsia="SimSun"/>
            <w:b/>
            <w:bCs/>
            <w:color w:val="000000"/>
            <w:szCs w:val="24"/>
            <w:lang w:val="en-US" w:eastAsia="zh-CN"/>
          </w:rPr>
          <w:t>Circuit Teleservices supported by a Public Land Mobile Network (PLMN)</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32" w:author="Romano Giovanni" w:date="2017-10-23T21:10:00Z"/>
          <w:rFonts w:eastAsia="SimSun"/>
          <w:color w:val="000000"/>
          <w:sz w:val="27"/>
          <w:szCs w:val="27"/>
          <w:lang w:val="en-US" w:eastAsia="zh-CN"/>
        </w:rPr>
      </w:pPr>
      <w:ins w:id="233" w:author="Romano Giovanni" w:date="2017-10-23T21:10:00Z">
        <w:r w:rsidRPr="00CF3217">
          <w:rPr>
            <w:rFonts w:eastAsia="SimSun"/>
            <w:color w:val="000000"/>
            <w:szCs w:val="24"/>
            <w:lang w:val="en-US" w:eastAsia="zh-CN"/>
          </w:rPr>
          <w:t>This document describes and defines a recommended set of Circuit Teleservices to be supported by a PLMN in connection with other networks</w:t>
        </w:r>
        <w:r w:rsidRPr="00CF3217">
          <w:rPr>
            <w:rFonts w:eastAsia="SimSun"/>
            <w:color w:val="000000"/>
            <w:sz w:val="30"/>
            <w:szCs w:val="30"/>
            <w:lang w:val="en-US" w:eastAsia="zh-CN"/>
          </w:rPr>
          <w:t xml:space="preserve"> </w:t>
        </w:r>
        <w:r w:rsidRPr="00CF3217">
          <w:rPr>
            <w:rFonts w:eastAsia="SimSun"/>
            <w:color w:val="000000"/>
            <w:szCs w:val="24"/>
            <w:lang w:val="en-US" w:eastAsia="zh-CN"/>
          </w:rPr>
          <w:t>as a basis for defining the network capabilities required.</w:t>
        </w:r>
      </w:ins>
    </w:p>
    <w:p w:rsidR="00DE7734" w:rsidRPr="002D5C5B" w:rsidRDefault="00DE7734" w:rsidP="00DE7734">
      <w:pPr>
        <w:pStyle w:val="Titolo5"/>
        <w:rPr>
          <w:ins w:id="234" w:author="Romano Giovanni" w:date="2017-10-23T21:10:00Z"/>
          <w:rFonts w:eastAsia="SimSun"/>
          <w:bCs/>
          <w:color w:val="000000"/>
          <w:szCs w:val="24"/>
          <w:lang w:val="en-US" w:eastAsia="zh-CN"/>
        </w:rPr>
      </w:pPr>
      <w:ins w:id="235"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12.2.4</w:t>
        </w:r>
        <w:r w:rsidRPr="00CF3217">
          <w:rPr>
            <w:rFonts w:eastAsia="SimSun"/>
            <w:bCs/>
            <w:color w:val="000000"/>
            <w:szCs w:val="24"/>
            <w:lang w:val="en-US" w:eastAsia="zh-CN"/>
          </w:rPr>
          <w:tab/>
          <w:t>TS 22.004</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36" w:author="Romano Giovanni" w:date="2017-10-23T21:10:00Z"/>
          <w:rFonts w:eastAsia="SimSun"/>
          <w:b/>
          <w:bCs/>
          <w:color w:val="000000"/>
          <w:sz w:val="30"/>
          <w:szCs w:val="30"/>
          <w:lang w:val="en-US" w:eastAsia="zh-CN"/>
        </w:rPr>
      </w:pPr>
      <w:ins w:id="237" w:author="Romano Giovanni" w:date="2017-10-23T21:10:00Z">
        <w:r w:rsidRPr="00CF3217">
          <w:rPr>
            <w:rFonts w:eastAsia="SimSun"/>
            <w:b/>
            <w:bCs/>
            <w:color w:val="000000"/>
            <w:szCs w:val="24"/>
            <w:lang w:val="en-US" w:eastAsia="zh-CN"/>
          </w:rPr>
          <w:t>General on supplementary services</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38" w:author="Romano Giovanni" w:date="2017-10-23T21:10:00Z"/>
          <w:rFonts w:eastAsia="SimSun"/>
          <w:color w:val="000000"/>
          <w:sz w:val="27"/>
          <w:szCs w:val="27"/>
          <w:lang w:val="en-US" w:eastAsia="zh-CN"/>
        </w:rPr>
      </w:pPr>
      <w:ins w:id="239" w:author="Romano Giovanni" w:date="2017-10-23T21:10:00Z">
        <w:r w:rsidRPr="00CF3217">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ins>
    </w:p>
    <w:p w:rsidR="00DE7734" w:rsidRPr="002D5C5B" w:rsidRDefault="00DE7734" w:rsidP="00DE7734">
      <w:pPr>
        <w:pStyle w:val="Titolo5"/>
        <w:rPr>
          <w:ins w:id="240" w:author="Romano Giovanni" w:date="2017-10-23T21:10:00Z"/>
          <w:rFonts w:eastAsia="SimSun"/>
          <w:bCs/>
          <w:color w:val="000000"/>
          <w:szCs w:val="24"/>
          <w:lang w:val="en-US" w:eastAsia="zh-CN"/>
        </w:rPr>
      </w:pPr>
      <w:ins w:id="241"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12.2.5</w:t>
        </w:r>
        <w:r w:rsidRPr="00CF3217">
          <w:rPr>
            <w:rFonts w:eastAsia="SimSun"/>
            <w:bCs/>
            <w:color w:val="000000"/>
            <w:szCs w:val="24"/>
            <w:lang w:val="en-US" w:eastAsia="zh-CN"/>
          </w:rPr>
          <w:tab/>
          <w:t>TS 22.011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42" w:author="Romano Giovanni" w:date="2017-10-23T21:10:00Z"/>
          <w:rFonts w:eastAsia="SimSun"/>
          <w:b/>
          <w:bCs/>
          <w:color w:val="000000"/>
          <w:sz w:val="30"/>
          <w:szCs w:val="30"/>
          <w:lang w:val="en-US" w:eastAsia="zh-CN"/>
        </w:rPr>
      </w:pPr>
      <w:ins w:id="243" w:author="Romano Giovanni" w:date="2017-10-23T21:10:00Z">
        <w:r w:rsidRPr="00CF3217">
          <w:rPr>
            <w:rFonts w:eastAsia="SimSun"/>
            <w:b/>
            <w:bCs/>
            <w:color w:val="000000"/>
            <w:szCs w:val="24"/>
            <w:lang w:val="en-US" w:eastAsia="zh-CN"/>
          </w:rPr>
          <w:t>Service accessibility</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44" w:author="Romano Giovanni" w:date="2017-10-23T21:10:00Z"/>
          <w:rFonts w:eastAsia="SimSun"/>
          <w:color w:val="000000"/>
          <w:sz w:val="27"/>
          <w:szCs w:val="27"/>
          <w:lang w:val="en-US" w:eastAsia="zh-CN"/>
        </w:rPr>
      </w:pPr>
      <w:ins w:id="245" w:author="Romano Giovanni" w:date="2017-10-23T21:10:00Z">
        <w:r w:rsidRPr="00CF3217">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ins>
    </w:p>
    <w:p w:rsidR="00DE7734" w:rsidRPr="002D5C5B" w:rsidRDefault="00DE7734" w:rsidP="00DE7734">
      <w:pPr>
        <w:pStyle w:val="Titolo5"/>
        <w:rPr>
          <w:ins w:id="246" w:author="Romano Giovanni" w:date="2017-10-23T21:10:00Z"/>
          <w:rFonts w:eastAsia="SimSun"/>
          <w:bCs/>
          <w:color w:val="000000"/>
          <w:szCs w:val="24"/>
          <w:lang w:val="en-US" w:eastAsia="zh-CN"/>
        </w:rPr>
      </w:pPr>
      <w:ins w:id="247"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12.2.6</w:t>
        </w:r>
        <w:r w:rsidRPr="00CF3217">
          <w:rPr>
            <w:rFonts w:eastAsia="SimSun"/>
            <w:bCs/>
            <w:color w:val="000000"/>
            <w:szCs w:val="24"/>
            <w:lang w:val="en-US" w:eastAsia="zh-CN"/>
          </w:rPr>
          <w:tab/>
          <w:t>TS 22.016</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48" w:author="Romano Giovanni" w:date="2017-10-23T21:10:00Z"/>
          <w:rFonts w:eastAsia="SimSun"/>
          <w:b/>
          <w:bCs/>
          <w:color w:val="000000"/>
          <w:sz w:val="30"/>
          <w:szCs w:val="30"/>
          <w:lang w:val="en-US" w:eastAsia="zh-CN"/>
        </w:rPr>
      </w:pPr>
      <w:ins w:id="249" w:author="Romano Giovanni" w:date="2017-10-23T21:10:00Z">
        <w:r w:rsidRPr="00CF3217">
          <w:rPr>
            <w:rFonts w:eastAsia="SimSun"/>
            <w:b/>
            <w:bCs/>
            <w:color w:val="000000"/>
            <w:szCs w:val="24"/>
            <w:lang w:val="en-US" w:eastAsia="zh-CN"/>
          </w:rPr>
          <w:t>International Mobile station Equipment Identities (IMEI)</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250" w:author="Romano Giovanni" w:date="2017-10-23T21:10:00Z"/>
          <w:rFonts w:eastAsia="SimSun"/>
          <w:color w:val="000000"/>
          <w:sz w:val="30"/>
          <w:szCs w:val="30"/>
          <w:lang w:val="en-US" w:eastAsia="zh-CN"/>
        </w:rPr>
      </w:pPr>
      <w:ins w:id="251" w:author="Romano Giovanni" w:date="2017-10-23T21:10:00Z">
        <w:r w:rsidRPr="00CF3217">
          <w:rPr>
            <w:rFonts w:eastAsia="SimSun"/>
            <w:color w:val="000000"/>
            <w:szCs w:val="24"/>
            <w:lang w:val="en-US" w:eastAsia="zh-CN"/>
          </w:rPr>
          <w:lastRenderedPageBreak/>
          <w:t>This specification describes the principal purpose and use of unique equipment identities.</w:t>
        </w:r>
      </w:ins>
    </w:p>
    <w:p w:rsidR="00DE7734" w:rsidRPr="002D5C5B" w:rsidRDefault="00DE7734" w:rsidP="00DE7734">
      <w:pPr>
        <w:pStyle w:val="Titolo5"/>
        <w:rPr>
          <w:ins w:id="252" w:author="Romano Giovanni" w:date="2017-10-23T21:10:00Z"/>
          <w:rFonts w:eastAsia="SimSun"/>
          <w:bCs/>
          <w:color w:val="000000"/>
          <w:szCs w:val="24"/>
          <w:lang w:val="en-US" w:eastAsia="zh-CN"/>
        </w:rPr>
      </w:pPr>
      <w:ins w:id="253"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12.2.7</w:t>
        </w:r>
        <w:r w:rsidRPr="00CF3217">
          <w:rPr>
            <w:rFonts w:eastAsia="SimSun"/>
            <w:bCs/>
            <w:color w:val="000000"/>
            <w:szCs w:val="24"/>
            <w:lang w:val="en-US" w:eastAsia="zh-CN"/>
          </w:rPr>
          <w:tab/>
          <w:t>TS 22.022</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54" w:author="Romano Giovanni" w:date="2017-10-23T21:10:00Z"/>
          <w:rFonts w:eastAsia="SimSun"/>
          <w:b/>
          <w:bCs/>
          <w:color w:val="000000"/>
          <w:sz w:val="30"/>
          <w:szCs w:val="30"/>
          <w:lang w:val="en-US" w:eastAsia="zh-CN"/>
        </w:rPr>
      </w:pPr>
      <w:ins w:id="255" w:author="Romano Giovanni" w:date="2017-10-23T21:10:00Z">
        <w:r>
          <w:rPr>
            <w:rFonts w:eastAsia="SimSun"/>
            <w:b/>
            <w:bCs/>
            <w:color w:val="000000"/>
            <w:szCs w:val="24"/>
            <w:lang w:val="en-US" w:eastAsia="zh-CN"/>
          </w:rPr>
          <w:t>Personaliz</w:t>
        </w:r>
        <w:r w:rsidRPr="00CF3217">
          <w:rPr>
            <w:rFonts w:eastAsia="SimSun"/>
            <w:b/>
            <w:bCs/>
            <w:color w:val="000000"/>
            <w:szCs w:val="24"/>
            <w:lang w:val="en-US" w:eastAsia="zh-CN"/>
          </w:rPr>
          <w:t>ation of Mobile Equipment (ME); Mobile functionality specification</w:t>
        </w:r>
      </w:ins>
    </w:p>
    <w:p w:rsidR="00DE7734" w:rsidRPr="00CF3217" w:rsidRDefault="00DE7734" w:rsidP="00DE7734">
      <w:pPr>
        <w:widowControl w:val="0"/>
        <w:tabs>
          <w:tab w:val="clear" w:pos="1134"/>
          <w:tab w:val="clear" w:pos="1871"/>
          <w:tab w:val="clear" w:pos="2268"/>
          <w:tab w:val="left" w:pos="90"/>
        </w:tabs>
        <w:overflowPunct/>
        <w:textAlignment w:val="auto"/>
        <w:rPr>
          <w:ins w:id="256" w:author="Romano Giovanni" w:date="2017-10-23T21:10:00Z"/>
          <w:rFonts w:eastAsia="SimSun"/>
          <w:color w:val="000000"/>
          <w:sz w:val="27"/>
          <w:szCs w:val="27"/>
          <w:lang w:val="en-US" w:eastAsia="zh-CN"/>
        </w:rPr>
      </w:pPr>
      <w:ins w:id="257" w:author="Romano Giovanni" w:date="2017-10-23T21:10:00Z">
        <w:r w:rsidRPr="00CF3217">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ins>
    </w:p>
    <w:p w:rsidR="00DE7734" w:rsidRPr="002D5C5B" w:rsidRDefault="00DE7734" w:rsidP="00DE7734">
      <w:pPr>
        <w:pStyle w:val="Titolo5"/>
        <w:rPr>
          <w:ins w:id="258" w:author="Romano Giovanni" w:date="2017-10-23T21:10:00Z"/>
          <w:rFonts w:eastAsia="SimSun"/>
          <w:bCs/>
          <w:color w:val="000000"/>
          <w:szCs w:val="24"/>
          <w:lang w:val="en-US" w:eastAsia="zh-CN"/>
        </w:rPr>
      </w:pPr>
      <w:ins w:id="259"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12.2.8</w:t>
        </w:r>
        <w:r w:rsidRPr="00CF3217">
          <w:rPr>
            <w:rFonts w:eastAsia="SimSun"/>
            <w:bCs/>
            <w:color w:val="000000"/>
            <w:szCs w:val="24"/>
            <w:lang w:val="en-US" w:eastAsia="zh-CN"/>
          </w:rPr>
          <w:tab/>
          <w:t>TS 22.034</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60" w:author="Romano Giovanni" w:date="2017-10-23T21:10:00Z"/>
          <w:rFonts w:eastAsia="SimSun"/>
          <w:b/>
          <w:bCs/>
          <w:color w:val="000000"/>
          <w:sz w:val="30"/>
          <w:szCs w:val="30"/>
          <w:lang w:val="en-US" w:eastAsia="zh-CN"/>
        </w:rPr>
      </w:pPr>
      <w:ins w:id="261" w:author="Romano Giovanni" w:date="2017-10-23T21:10:00Z">
        <w:r w:rsidRPr="00CF3217">
          <w:rPr>
            <w:rFonts w:eastAsia="SimSun"/>
            <w:b/>
            <w:bCs/>
            <w:color w:val="000000"/>
            <w:szCs w:val="24"/>
            <w:lang w:val="en-US" w:eastAsia="zh-CN"/>
          </w:rPr>
          <w:t>High Speed Circuit Switched Data (HSCSD);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62" w:author="Romano Giovanni" w:date="2017-10-23T21:10:00Z"/>
          <w:rFonts w:eastAsia="SimSun"/>
          <w:color w:val="000000"/>
          <w:sz w:val="27"/>
          <w:szCs w:val="27"/>
          <w:lang w:val="en-US" w:eastAsia="zh-CN"/>
        </w:rPr>
      </w:pPr>
      <w:ins w:id="263" w:author="Romano Giovanni" w:date="2017-10-23T21:10:00Z">
        <w:r w:rsidRPr="00CF3217">
          <w:rPr>
            <w:rFonts w:eastAsia="SimSun"/>
            <w:color w:val="000000"/>
            <w:szCs w:val="24"/>
            <w:lang w:val="en-US" w:eastAsia="zh-CN"/>
          </w:rPr>
          <w:t>This specification describes the Stage 1 description of HSCSD. HSCSD is a feature that allows users subscribing to the general bearer services to</w:t>
        </w:r>
        <w:r w:rsidRPr="00CF3217">
          <w:rPr>
            <w:rFonts w:eastAsia="SimSun"/>
            <w:color w:val="000000"/>
            <w:sz w:val="30"/>
            <w:szCs w:val="30"/>
            <w:lang w:val="en-US" w:eastAsia="zh-CN"/>
          </w:rPr>
          <w:t xml:space="preserve"> </w:t>
        </w:r>
        <w:r w:rsidRPr="00CF3217">
          <w:rPr>
            <w:rFonts w:eastAsia="SimSun"/>
            <w:color w:val="000000"/>
            <w:szCs w:val="24"/>
            <w:lang w:val="en-US" w:eastAsia="zh-CN"/>
          </w:rPr>
          <w:t>access user rates that can be achieved with one or more traffic channel. HSCSD also defines a flexible use of air interface resources, which makes</w:t>
        </w:r>
        <w:r w:rsidRPr="00CF3217">
          <w:rPr>
            <w:rFonts w:eastAsia="SimSun"/>
            <w:color w:val="000000"/>
            <w:sz w:val="27"/>
            <w:szCs w:val="27"/>
            <w:lang w:val="en-US" w:eastAsia="zh-CN"/>
          </w:rPr>
          <w:t xml:space="preserve"> </w:t>
        </w:r>
        <w:r w:rsidRPr="00CF3217">
          <w:rPr>
            <w:rFonts w:eastAsia="SimSun"/>
            <w:color w:val="000000"/>
            <w:szCs w:val="24"/>
            <w:lang w:val="en-US" w:eastAsia="zh-CN"/>
          </w:rPr>
          <w:t>efficient and flexible use of higher user rates feasible.</w:t>
        </w:r>
      </w:ins>
    </w:p>
    <w:p w:rsidR="00DE7734" w:rsidRPr="002D5C5B" w:rsidRDefault="00DE7734" w:rsidP="00DE7734">
      <w:pPr>
        <w:pStyle w:val="Titolo5"/>
        <w:rPr>
          <w:ins w:id="264" w:author="Romano Giovanni" w:date="2017-10-23T21:10:00Z"/>
          <w:rFonts w:eastAsia="SimSun"/>
          <w:bCs/>
          <w:color w:val="000000"/>
          <w:szCs w:val="24"/>
          <w:lang w:val="en-US" w:eastAsia="zh-CN"/>
        </w:rPr>
      </w:pPr>
      <w:ins w:id="265"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12.2.9</w:t>
        </w:r>
        <w:r w:rsidRPr="00CF3217">
          <w:rPr>
            <w:rFonts w:eastAsia="SimSun"/>
            <w:bCs/>
            <w:color w:val="000000"/>
            <w:szCs w:val="24"/>
            <w:lang w:val="en-US" w:eastAsia="zh-CN"/>
          </w:rPr>
          <w:tab/>
          <w:t>TS 22.038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66" w:author="Romano Giovanni" w:date="2017-10-23T21:10:00Z"/>
          <w:rFonts w:eastAsia="SimSun"/>
          <w:b/>
          <w:bCs/>
          <w:color w:val="000000"/>
          <w:sz w:val="30"/>
          <w:szCs w:val="30"/>
          <w:lang w:val="en-US" w:eastAsia="zh-CN"/>
        </w:rPr>
      </w:pPr>
      <w:ins w:id="267" w:author="Romano Giovanni" w:date="2017-10-23T21:10:00Z">
        <w:r w:rsidRPr="00CF3217">
          <w:rPr>
            <w:rFonts w:eastAsia="SimSun"/>
            <w:b/>
            <w:bCs/>
            <w:color w:val="000000"/>
            <w:szCs w:val="24"/>
            <w:lang w:val="en-US" w:eastAsia="zh-CN"/>
          </w:rPr>
          <w:t>(U)SIM Application Toolkit (USAT); Service description;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68" w:author="Romano Giovanni" w:date="2017-10-23T21:10:00Z"/>
          <w:rFonts w:eastAsia="SimSun"/>
          <w:color w:val="000000"/>
          <w:sz w:val="27"/>
          <w:szCs w:val="27"/>
          <w:lang w:val="en-US" w:eastAsia="zh-CN"/>
        </w:rPr>
      </w:pPr>
      <w:ins w:id="269" w:author="Romano Giovanni" w:date="2017-10-23T21:10:00Z">
        <w:r w:rsidRPr="00CF3217">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ins>
    </w:p>
    <w:p w:rsidR="00DE7734" w:rsidRPr="002D5C5B" w:rsidRDefault="00DE7734" w:rsidP="00DE7734">
      <w:pPr>
        <w:pStyle w:val="Titolo5"/>
        <w:rPr>
          <w:ins w:id="270" w:author="Romano Giovanni" w:date="2017-10-23T21:10:00Z"/>
          <w:rFonts w:eastAsia="SimSun"/>
          <w:bCs/>
          <w:color w:val="000000"/>
          <w:szCs w:val="24"/>
          <w:lang w:val="en-US" w:eastAsia="zh-CN"/>
        </w:rPr>
      </w:pPr>
      <w:ins w:id="271"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12.2.10</w:t>
        </w:r>
        <w:r w:rsidRPr="00CF3217">
          <w:rPr>
            <w:rFonts w:eastAsia="SimSun"/>
            <w:bCs/>
            <w:color w:val="000000"/>
            <w:szCs w:val="24"/>
            <w:lang w:val="en-US" w:eastAsia="zh-CN"/>
          </w:rPr>
          <w:tab/>
          <w:t>TS 22.041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72" w:author="Romano Giovanni" w:date="2017-10-23T21:10:00Z"/>
          <w:rFonts w:eastAsia="SimSun"/>
          <w:b/>
          <w:bCs/>
          <w:color w:val="000000"/>
          <w:sz w:val="30"/>
          <w:szCs w:val="30"/>
          <w:lang w:val="en-US" w:eastAsia="zh-CN"/>
        </w:rPr>
      </w:pPr>
      <w:ins w:id="273" w:author="Romano Giovanni" w:date="2017-10-23T21:10:00Z">
        <w:r w:rsidRPr="00CF3217">
          <w:rPr>
            <w:rFonts w:eastAsia="SimSun"/>
            <w:b/>
            <w:bCs/>
            <w:color w:val="000000"/>
            <w:szCs w:val="24"/>
            <w:lang w:val="en-US" w:eastAsia="zh-CN"/>
          </w:rPr>
          <w:t>Operator Determined Barring (ODB)</w:t>
        </w:r>
      </w:ins>
    </w:p>
    <w:p w:rsidR="00DE7734" w:rsidRPr="00CF3217" w:rsidRDefault="00DE7734" w:rsidP="00DE7734">
      <w:pPr>
        <w:widowControl w:val="0"/>
        <w:tabs>
          <w:tab w:val="clear" w:pos="1134"/>
          <w:tab w:val="clear" w:pos="1871"/>
          <w:tab w:val="clear" w:pos="2268"/>
          <w:tab w:val="left" w:pos="90"/>
        </w:tabs>
        <w:overflowPunct/>
        <w:textAlignment w:val="auto"/>
        <w:rPr>
          <w:ins w:id="274" w:author="Romano Giovanni" w:date="2017-10-23T21:10:00Z"/>
          <w:rFonts w:eastAsia="SimSun"/>
          <w:color w:val="000000"/>
          <w:sz w:val="27"/>
          <w:szCs w:val="27"/>
          <w:lang w:val="en-US" w:eastAsia="zh-CN"/>
        </w:rPr>
      </w:pPr>
      <w:ins w:id="275" w:author="Romano Giovanni" w:date="2017-10-23T21:10:00Z">
        <w:r w:rsidRPr="00CF3217">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ins>
    </w:p>
    <w:p w:rsidR="00DE7734" w:rsidRPr="00C337DE" w:rsidRDefault="00DE7734" w:rsidP="00DE7734">
      <w:pPr>
        <w:pStyle w:val="Titolo5"/>
        <w:rPr>
          <w:ins w:id="276" w:author="Romano Giovanni" w:date="2017-10-23T21:10:00Z"/>
          <w:rFonts w:eastAsia="SimSun"/>
          <w:bCs/>
          <w:color w:val="000000"/>
          <w:szCs w:val="24"/>
          <w:lang w:val="fr-CH" w:eastAsia="zh-CN"/>
        </w:rPr>
      </w:pPr>
      <w:ins w:id="277" w:author="Romano Giovanni" w:date="2017-10-23T21:10:00Z">
        <w:r w:rsidRPr="00842A34">
          <w:rPr>
            <w:rFonts w:eastAsia="SimSun"/>
            <w:bCs/>
            <w:color w:val="000000"/>
            <w:szCs w:val="24"/>
            <w:lang w:val="fr-CH" w:eastAsia="zh-CN"/>
          </w:rPr>
          <w:t>5.1.2.</w:t>
        </w:r>
        <w:r>
          <w:rPr>
            <w:rFonts w:eastAsia="SimSun"/>
            <w:bCs/>
            <w:color w:val="000000"/>
            <w:szCs w:val="24"/>
            <w:lang w:val="fr-CH" w:eastAsia="zh-CN"/>
          </w:rPr>
          <w:t>12.2.11</w:t>
        </w:r>
        <w:r w:rsidRPr="00842A34">
          <w:rPr>
            <w:rFonts w:eastAsia="SimSun"/>
            <w:bCs/>
            <w:color w:val="000000"/>
            <w:szCs w:val="24"/>
            <w:lang w:val="fr-CH" w:eastAsia="zh-CN"/>
          </w:rPr>
          <w:tab/>
          <w:t>TS 22.057</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78" w:author="Romano Giovanni" w:date="2017-10-23T21:10:00Z"/>
          <w:rFonts w:eastAsia="SimSun"/>
          <w:b/>
          <w:bCs/>
          <w:color w:val="000000"/>
          <w:sz w:val="30"/>
          <w:szCs w:val="30"/>
          <w:lang w:val="fr-CH" w:eastAsia="zh-CN"/>
        </w:rPr>
      </w:pPr>
      <w:ins w:id="279" w:author="Romano Giovanni" w:date="2017-10-23T21:10:00Z">
        <w:r w:rsidRPr="00CF3217">
          <w:rPr>
            <w:rFonts w:eastAsia="SimSun"/>
            <w:b/>
            <w:bCs/>
            <w:color w:val="000000"/>
            <w:szCs w:val="24"/>
            <w:lang w:val="fr-CH" w:eastAsia="zh-CN"/>
          </w:rPr>
          <w:t xml:space="preserve">Mobile </w:t>
        </w:r>
        <w:proofErr w:type="spellStart"/>
        <w:r w:rsidRPr="00CF3217">
          <w:rPr>
            <w:rFonts w:eastAsia="SimSun"/>
            <w:b/>
            <w:bCs/>
            <w:color w:val="000000"/>
            <w:szCs w:val="24"/>
            <w:lang w:val="fr-CH" w:eastAsia="zh-CN"/>
          </w:rPr>
          <w:t>Execution</w:t>
        </w:r>
        <w:proofErr w:type="spellEnd"/>
        <w:r w:rsidRPr="00CF3217">
          <w:rPr>
            <w:rFonts w:eastAsia="SimSun"/>
            <w:b/>
            <w:bCs/>
            <w:color w:val="000000"/>
            <w:szCs w:val="24"/>
            <w:lang w:val="fr-CH" w:eastAsia="zh-CN"/>
          </w:rPr>
          <w:t xml:space="preserve"> </w:t>
        </w:r>
        <w:proofErr w:type="spellStart"/>
        <w:r w:rsidRPr="00CF3217">
          <w:rPr>
            <w:rFonts w:eastAsia="SimSun"/>
            <w:b/>
            <w:bCs/>
            <w:color w:val="000000"/>
            <w:szCs w:val="24"/>
            <w:lang w:val="fr-CH" w:eastAsia="zh-CN"/>
          </w:rPr>
          <w:t>Environment</w:t>
        </w:r>
        <w:proofErr w:type="spellEnd"/>
        <w:r w:rsidRPr="00CF3217">
          <w:rPr>
            <w:rFonts w:eastAsia="SimSun"/>
            <w:b/>
            <w:bCs/>
            <w:color w:val="000000"/>
            <w:szCs w:val="24"/>
            <w:lang w:val="fr-CH" w:eastAsia="zh-CN"/>
          </w:rPr>
          <w:t xml:space="preserve"> (</w:t>
        </w:r>
        <w:proofErr w:type="spellStart"/>
        <w:r w:rsidRPr="00CF3217">
          <w:rPr>
            <w:rFonts w:eastAsia="SimSun"/>
            <w:b/>
            <w:bCs/>
            <w:color w:val="000000"/>
            <w:szCs w:val="24"/>
            <w:lang w:val="fr-CH" w:eastAsia="zh-CN"/>
          </w:rPr>
          <w:t>MExE</w:t>
        </w:r>
        <w:proofErr w:type="spellEnd"/>
        <w:r w:rsidRPr="00CF3217">
          <w:rPr>
            <w:rFonts w:eastAsia="SimSun"/>
            <w:b/>
            <w:bCs/>
            <w:color w:val="000000"/>
            <w:szCs w:val="24"/>
            <w:lang w:val="fr-CH" w:eastAsia="zh-CN"/>
          </w:rPr>
          <w:t>); Service description; Stage 1</w:t>
        </w:r>
      </w:ins>
    </w:p>
    <w:p w:rsidR="00DE7734" w:rsidRPr="00CF3217" w:rsidRDefault="00DE7734" w:rsidP="00DE7734">
      <w:pPr>
        <w:widowControl w:val="0"/>
        <w:tabs>
          <w:tab w:val="clear" w:pos="1134"/>
          <w:tab w:val="clear" w:pos="1871"/>
          <w:tab w:val="clear" w:pos="2268"/>
          <w:tab w:val="left" w:pos="90"/>
        </w:tabs>
        <w:overflowPunct/>
        <w:textAlignment w:val="auto"/>
        <w:rPr>
          <w:ins w:id="280" w:author="Romano Giovanni" w:date="2017-10-23T21:10:00Z"/>
          <w:rFonts w:eastAsia="SimSun"/>
          <w:color w:val="000000"/>
          <w:sz w:val="27"/>
          <w:szCs w:val="27"/>
          <w:lang w:val="en-US" w:eastAsia="zh-CN"/>
        </w:rPr>
      </w:pPr>
      <w:ins w:id="281" w:author="Romano Giovanni" w:date="2017-10-23T21:10:00Z">
        <w:r w:rsidRPr="00CF3217">
          <w:rPr>
            <w:rFonts w:eastAsia="SimSun"/>
            <w:color w:val="000000"/>
            <w:szCs w:val="24"/>
            <w:lang w:val="en-US" w:eastAsia="zh-CN"/>
          </w:rPr>
          <w:t>This document defines the stage one description of the Mobile Execution Environment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The scope of this 3GPP TS encompasses the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functionality in the UE, interaction with the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service environment. The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service environment is not necessarily restricted to the PLMN, and nodes providing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services (i.e.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servers) may also exist outside the PLMN. Aspects of the support provided by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servers within the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service environment (such as charging aspects, security level classification etc.) are covered by this specification, but not the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servers </w:t>
        </w:r>
        <w:r w:rsidRPr="00CF3217">
          <w:rPr>
            <w:rFonts w:eastAsia="SimSun"/>
            <w:color w:val="000000"/>
            <w:szCs w:val="24"/>
            <w:lang w:val="en-US" w:eastAsia="zh-CN"/>
          </w:rPr>
          <w:lastRenderedPageBreak/>
          <w:t>themselves.</w:t>
        </w:r>
      </w:ins>
    </w:p>
    <w:p w:rsidR="00DE7734" w:rsidRPr="002D5C5B" w:rsidRDefault="00DE7734" w:rsidP="00DE7734">
      <w:pPr>
        <w:pStyle w:val="Titolo5"/>
        <w:rPr>
          <w:ins w:id="282" w:author="Romano Giovanni" w:date="2017-10-23T21:10:00Z"/>
          <w:rFonts w:eastAsia="SimSun"/>
          <w:bCs/>
          <w:color w:val="000000"/>
          <w:szCs w:val="24"/>
          <w:lang w:val="en-US" w:eastAsia="zh-CN"/>
        </w:rPr>
      </w:pPr>
      <w:ins w:id="283"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12.2.12</w:t>
        </w:r>
        <w:r w:rsidRPr="00CF3217">
          <w:rPr>
            <w:rFonts w:eastAsia="SimSun"/>
            <w:bCs/>
            <w:color w:val="000000"/>
            <w:szCs w:val="24"/>
            <w:lang w:val="en-US" w:eastAsia="zh-CN"/>
          </w:rPr>
          <w:tab/>
          <w:t>TS 22.060</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84" w:author="Romano Giovanni" w:date="2017-10-23T21:10:00Z"/>
          <w:rFonts w:eastAsia="SimSun"/>
          <w:b/>
          <w:bCs/>
          <w:color w:val="000000"/>
          <w:sz w:val="30"/>
          <w:szCs w:val="30"/>
          <w:lang w:val="en-US" w:eastAsia="zh-CN"/>
        </w:rPr>
      </w:pPr>
      <w:ins w:id="285" w:author="Romano Giovanni" w:date="2017-10-23T21:10:00Z">
        <w:r w:rsidRPr="00CF3217">
          <w:rPr>
            <w:rFonts w:eastAsia="SimSun"/>
            <w:b/>
            <w:bCs/>
            <w:color w:val="000000"/>
            <w:szCs w:val="24"/>
            <w:lang w:val="en-US" w:eastAsia="zh-CN"/>
          </w:rPr>
          <w:t>General Packet Radio Service (GPRS); Service description; Stage 1</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286" w:author="Romano Giovanni" w:date="2017-10-23T21:10:00Z"/>
          <w:rFonts w:eastAsia="SimSun"/>
          <w:color w:val="000000"/>
          <w:sz w:val="30"/>
          <w:szCs w:val="30"/>
          <w:lang w:val="en-US" w:eastAsia="zh-CN"/>
        </w:rPr>
      </w:pPr>
      <w:ins w:id="287" w:author="Romano Giovanni" w:date="2017-10-23T21:10:00Z">
        <w:r w:rsidRPr="00CF3217">
          <w:rPr>
            <w:rFonts w:eastAsia="SimSun"/>
            <w:color w:val="000000"/>
            <w:szCs w:val="24"/>
            <w:lang w:val="en-US" w:eastAsia="zh-CN"/>
          </w:rPr>
          <w:t>This specification describes the Stage 1 description of the GPRS.</w:t>
        </w:r>
      </w:ins>
    </w:p>
    <w:p w:rsidR="00DE7734" w:rsidRPr="002D5C5B" w:rsidRDefault="00DE7734" w:rsidP="00DE7734">
      <w:pPr>
        <w:pStyle w:val="Titolo5"/>
        <w:rPr>
          <w:ins w:id="288" w:author="Romano Giovanni" w:date="2017-10-23T21:10:00Z"/>
          <w:rFonts w:eastAsia="SimSun"/>
          <w:bCs/>
          <w:color w:val="000000"/>
          <w:szCs w:val="24"/>
          <w:lang w:val="en-US" w:eastAsia="zh-CN"/>
        </w:rPr>
      </w:pPr>
      <w:ins w:id="289"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12.2.13</w:t>
        </w:r>
        <w:r w:rsidRPr="00CF3217">
          <w:rPr>
            <w:rFonts w:eastAsia="SimSun"/>
            <w:bCs/>
            <w:color w:val="000000"/>
            <w:szCs w:val="24"/>
            <w:lang w:val="en-US" w:eastAsia="zh-CN"/>
          </w:rPr>
          <w:tab/>
          <w:t>TS 22.067</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90" w:author="Romano Giovanni" w:date="2017-10-23T21:10:00Z"/>
          <w:rFonts w:eastAsia="SimSun"/>
          <w:b/>
          <w:bCs/>
          <w:color w:val="000000"/>
          <w:sz w:val="30"/>
          <w:szCs w:val="30"/>
          <w:lang w:val="en-US" w:eastAsia="zh-CN"/>
        </w:rPr>
      </w:pPr>
      <w:ins w:id="291" w:author="Romano Giovanni" w:date="2017-10-23T21:10:00Z">
        <w:r w:rsidRPr="00CF3217">
          <w:rPr>
            <w:rFonts w:eastAsia="SimSun"/>
            <w:b/>
            <w:bCs/>
            <w:color w:val="000000"/>
            <w:szCs w:val="24"/>
            <w:lang w:val="en-US" w:eastAsia="zh-CN"/>
          </w:rPr>
          <w:t>Enhanced Multi Level Precedence and Pre-emption service (</w:t>
        </w:r>
        <w:proofErr w:type="spellStart"/>
        <w:r w:rsidRPr="00CF3217">
          <w:rPr>
            <w:rFonts w:eastAsia="SimSun"/>
            <w:b/>
            <w:bCs/>
            <w:color w:val="000000"/>
            <w:szCs w:val="24"/>
            <w:lang w:val="en-US" w:eastAsia="zh-CN"/>
          </w:rPr>
          <w:t>eMLPP</w:t>
        </w:r>
        <w:proofErr w:type="spellEnd"/>
        <w:r w:rsidRPr="00CF3217">
          <w:rPr>
            <w:rFonts w:eastAsia="SimSun"/>
            <w:b/>
            <w:bCs/>
            <w:color w:val="000000"/>
            <w:szCs w:val="24"/>
            <w:lang w:val="en-US" w:eastAsia="zh-CN"/>
          </w:rPr>
          <w:t>);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92" w:author="Romano Giovanni" w:date="2017-10-23T21:10:00Z"/>
          <w:rFonts w:eastAsia="SimSun"/>
          <w:color w:val="000000"/>
          <w:sz w:val="27"/>
          <w:szCs w:val="27"/>
          <w:lang w:val="en-US" w:eastAsia="zh-CN"/>
        </w:rPr>
      </w:pPr>
      <w:ins w:id="293" w:author="Romano Giovanni" w:date="2017-10-23T21:10:00Z">
        <w:r w:rsidRPr="00CF3217">
          <w:rPr>
            <w:rFonts w:eastAsia="SimSun"/>
            <w:color w:val="000000"/>
            <w:szCs w:val="24"/>
            <w:lang w:val="en-US" w:eastAsia="zh-CN"/>
          </w:rPr>
          <w:t>This specification describes the Stage 1 description of the enhanced multi-level precedence and pre-emption (</w:t>
        </w:r>
        <w:proofErr w:type="spellStart"/>
        <w:r w:rsidRPr="00CF3217">
          <w:rPr>
            <w:rFonts w:eastAsia="SimSun"/>
            <w:color w:val="000000"/>
            <w:szCs w:val="24"/>
            <w:lang w:val="en-US" w:eastAsia="zh-CN"/>
          </w:rPr>
          <w:t>eMLPP</w:t>
        </w:r>
        <w:proofErr w:type="spellEnd"/>
        <w:r w:rsidRPr="00CF3217">
          <w:rPr>
            <w:rFonts w:eastAsia="SimSun"/>
            <w:color w:val="000000"/>
            <w:szCs w:val="24"/>
            <w:lang w:val="en-US" w:eastAsia="zh-CN"/>
          </w:rPr>
          <w:t>) service. This service has two parts: precedence and pre-emption. Precedence involves assigning a priority level to a call in combination with fast call set-up. Pre-emption</w:t>
        </w:r>
        <w:r w:rsidRPr="00CF3217">
          <w:rPr>
            <w:rFonts w:eastAsia="SimSun"/>
            <w:color w:val="000000"/>
            <w:sz w:val="27"/>
            <w:szCs w:val="27"/>
            <w:lang w:val="en-US" w:eastAsia="zh-CN"/>
          </w:rPr>
          <w:t xml:space="preserve"> </w:t>
        </w:r>
        <w:r w:rsidRPr="00CF3217">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ins>
    </w:p>
    <w:p w:rsidR="00DE7734" w:rsidRPr="002D5C5B" w:rsidRDefault="00DE7734" w:rsidP="00DE7734">
      <w:pPr>
        <w:pStyle w:val="Titolo5"/>
        <w:rPr>
          <w:ins w:id="294" w:author="Romano Giovanni" w:date="2017-10-23T21:10:00Z"/>
          <w:rFonts w:eastAsia="SimSun"/>
          <w:bCs/>
          <w:color w:val="000000"/>
          <w:szCs w:val="24"/>
          <w:lang w:val="en-US" w:eastAsia="zh-CN"/>
        </w:rPr>
      </w:pPr>
      <w:ins w:id="295"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12.2.14</w:t>
        </w:r>
        <w:r w:rsidRPr="00CF3217">
          <w:rPr>
            <w:rFonts w:eastAsia="SimSun"/>
            <w:bCs/>
            <w:color w:val="000000"/>
            <w:szCs w:val="24"/>
            <w:lang w:val="en-US" w:eastAsia="zh-CN"/>
          </w:rPr>
          <w:tab/>
          <w:t>TS 22.071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296" w:author="Romano Giovanni" w:date="2017-10-23T21:10:00Z"/>
          <w:rFonts w:eastAsia="SimSun"/>
          <w:b/>
          <w:bCs/>
          <w:color w:val="000000"/>
          <w:sz w:val="30"/>
          <w:szCs w:val="30"/>
          <w:lang w:val="en-US" w:eastAsia="zh-CN"/>
        </w:rPr>
      </w:pPr>
      <w:ins w:id="297" w:author="Romano Giovanni" w:date="2017-10-23T21:10:00Z">
        <w:r w:rsidRPr="00CF3217">
          <w:rPr>
            <w:rFonts w:eastAsia="SimSun"/>
            <w:b/>
            <w:bCs/>
            <w:color w:val="000000"/>
            <w:szCs w:val="24"/>
            <w:lang w:val="en-US" w:eastAsia="zh-CN"/>
          </w:rPr>
          <w:t>Location Services (LCS); Service description;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298" w:author="Romano Giovanni" w:date="2017-10-23T21:10:00Z"/>
          <w:rFonts w:eastAsia="SimSun"/>
          <w:color w:val="000000"/>
          <w:sz w:val="27"/>
          <w:szCs w:val="27"/>
          <w:lang w:val="en-US" w:eastAsia="zh-CN"/>
        </w:rPr>
      </w:pPr>
      <w:ins w:id="299" w:author="Romano Giovanni" w:date="2017-10-23T21:10:00Z">
        <w:r w:rsidRPr="00CF3217">
          <w:rPr>
            <w:rFonts w:eastAsia="SimSun"/>
            <w:color w:val="000000"/>
            <w:szCs w:val="24"/>
            <w:lang w:val="en-US" w:eastAsia="zh-CN"/>
          </w:rPr>
          <w:t xml:space="preserve">LCS is a network provided enabling technology consisting of standardized service capabilities which enables the provision of location applications. </w:t>
        </w:r>
        <w:r w:rsidRPr="00CF3217">
          <w:rPr>
            <w:rFonts w:eastAsia="SimSun"/>
            <w:color w:val="000000"/>
            <w:szCs w:val="24"/>
            <w:lang w:val="en-US" w:eastAsia="zh-CN"/>
          </w:rPr>
          <w:b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ins>
    </w:p>
    <w:p w:rsidR="00DE7734" w:rsidRPr="002D5C5B" w:rsidRDefault="00DE7734" w:rsidP="00DE7734">
      <w:pPr>
        <w:pStyle w:val="Titolo5"/>
        <w:rPr>
          <w:ins w:id="300" w:author="Romano Giovanni" w:date="2017-10-23T21:10:00Z"/>
          <w:rFonts w:eastAsia="SimSun"/>
          <w:bCs/>
          <w:color w:val="000000"/>
          <w:szCs w:val="24"/>
          <w:lang w:val="en-US" w:eastAsia="zh-CN"/>
        </w:rPr>
      </w:pPr>
      <w:ins w:id="301"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1</w:t>
        </w:r>
        <w:r>
          <w:rPr>
            <w:rFonts w:eastAsia="SimSun"/>
            <w:bCs/>
            <w:color w:val="000000"/>
            <w:szCs w:val="24"/>
            <w:lang w:val="en-US" w:eastAsia="zh-CN"/>
          </w:rPr>
          <w:t>5</w:t>
        </w:r>
        <w:r w:rsidRPr="00CF3217">
          <w:rPr>
            <w:rFonts w:eastAsia="SimSun"/>
            <w:bCs/>
            <w:color w:val="000000"/>
            <w:szCs w:val="24"/>
            <w:lang w:val="en-US" w:eastAsia="zh-CN"/>
          </w:rPr>
          <w:tab/>
          <w:t>TS 22.078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02" w:author="Romano Giovanni" w:date="2017-10-23T21:10:00Z"/>
          <w:rFonts w:eastAsia="SimSun"/>
          <w:b/>
          <w:bCs/>
          <w:color w:val="000000"/>
          <w:sz w:val="30"/>
          <w:szCs w:val="30"/>
          <w:lang w:val="en-US" w:eastAsia="zh-CN"/>
        </w:rPr>
      </w:pPr>
      <w:ins w:id="303" w:author="Romano Giovanni" w:date="2017-10-23T21:10:00Z">
        <w:r w:rsidRPr="00CF3217">
          <w:rPr>
            <w:rFonts w:eastAsia="SimSun"/>
            <w:b/>
            <w:bCs/>
            <w:color w:val="000000"/>
            <w:szCs w:val="24"/>
            <w:lang w:val="en-US" w:eastAsia="zh-CN"/>
          </w:rPr>
          <w:t>Customized Applications for Mobile network Enhanced Logic (CAMEL); Service description;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04" w:author="Romano Giovanni" w:date="2017-10-23T21:10:00Z"/>
          <w:rFonts w:eastAsia="SimSun"/>
          <w:color w:val="000000"/>
          <w:sz w:val="27"/>
          <w:szCs w:val="27"/>
          <w:lang w:val="en-US" w:eastAsia="zh-CN"/>
        </w:rPr>
      </w:pPr>
      <w:ins w:id="305" w:author="Romano Giovanni" w:date="2017-10-23T21:10:00Z">
        <w:r w:rsidRPr="00CF3217">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CF3217">
          <w:rPr>
            <w:rFonts w:eastAsia="SimSun"/>
            <w:color w:val="000000"/>
            <w:sz w:val="27"/>
            <w:szCs w:val="27"/>
            <w:lang w:val="en-US" w:eastAsia="zh-CN"/>
          </w:rPr>
          <w:t xml:space="preserve"> </w:t>
        </w:r>
        <w:r w:rsidRPr="00CF3217">
          <w:rPr>
            <w:rFonts w:eastAsia="SimSun"/>
            <w:color w:val="000000"/>
            <w:szCs w:val="24"/>
            <w:lang w:val="en-US" w:eastAsia="zh-CN"/>
          </w:rPr>
          <w:t>the subscribers with the operator specific services even when roaming outside the home network.</w:t>
        </w:r>
      </w:ins>
    </w:p>
    <w:p w:rsidR="00DE7734" w:rsidRPr="002D5C5B" w:rsidRDefault="00DE7734" w:rsidP="00DE7734">
      <w:pPr>
        <w:pStyle w:val="Titolo5"/>
        <w:rPr>
          <w:ins w:id="306" w:author="Romano Giovanni" w:date="2017-10-23T21:10:00Z"/>
          <w:rFonts w:eastAsia="SimSun"/>
          <w:bCs/>
          <w:color w:val="000000"/>
          <w:szCs w:val="24"/>
          <w:lang w:val="en-US" w:eastAsia="zh-CN"/>
        </w:rPr>
      </w:pPr>
      <w:ins w:id="307"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1</w:t>
        </w:r>
        <w:r>
          <w:rPr>
            <w:rFonts w:eastAsia="SimSun"/>
            <w:bCs/>
            <w:color w:val="000000"/>
            <w:szCs w:val="24"/>
            <w:lang w:val="en-US" w:eastAsia="zh-CN"/>
          </w:rPr>
          <w:t>6</w:t>
        </w:r>
        <w:r w:rsidRPr="00CF3217">
          <w:rPr>
            <w:rFonts w:eastAsia="SimSun"/>
            <w:bCs/>
            <w:color w:val="000000"/>
            <w:szCs w:val="24"/>
            <w:lang w:val="en-US" w:eastAsia="zh-CN"/>
          </w:rPr>
          <w:tab/>
          <w:t>TS 22.081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08" w:author="Romano Giovanni" w:date="2017-10-23T21:10:00Z"/>
          <w:rFonts w:eastAsia="SimSun"/>
          <w:b/>
          <w:bCs/>
          <w:color w:val="000000"/>
          <w:sz w:val="30"/>
          <w:szCs w:val="30"/>
          <w:lang w:val="en-US" w:eastAsia="zh-CN"/>
        </w:rPr>
      </w:pPr>
      <w:ins w:id="309" w:author="Romano Giovanni" w:date="2017-10-23T21:10:00Z">
        <w:r w:rsidRPr="00CF3217">
          <w:rPr>
            <w:rFonts w:eastAsia="SimSun"/>
            <w:b/>
            <w:bCs/>
            <w:color w:val="000000"/>
            <w:szCs w:val="24"/>
            <w:lang w:val="en-US" w:eastAsia="zh-CN"/>
          </w:rPr>
          <w:t>Line Identification supplementary services; Stage 1</w:t>
        </w:r>
      </w:ins>
    </w:p>
    <w:p w:rsidR="00DE7734" w:rsidRPr="00CF3217" w:rsidRDefault="00DE7734" w:rsidP="00DE7734">
      <w:pPr>
        <w:widowControl w:val="0"/>
        <w:tabs>
          <w:tab w:val="clear" w:pos="1134"/>
          <w:tab w:val="clear" w:pos="1871"/>
          <w:tab w:val="clear" w:pos="2268"/>
          <w:tab w:val="left" w:pos="90"/>
        </w:tabs>
        <w:overflowPunct/>
        <w:textAlignment w:val="auto"/>
        <w:rPr>
          <w:ins w:id="310" w:author="Romano Giovanni" w:date="2017-10-23T21:10:00Z"/>
          <w:rFonts w:eastAsia="SimSun"/>
          <w:color w:val="000000"/>
          <w:sz w:val="27"/>
          <w:szCs w:val="27"/>
          <w:lang w:val="en-US" w:eastAsia="zh-CN"/>
        </w:rPr>
      </w:pPr>
      <w:ins w:id="311" w:author="Romano Giovanni" w:date="2017-10-23T21:10:00Z">
        <w:r w:rsidRPr="00CF3217">
          <w:rPr>
            <w:rFonts w:eastAsia="SimSun"/>
            <w:color w:val="000000"/>
            <w:szCs w:val="24"/>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ins>
    </w:p>
    <w:p w:rsidR="00DE7734" w:rsidRPr="002D5C5B" w:rsidRDefault="00DE7734" w:rsidP="00DE7734">
      <w:pPr>
        <w:pStyle w:val="Titolo5"/>
        <w:rPr>
          <w:ins w:id="312" w:author="Romano Giovanni" w:date="2017-10-23T21:10:00Z"/>
          <w:rFonts w:eastAsia="SimSun"/>
          <w:bCs/>
          <w:color w:val="000000"/>
          <w:szCs w:val="24"/>
          <w:lang w:val="en-US" w:eastAsia="zh-CN"/>
        </w:rPr>
      </w:pPr>
      <w:ins w:id="313" w:author="Romano Giovanni" w:date="2017-10-23T21:10:00Z">
        <w:r w:rsidRPr="00CF3217">
          <w:rPr>
            <w:rFonts w:eastAsia="SimSun"/>
            <w:bCs/>
            <w:color w:val="000000"/>
            <w:szCs w:val="24"/>
            <w:lang w:val="en-US" w:eastAsia="zh-CN"/>
          </w:rPr>
          <w:lastRenderedPageBreak/>
          <w:t>5.1.2.</w:t>
        </w:r>
        <w:r>
          <w:rPr>
            <w:rFonts w:eastAsia="SimSun"/>
            <w:bCs/>
            <w:color w:val="000000"/>
            <w:szCs w:val="24"/>
            <w:lang w:val="en-US" w:eastAsia="zh-CN"/>
          </w:rPr>
          <w:t>12.2.17</w:t>
        </w:r>
        <w:r w:rsidRPr="00CF3217">
          <w:rPr>
            <w:rFonts w:eastAsia="SimSun"/>
            <w:bCs/>
            <w:color w:val="000000"/>
            <w:szCs w:val="24"/>
            <w:lang w:val="en-US" w:eastAsia="zh-CN"/>
          </w:rPr>
          <w:tab/>
          <w:t>TS 22.082</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14" w:author="Romano Giovanni" w:date="2017-10-23T21:10:00Z"/>
          <w:rFonts w:eastAsia="SimSun"/>
          <w:b/>
          <w:bCs/>
          <w:color w:val="000000"/>
          <w:sz w:val="30"/>
          <w:szCs w:val="30"/>
          <w:lang w:val="en-US" w:eastAsia="zh-CN"/>
        </w:rPr>
      </w:pPr>
      <w:ins w:id="315" w:author="Romano Giovanni" w:date="2017-10-23T21:10:00Z">
        <w:r w:rsidRPr="00CF3217">
          <w:rPr>
            <w:rFonts w:eastAsia="SimSun"/>
            <w:b/>
            <w:bCs/>
            <w:color w:val="000000"/>
            <w:szCs w:val="24"/>
            <w:lang w:val="en-US" w:eastAsia="zh-CN"/>
          </w:rPr>
          <w:t>Call Forwarding (CF) Supplementary Services; Stage 1</w:t>
        </w:r>
      </w:ins>
    </w:p>
    <w:p w:rsidR="00DE7734" w:rsidRPr="00CF3217" w:rsidRDefault="00DE7734" w:rsidP="00DE773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316" w:author="Romano Giovanni" w:date="2017-10-23T21:10:00Z"/>
          <w:rFonts w:eastAsia="SimSun"/>
          <w:color w:val="000000"/>
          <w:szCs w:val="24"/>
          <w:lang w:val="en-US" w:eastAsia="zh-CN"/>
        </w:rPr>
      </w:pPr>
      <w:ins w:id="317" w:author="Romano Giovanni" w:date="2017-10-23T21:10:00Z">
        <w:r w:rsidRPr="00CF3217">
          <w:rPr>
            <w:rFonts w:eastAsia="SimSun"/>
            <w:color w:val="000000"/>
            <w:szCs w:val="24"/>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ins>
    </w:p>
    <w:p w:rsidR="00DE7734" w:rsidRPr="002D5C5B" w:rsidRDefault="00DE7734" w:rsidP="00DE7734">
      <w:pPr>
        <w:pStyle w:val="Titolo5"/>
        <w:rPr>
          <w:ins w:id="318" w:author="Romano Giovanni" w:date="2017-10-23T21:10:00Z"/>
          <w:rFonts w:eastAsia="SimSun"/>
          <w:bCs/>
          <w:color w:val="000000"/>
          <w:szCs w:val="24"/>
          <w:lang w:val="en-US" w:eastAsia="zh-CN"/>
        </w:rPr>
      </w:pPr>
      <w:ins w:id="319"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12.2.18</w:t>
        </w:r>
        <w:r w:rsidRPr="00CF3217">
          <w:rPr>
            <w:rFonts w:eastAsia="SimSun"/>
            <w:bCs/>
            <w:color w:val="000000"/>
            <w:szCs w:val="24"/>
            <w:lang w:val="en-US" w:eastAsia="zh-CN"/>
          </w:rPr>
          <w:tab/>
          <w:t>TS 22.083</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20" w:author="Romano Giovanni" w:date="2017-10-23T21:10:00Z"/>
          <w:rFonts w:eastAsia="SimSun"/>
          <w:b/>
          <w:bCs/>
          <w:color w:val="000000"/>
          <w:sz w:val="30"/>
          <w:szCs w:val="30"/>
          <w:lang w:val="en-US" w:eastAsia="zh-CN"/>
        </w:rPr>
      </w:pPr>
      <w:ins w:id="321" w:author="Romano Giovanni" w:date="2017-10-23T21:10:00Z">
        <w:r w:rsidRPr="00CF3217">
          <w:rPr>
            <w:rFonts w:eastAsia="SimSun"/>
            <w:b/>
            <w:bCs/>
            <w:color w:val="000000"/>
            <w:szCs w:val="24"/>
            <w:lang w:val="en-US" w:eastAsia="zh-CN"/>
          </w:rPr>
          <w:t>Call Waiting (CW) and Call Holding (HOLD); Supplementary Services; Stage 1</w:t>
        </w:r>
      </w:ins>
    </w:p>
    <w:p w:rsidR="00DE7734" w:rsidRPr="00CF3217" w:rsidRDefault="00DE7734" w:rsidP="00DE773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322" w:author="Romano Giovanni" w:date="2017-10-23T21:10:00Z"/>
          <w:rFonts w:eastAsia="SimSun"/>
          <w:color w:val="000000"/>
          <w:szCs w:val="24"/>
          <w:lang w:val="en-US" w:eastAsia="zh-CN"/>
        </w:rPr>
      </w:pPr>
      <w:ins w:id="323" w:author="Romano Giovanni" w:date="2017-10-23T21:10:00Z">
        <w:r w:rsidRPr="00CF3217">
          <w:rPr>
            <w:rFonts w:eastAsia="SimSun"/>
            <w:color w:val="000000"/>
            <w:szCs w:val="24"/>
            <w:lang w:val="en-US" w:eastAsia="zh-CN"/>
          </w:rPr>
          <w:t>This document specifies the supplementary services belonging to the group Call Completion Supplementary Services, which consist of Call waiting and Call hold.</w:t>
        </w:r>
      </w:ins>
    </w:p>
    <w:p w:rsidR="00DE7734" w:rsidRPr="002D5C5B" w:rsidRDefault="00DE7734" w:rsidP="00DE7734">
      <w:pPr>
        <w:pStyle w:val="Titolo5"/>
        <w:rPr>
          <w:ins w:id="324" w:author="Romano Giovanni" w:date="2017-10-23T21:10:00Z"/>
          <w:rFonts w:eastAsia="SimSun"/>
          <w:bCs/>
          <w:color w:val="000000"/>
          <w:szCs w:val="24"/>
          <w:lang w:val="en-US" w:eastAsia="zh-CN"/>
        </w:rPr>
      </w:pPr>
      <w:ins w:id="325"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12.2.19</w:t>
        </w:r>
        <w:r w:rsidRPr="00CF3217">
          <w:rPr>
            <w:rFonts w:eastAsia="SimSun"/>
            <w:bCs/>
            <w:color w:val="000000"/>
            <w:szCs w:val="24"/>
            <w:lang w:val="en-US" w:eastAsia="zh-CN"/>
          </w:rPr>
          <w:tab/>
          <w:t>TS 22.084</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26" w:author="Romano Giovanni" w:date="2017-10-23T21:10:00Z"/>
          <w:rFonts w:eastAsia="SimSun"/>
          <w:b/>
          <w:bCs/>
          <w:color w:val="000000"/>
          <w:sz w:val="30"/>
          <w:szCs w:val="30"/>
          <w:lang w:val="en-US" w:eastAsia="zh-CN"/>
        </w:rPr>
      </w:pPr>
      <w:proofErr w:type="spellStart"/>
      <w:ins w:id="327" w:author="Romano Giovanni" w:date="2017-10-23T21:10:00Z">
        <w:r w:rsidRPr="00CF3217">
          <w:rPr>
            <w:rFonts w:eastAsia="SimSun"/>
            <w:b/>
            <w:bCs/>
            <w:color w:val="000000"/>
            <w:szCs w:val="24"/>
            <w:lang w:val="en-US" w:eastAsia="zh-CN"/>
          </w:rPr>
          <w:t>MultiParty</w:t>
        </w:r>
        <w:proofErr w:type="spellEnd"/>
        <w:r w:rsidRPr="00CF3217">
          <w:rPr>
            <w:rFonts w:eastAsia="SimSun"/>
            <w:b/>
            <w:bCs/>
            <w:color w:val="000000"/>
            <w:szCs w:val="24"/>
            <w:lang w:val="en-US" w:eastAsia="zh-CN"/>
          </w:rPr>
          <w:t xml:space="preserve"> (MPTY) supplementary service;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28" w:author="Romano Giovanni" w:date="2017-10-23T21:10:00Z"/>
          <w:rFonts w:eastAsia="SimSun"/>
          <w:color w:val="000000"/>
          <w:sz w:val="27"/>
          <w:szCs w:val="27"/>
          <w:lang w:val="en-US" w:eastAsia="zh-CN"/>
        </w:rPr>
      </w:pPr>
      <w:ins w:id="329" w:author="Romano Giovanni" w:date="2017-10-23T21:10:00Z">
        <w:r w:rsidRPr="00CF3217">
          <w:rPr>
            <w:rFonts w:eastAsia="SimSun"/>
            <w:color w:val="000000"/>
            <w:szCs w:val="24"/>
            <w:lang w:val="en-US" w:eastAsia="zh-CN"/>
          </w:rPr>
          <w:t xml:space="preserve">This document specifies the supplementary services belonging to the group </w:t>
        </w:r>
        <w:proofErr w:type="spellStart"/>
        <w:r w:rsidRPr="00CF3217">
          <w:rPr>
            <w:rFonts w:eastAsia="SimSun"/>
            <w:color w:val="000000"/>
            <w:szCs w:val="24"/>
            <w:lang w:val="en-US" w:eastAsia="zh-CN"/>
          </w:rPr>
          <w:t>MultiParty</w:t>
        </w:r>
        <w:proofErr w:type="spellEnd"/>
        <w:r w:rsidRPr="00CF3217">
          <w:rPr>
            <w:rFonts w:eastAsia="SimSun"/>
            <w:color w:val="000000"/>
            <w:szCs w:val="24"/>
            <w:lang w:val="en-US" w:eastAsia="zh-CN"/>
          </w:rPr>
          <w:t xml:space="preserve"> Supplementary Services, which consist of </w:t>
        </w:r>
        <w:proofErr w:type="spellStart"/>
        <w:r w:rsidRPr="00CF3217">
          <w:rPr>
            <w:rFonts w:eastAsia="SimSun"/>
            <w:color w:val="000000"/>
            <w:szCs w:val="24"/>
            <w:lang w:val="en-US" w:eastAsia="zh-CN"/>
          </w:rPr>
          <w:t>MultiParty</w:t>
        </w:r>
        <w:proofErr w:type="spellEnd"/>
        <w:r w:rsidRPr="00CF3217">
          <w:rPr>
            <w:rFonts w:eastAsia="SimSun"/>
            <w:color w:val="000000"/>
            <w:szCs w:val="24"/>
            <w:lang w:val="en-US" w:eastAsia="zh-CN"/>
          </w:rPr>
          <w:t xml:space="preserve"> service.</w:t>
        </w:r>
      </w:ins>
    </w:p>
    <w:p w:rsidR="00DE7734" w:rsidRPr="002D5C5B" w:rsidRDefault="00DE7734" w:rsidP="00DE7734">
      <w:pPr>
        <w:pStyle w:val="Titolo5"/>
        <w:rPr>
          <w:ins w:id="330" w:author="Romano Giovanni" w:date="2017-10-23T21:10:00Z"/>
          <w:rFonts w:eastAsia="SimSun"/>
          <w:bCs/>
          <w:color w:val="000000"/>
          <w:szCs w:val="24"/>
          <w:lang w:val="en-US" w:eastAsia="zh-CN"/>
        </w:rPr>
      </w:pPr>
      <w:ins w:id="331"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0</w:t>
        </w:r>
        <w:r w:rsidRPr="00CF3217">
          <w:rPr>
            <w:rFonts w:eastAsia="SimSun"/>
            <w:bCs/>
            <w:color w:val="000000"/>
            <w:szCs w:val="24"/>
            <w:lang w:val="en-US" w:eastAsia="zh-CN"/>
          </w:rPr>
          <w:tab/>
          <w:t>TS 22.085</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32" w:author="Romano Giovanni" w:date="2017-10-23T21:10:00Z"/>
          <w:rFonts w:eastAsia="SimSun"/>
          <w:b/>
          <w:bCs/>
          <w:color w:val="000000"/>
          <w:sz w:val="30"/>
          <w:szCs w:val="30"/>
          <w:lang w:val="en-US" w:eastAsia="zh-CN"/>
        </w:rPr>
      </w:pPr>
      <w:ins w:id="333" w:author="Romano Giovanni" w:date="2017-10-23T21:10:00Z">
        <w:r w:rsidRPr="00CF3217">
          <w:rPr>
            <w:rFonts w:eastAsia="SimSun"/>
            <w:b/>
            <w:bCs/>
            <w:color w:val="000000"/>
            <w:szCs w:val="24"/>
            <w:lang w:val="en-US" w:eastAsia="zh-CN"/>
          </w:rPr>
          <w:t>Closed User Group (CUG) supplementary services;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34" w:author="Romano Giovanni" w:date="2017-10-23T21:10:00Z"/>
          <w:rFonts w:eastAsia="SimSun"/>
          <w:color w:val="000000"/>
          <w:sz w:val="27"/>
          <w:szCs w:val="27"/>
          <w:lang w:val="en-US" w:eastAsia="zh-CN"/>
        </w:rPr>
      </w:pPr>
      <w:ins w:id="335" w:author="Romano Giovanni" w:date="2017-10-23T21:10:00Z">
        <w:r w:rsidRPr="00CF3217">
          <w:rPr>
            <w:rFonts w:eastAsia="SimSun"/>
            <w:color w:val="000000"/>
            <w:szCs w:val="24"/>
            <w:lang w:val="en-US" w:eastAsia="zh-CN"/>
          </w:rPr>
          <w:t>This document specifies the supplementary services belonging to the group Community Of Interest Supplementary Services, which consist of Closed user group.</w:t>
        </w:r>
      </w:ins>
    </w:p>
    <w:p w:rsidR="00DE7734" w:rsidRPr="002D5C5B" w:rsidRDefault="00DE7734" w:rsidP="00DE7734">
      <w:pPr>
        <w:pStyle w:val="Titolo5"/>
        <w:rPr>
          <w:ins w:id="336" w:author="Romano Giovanni" w:date="2017-10-23T21:10:00Z"/>
          <w:rFonts w:eastAsia="SimSun"/>
          <w:bCs/>
          <w:color w:val="000000"/>
          <w:szCs w:val="24"/>
          <w:lang w:val="en-US" w:eastAsia="zh-CN"/>
        </w:rPr>
      </w:pPr>
      <w:ins w:id="337"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1</w:t>
        </w:r>
        <w:r w:rsidRPr="00CF3217">
          <w:rPr>
            <w:rFonts w:eastAsia="SimSun"/>
            <w:bCs/>
            <w:color w:val="000000"/>
            <w:szCs w:val="24"/>
            <w:lang w:val="en-US" w:eastAsia="zh-CN"/>
          </w:rPr>
          <w:tab/>
          <w:t>TS 22.086</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38" w:author="Romano Giovanni" w:date="2017-10-23T21:10:00Z"/>
          <w:rFonts w:eastAsia="SimSun"/>
          <w:b/>
          <w:bCs/>
          <w:color w:val="000000"/>
          <w:sz w:val="30"/>
          <w:szCs w:val="30"/>
          <w:lang w:val="en-US" w:eastAsia="zh-CN"/>
        </w:rPr>
      </w:pPr>
      <w:ins w:id="339" w:author="Romano Giovanni" w:date="2017-10-23T21:10:00Z">
        <w:r w:rsidRPr="00CF3217">
          <w:rPr>
            <w:rFonts w:eastAsia="SimSun"/>
            <w:b/>
            <w:bCs/>
            <w:color w:val="000000"/>
            <w:szCs w:val="24"/>
            <w:lang w:val="en-US" w:eastAsia="zh-CN"/>
          </w:rPr>
          <w:t>Advice of Charge (</w:t>
        </w:r>
        <w:proofErr w:type="spellStart"/>
        <w:r w:rsidRPr="00CF3217">
          <w:rPr>
            <w:rFonts w:eastAsia="SimSun"/>
            <w:b/>
            <w:bCs/>
            <w:color w:val="000000"/>
            <w:szCs w:val="24"/>
            <w:lang w:val="en-US" w:eastAsia="zh-CN"/>
          </w:rPr>
          <w:t>AoC</w:t>
        </w:r>
        <w:proofErr w:type="spellEnd"/>
        <w:r w:rsidRPr="00CF3217">
          <w:rPr>
            <w:rFonts w:eastAsia="SimSun"/>
            <w:b/>
            <w:bCs/>
            <w:color w:val="000000"/>
            <w:szCs w:val="24"/>
            <w:lang w:val="en-US" w:eastAsia="zh-CN"/>
          </w:rPr>
          <w:t>) supplementary services;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40" w:author="Romano Giovanni" w:date="2017-10-23T21:10:00Z"/>
          <w:rFonts w:eastAsia="SimSun"/>
          <w:color w:val="000000"/>
          <w:sz w:val="27"/>
          <w:szCs w:val="27"/>
          <w:lang w:val="en-US" w:eastAsia="zh-CN"/>
        </w:rPr>
      </w:pPr>
      <w:ins w:id="341" w:author="Romano Giovanni" w:date="2017-10-23T21:10:00Z">
        <w:r w:rsidRPr="00CF3217">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ins>
    </w:p>
    <w:p w:rsidR="00DE7734" w:rsidRPr="002D5C5B" w:rsidRDefault="00DE7734" w:rsidP="00DE7734">
      <w:pPr>
        <w:pStyle w:val="Titolo5"/>
        <w:rPr>
          <w:ins w:id="342" w:author="Romano Giovanni" w:date="2017-10-23T21:10:00Z"/>
          <w:rFonts w:eastAsia="SimSun"/>
          <w:bCs/>
          <w:color w:val="000000"/>
          <w:szCs w:val="24"/>
          <w:lang w:val="en-US" w:eastAsia="zh-CN"/>
        </w:rPr>
      </w:pPr>
      <w:ins w:id="343"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2</w:t>
        </w:r>
        <w:r w:rsidRPr="00CF3217">
          <w:rPr>
            <w:rFonts w:eastAsia="SimSun"/>
            <w:bCs/>
            <w:color w:val="000000"/>
            <w:szCs w:val="24"/>
            <w:lang w:val="en-US" w:eastAsia="zh-CN"/>
          </w:rPr>
          <w:tab/>
          <w:t>TS 22.087</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44" w:author="Romano Giovanni" w:date="2017-10-23T21:10:00Z"/>
          <w:rFonts w:eastAsia="SimSun"/>
          <w:b/>
          <w:bCs/>
          <w:color w:val="000000"/>
          <w:sz w:val="30"/>
          <w:szCs w:val="30"/>
          <w:lang w:val="en-US" w:eastAsia="zh-CN"/>
        </w:rPr>
      </w:pPr>
      <w:ins w:id="345" w:author="Romano Giovanni" w:date="2017-10-23T21:10:00Z">
        <w:r w:rsidRPr="00CF3217">
          <w:rPr>
            <w:rFonts w:eastAsia="SimSun"/>
            <w:b/>
            <w:bCs/>
            <w:color w:val="000000"/>
            <w:szCs w:val="24"/>
            <w:lang w:val="en-US" w:eastAsia="zh-CN"/>
          </w:rPr>
          <w:t xml:space="preserve">User-to-User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(UUS); Service description;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46" w:author="Romano Giovanni" w:date="2017-10-23T21:10:00Z"/>
          <w:rFonts w:eastAsia="SimSun"/>
          <w:color w:val="000000"/>
          <w:sz w:val="27"/>
          <w:szCs w:val="27"/>
          <w:lang w:val="en-US" w:eastAsia="zh-CN"/>
        </w:rPr>
      </w:pPr>
      <w:ins w:id="347" w:author="Romano Giovanni" w:date="2017-10-23T21:10:00Z">
        <w:r w:rsidRPr="00CF3217">
          <w:rPr>
            <w:rFonts w:eastAsia="SimSun"/>
            <w:color w:val="000000"/>
            <w:szCs w:val="24"/>
            <w:lang w:val="en-US" w:eastAsia="zh-CN"/>
          </w:rPr>
          <w:t xml:space="preserve">This document specifies the User-to-User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(UUS) supplementary service, which allows a mobile subscriber to send/receive a limited amount of information to/from another PLMN or ISDN subscriber over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channel in association with a call to the other subscriber.</w:t>
        </w:r>
      </w:ins>
    </w:p>
    <w:p w:rsidR="00DE7734" w:rsidRPr="002D5C5B" w:rsidRDefault="00DE7734" w:rsidP="00DE7734">
      <w:pPr>
        <w:pStyle w:val="Titolo5"/>
        <w:rPr>
          <w:ins w:id="348" w:author="Romano Giovanni" w:date="2017-10-23T21:10:00Z"/>
          <w:rFonts w:eastAsia="SimSun"/>
          <w:bCs/>
          <w:color w:val="000000"/>
          <w:szCs w:val="24"/>
          <w:lang w:val="en-US" w:eastAsia="zh-CN"/>
        </w:rPr>
      </w:pPr>
      <w:ins w:id="349"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3</w:t>
        </w:r>
        <w:r w:rsidRPr="00CF3217">
          <w:rPr>
            <w:rFonts w:eastAsia="SimSun"/>
            <w:bCs/>
            <w:color w:val="000000"/>
            <w:szCs w:val="24"/>
            <w:lang w:val="en-US" w:eastAsia="zh-CN"/>
          </w:rPr>
          <w:tab/>
          <w:t>TS 22.088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50" w:author="Romano Giovanni" w:date="2017-10-23T21:10:00Z"/>
          <w:rFonts w:eastAsia="SimSun"/>
          <w:b/>
          <w:bCs/>
          <w:color w:val="000000"/>
          <w:sz w:val="30"/>
          <w:szCs w:val="30"/>
          <w:lang w:val="en-US" w:eastAsia="zh-CN"/>
        </w:rPr>
      </w:pPr>
      <w:ins w:id="351" w:author="Romano Giovanni" w:date="2017-10-23T21:10:00Z">
        <w:r w:rsidRPr="00CF3217">
          <w:rPr>
            <w:rFonts w:eastAsia="SimSun"/>
            <w:b/>
            <w:bCs/>
            <w:color w:val="000000"/>
            <w:szCs w:val="24"/>
            <w:lang w:val="en-US" w:eastAsia="zh-CN"/>
          </w:rPr>
          <w:t>Call Barring (CB) supplementary services;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52" w:author="Romano Giovanni" w:date="2017-10-23T21:10:00Z"/>
          <w:rFonts w:eastAsia="SimSun"/>
          <w:color w:val="000000"/>
          <w:sz w:val="27"/>
          <w:szCs w:val="27"/>
          <w:lang w:val="en-US" w:eastAsia="zh-CN"/>
        </w:rPr>
      </w:pPr>
      <w:ins w:id="353" w:author="Romano Giovanni" w:date="2017-10-23T21:10:00Z">
        <w:r w:rsidRPr="00CF3217">
          <w:rPr>
            <w:rFonts w:eastAsia="SimSun"/>
            <w:color w:val="000000"/>
            <w:szCs w:val="24"/>
            <w:lang w:val="en-US" w:eastAsia="zh-CN"/>
          </w:rPr>
          <w:t xml:space="preserve">This document specifies the supplementary services belonging to the group Call Restriction Supplementary Services, which consist of barring of outgoing </w:t>
        </w:r>
        <w:r w:rsidRPr="00CF3217">
          <w:rPr>
            <w:rFonts w:eastAsia="SimSun"/>
            <w:color w:val="000000"/>
            <w:szCs w:val="24"/>
            <w:lang w:val="en-US" w:eastAsia="zh-CN"/>
          </w:rPr>
          <w:lastRenderedPageBreak/>
          <w:t>calls and barring of incoming calls.</w:t>
        </w:r>
      </w:ins>
    </w:p>
    <w:p w:rsidR="00DE7734" w:rsidRDefault="00DE7734" w:rsidP="00DE7734">
      <w:pPr>
        <w:tabs>
          <w:tab w:val="clear" w:pos="1134"/>
          <w:tab w:val="clear" w:pos="1871"/>
          <w:tab w:val="clear" w:pos="2268"/>
        </w:tabs>
        <w:overflowPunct/>
        <w:autoSpaceDE/>
        <w:autoSpaceDN/>
        <w:adjustRightInd/>
        <w:spacing w:before="0"/>
        <w:textAlignment w:val="auto"/>
        <w:rPr>
          <w:ins w:id="354" w:author="Romano Giovanni" w:date="2017-10-23T21:10:00Z"/>
          <w:rFonts w:eastAsiaTheme="minorEastAsia"/>
          <w:b/>
          <w:bCs/>
          <w:color w:val="000000"/>
          <w:sz w:val="18"/>
          <w:szCs w:val="18"/>
          <w:lang w:val="en-US" w:eastAsia="zh-CN"/>
        </w:rPr>
      </w:pPr>
      <w:ins w:id="355" w:author="Romano Giovanni" w:date="2017-10-23T21:10:00Z">
        <w:r>
          <w:rPr>
            <w:rFonts w:eastAsiaTheme="minorEastAsia"/>
            <w:b/>
            <w:bCs/>
            <w:color w:val="000000"/>
            <w:sz w:val="18"/>
            <w:szCs w:val="18"/>
            <w:lang w:val="en-US" w:eastAsia="zh-CN"/>
          </w:rPr>
          <w:br w:type="page"/>
        </w:r>
      </w:ins>
    </w:p>
    <w:p w:rsidR="00DE7734" w:rsidRPr="002D5C5B" w:rsidRDefault="00DE7734" w:rsidP="00DE7734">
      <w:pPr>
        <w:pStyle w:val="Titolo5"/>
        <w:rPr>
          <w:ins w:id="356" w:author="Romano Giovanni" w:date="2017-10-23T21:10:00Z"/>
          <w:rFonts w:eastAsia="SimSun"/>
          <w:bCs/>
          <w:color w:val="000000"/>
          <w:szCs w:val="24"/>
          <w:lang w:val="en-US" w:eastAsia="zh-CN"/>
        </w:rPr>
      </w:pPr>
      <w:ins w:id="357" w:author="Romano Giovanni" w:date="2017-10-23T21:10:00Z">
        <w:r w:rsidRPr="00CF3217">
          <w:rPr>
            <w:rFonts w:eastAsia="SimSun"/>
            <w:bCs/>
            <w:color w:val="000000"/>
            <w:szCs w:val="24"/>
            <w:lang w:val="en-US" w:eastAsia="zh-CN"/>
          </w:rPr>
          <w:lastRenderedPageBreak/>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4</w:t>
        </w:r>
        <w:r w:rsidRPr="00CF3217">
          <w:rPr>
            <w:rFonts w:eastAsia="SimSun"/>
            <w:bCs/>
            <w:color w:val="000000"/>
            <w:szCs w:val="24"/>
            <w:lang w:val="en-US" w:eastAsia="zh-CN"/>
          </w:rPr>
          <w:tab/>
          <w:t>TS 22.090</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58" w:author="Romano Giovanni" w:date="2017-10-23T21:10:00Z"/>
          <w:rFonts w:eastAsia="SimSun"/>
          <w:b/>
          <w:bCs/>
          <w:color w:val="000000"/>
          <w:sz w:val="30"/>
          <w:szCs w:val="30"/>
          <w:lang w:val="en-US" w:eastAsia="zh-CN"/>
        </w:rPr>
      </w:pPr>
      <w:ins w:id="359" w:author="Romano Giovanni" w:date="2017-10-23T21:10:00Z">
        <w:r w:rsidRPr="00CF3217">
          <w:rPr>
            <w:rFonts w:eastAsia="SimSun"/>
            <w:b/>
            <w:bCs/>
            <w:color w:val="000000"/>
            <w:szCs w:val="24"/>
            <w:lang w:val="en-US" w:eastAsia="zh-CN"/>
          </w:rPr>
          <w:t>Unstructured Supplementary Service Data (USSD);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60" w:author="Romano Giovanni" w:date="2017-10-23T21:10:00Z"/>
          <w:rFonts w:eastAsia="SimSun"/>
          <w:color w:val="000000"/>
          <w:sz w:val="27"/>
          <w:szCs w:val="27"/>
          <w:lang w:val="en-US" w:eastAsia="zh-CN"/>
        </w:rPr>
      </w:pPr>
      <w:ins w:id="361" w:author="Romano Giovanni" w:date="2017-10-23T21:10:00Z">
        <w:r w:rsidRPr="00CF3217">
          <w:rPr>
            <w:rFonts w:eastAsia="SimSun"/>
            <w:color w:val="000000"/>
            <w:szCs w:val="24"/>
            <w:lang w:val="en-US" w:eastAsia="zh-CN"/>
          </w:rPr>
          <w:t xml:space="preserve">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channels using short dialogues with peak data throughput rate capabilities of up to approximately 600 bit/s outside of a call and 1 000 bit/s during a call.</w:t>
        </w:r>
      </w:ins>
    </w:p>
    <w:p w:rsidR="00DE7734" w:rsidRPr="002D5C5B" w:rsidRDefault="00DE7734" w:rsidP="00DE7734">
      <w:pPr>
        <w:pStyle w:val="Titolo5"/>
        <w:rPr>
          <w:ins w:id="362" w:author="Romano Giovanni" w:date="2017-10-23T21:10:00Z"/>
          <w:rFonts w:eastAsia="SimSun"/>
          <w:bCs/>
          <w:color w:val="000000"/>
          <w:szCs w:val="24"/>
          <w:lang w:val="en-US" w:eastAsia="zh-CN"/>
        </w:rPr>
      </w:pPr>
      <w:ins w:id="363"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5</w:t>
        </w:r>
        <w:r w:rsidRPr="00CF3217">
          <w:rPr>
            <w:rFonts w:eastAsia="SimSun"/>
            <w:bCs/>
            <w:color w:val="000000"/>
            <w:szCs w:val="24"/>
            <w:lang w:val="en-US" w:eastAsia="zh-CN"/>
          </w:rPr>
          <w:tab/>
          <w:t>TS 22.091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64" w:author="Romano Giovanni" w:date="2017-10-23T21:10:00Z"/>
          <w:rFonts w:eastAsia="SimSun"/>
          <w:b/>
          <w:bCs/>
          <w:color w:val="000000"/>
          <w:sz w:val="30"/>
          <w:szCs w:val="30"/>
          <w:lang w:val="en-US" w:eastAsia="zh-CN"/>
        </w:rPr>
      </w:pPr>
      <w:ins w:id="365" w:author="Romano Giovanni" w:date="2017-10-23T21:10:00Z">
        <w:r w:rsidRPr="00CF3217">
          <w:rPr>
            <w:rFonts w:eastAsia="SimSun"/>
            <w:b/>
            <w:bCs/>
            <w:color w:val="000000"/>
            <w:szCs w:val="24"/>
            <w:lang w:val="en-US" w:eastAsia="zh-CN"/>
          </w:rPr>
          <w:t>Explicit Call Transfer (ECT) supplementary service;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66" w:author="Romano Giovanni" w:date="2017-10-23T21:10:00Z"/>
          <w:rFonts w:eastAsia="SimSun"/>
          <w:color w:val="000000"/>
          <w:sz w:val="27"/>
          <w:szCs w:val="27"/>
          <w:lang w:val="en-US" w:eastAsia="zh-CN"/>
        </w:rPr>
      </w:pPr>
      <w:ins w:id="367" w:author="Romano Giovanni" w:date="2017-10-23T21:10:00Z">
        <w:r w:rsidRPr="00CF3217">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ins>
    </w:p>
    <w:p w:rsidR="00DE7734" w:rsidRPr="002D5C5B" w:rsidRDefault="00DE7734" w:rsidP="00DE7734">
      <w:pPr>
        <w:pStyle w:val="Titolo5"/>
        <w:rPr>
          <w:ins w:id="368" w:author="Romano Giovanni" w:date="2017-10-23T21:10:00Z"/>
          <w:rFonts w:eastAsia="SimSun"/>
          <w:bCs/>
          <w:color w:val="000000"/>
          <w:szCs w:val="24"/>
          <w:lang w:val="en-US" w:eastAsia="zh-CN"/>
        </w:rPr>
      </w:pPr>
      <w:ins w:id="369"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6</w:t>
        </w:r>
        <w:r w:rsidRPr="00CF3217">
          <w:rPr>
            <w:rFonts w:eastAsia="SimSun"/>
            <w:bCs/>
            <w:color w:val="000000"/>
            <w:szCs w:val="24"/>
            <w:lang w:val="en-US" w:eastAsia="zh-CN"/>
          </w:rPr>
          <w:tab/>
          <w:t>TS 22.093</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70" w:author="Romano Giovanni" w:date="2017-10-23T21:10:00Z"/>
          <w:rFonts w:eastAsia="SimSun"/>
          <w:b/>
          <w:bCs/>
          <w:color w:val="000000"/>
          <w:sz w:val="30"/>
          <w:szCs w:val="30"/>
          <w:lang w:val="en-US" w:eastAsia="zh-CN"/>
        </w:rPr>
      </w:pPr>
      <w:ins w:id="371" w:author="Romano Giovanni" w:date="2017-10-23T21:10:00Z">
        <w:r w:rsidRPr="00CF3217">
          <w:rPr>
            <w:rFonts w:eastAsia="SimSun"/>
            <w:b/>
            <w:bCs/>
            <w:color w:val="000000"/>
            <w:szCs w:val="24"/>
            <w:lang w:val="en-US" w:eastAsia="zh-CN"/>
          </w:rPr>
          <w:t>Completion of Calls to Busy Subscriber (CCBS); Service description,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72" w:author="Romano Giovanni" w:date="2017-10-23T21:10:00Z"/>
          <w:rFonts w:eastAsia="SimSun"/>
          <w:color w:val="000000"/>
          <w:sz w:val="27"/>
          <w:szCs w:val="27"/>
          <w:lang w:val="en-US" w:eastAsia="zh-CN"/>
        </w:rPr>
      </w:pPr>
      <w:ins w:id="373" w:author="Romano Giovanni" w:date="2017-10-23T21:10:00Z">
        <w:r w:rsidRPr="00CF3217">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ins>
    </w:p>
    <w:p w:rsidR="00DE7734" w:rsidRPr="002D5C5B" w:rsidRDefault="00DE7734" w:rsidP="00DE7734">
      <w:pPr>
        <w:pStyle w:val="Titolo5"/>
        <w:rPr>
          <w:ins w:id="374" w:author="Romano Giovanni" w:date="2017-10-23T21:10:00Z"/>
          <w:rFonts w:eastAsia="SimSun"/>
          <w:bCs/>
          <w:color w:val="000000"/>
          <w:szCs w:val="24"/>
          <w:lang w:val="en-US" w:eastAsia="zh-CN"/>
        </w:rPr>
      </w:pPr>
      <w:ins w:id="375"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12.2.27</w:t>
        </w:r>
        <w:r w:rsidRPr="00CF3217">
          <w:rPr>
            <w:rFonts w:eastAsia="SimSun"/>
            <w:bCs/>
            <w:color w:val="000000"/>
            <w:szCs w:val="24"/>
            <w:lang w:val="en-US" w:eastAsia="zh-CN"/>
          </w:rPr>
          <w:tab/>
          <w:t>TS 22.094</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76" w:author="Romano Giovanni" w:date="2017-10-23T21:10:00Z"/>
          <w:rFonts w:eastAsia="SimSun"/>
          <w:b/>
          <w:bCs/>
          <w:color w:val="000000"/>
          <w:sz w:val="30"/>
          <w:szCs w:val="30"/>
          <w:lang w:val="en-US" w:eastAsia="zh-CN"/>
        </w:rPr>
      </w:pPr>
      <w:ins w:id="377" w:author="Romano Giovanni" w:date="2017-10-23T21:10:00Z">
        <w:r w:rsidRPr="00CF3217">
          <w:rPr>
            <w:rFonts w:eastAsia="SimSun"/>
            <w:b/>
            <w:bCs/>
            <w:color w:val="000000"/>
            <w:szCs w:val="24"/>
            <w:lang w:val="en-US" w:eastAsia="zh-CN"/>
          </w:rPr>
          <w:t>Follow Me service description; Stage 1</w:t>
        </w:r>
      </w:ins>
    </w:p>
    <w:p w:rsidR="00DE7734" w:rsidRPr="00CF3217" w:rsidRDefault="00DE7734" w:rsidP="00DE7734">
      <w:pPr>
        <w:widowControl w:val="0"/>
        <w:tabs>
          <w:tab w:val="clear" w:pos="1134"/>
          <w:tab w:val="clear" w:pos="1871"/>
          <w:tab w:val="clear" w:pos="2268"/>
          <w:tab w:val="left" w:pos="90"/>
        </w:tabs>
        <w:overflowPunct/>
        <w:textAlignment w:val="auto"/>
        <w:rPr>
          <w:ins w:id="378" w:author="Romano Giovanni" w:date="2017-10-23T21:10:00Z"/>
          <w:rFonts w:eastAsia="SimSun"/>
          <w:color w:val="000000"/>
          <w:sz w:val="27"/>
          <w:szCs w:val="27"/>
          <w:lang w:val="en-US" w:eastAsia="zh-CN"/>
        </w:rPr>
      </w:pPr>
      <w:ins w:id="379" w:author="Romano Giovanni" w:date="2017-10-23T21:10:00Z">
        <w:r w:rsidRPr="00CF3217">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ins>
    </w:p>
    <w:p w:rsidR="00DE7734" w:rsidRDefault="00DE7734" w:rsidP="00DE7734">
      <w:pPr>
        <w:tabs>
          <w:tab w:val="clear" w:pos="1134"/>
          <w:tab w:val="clear" w:pos="1871"/>
          <w:tab w:val="clear" w:pos="2268"/>
        </w:tabs>
        <w:overflowPunct/>
        <w:autoSpaceDE/>
        <w:autoSpaceDN/>
        <w:adjustRightInd/>
        <w:spacing w:before="0"/>
        <w:textAlignment w:val="auto"/>
        <w:rPr>
          <w:ins w:id="380" w:author="Romano Giovanni" w:date="2017-10-23T21:10:00Z"/>
          <w:rFonts w:eastAsiaTheme="minorEastAsia"/>
          <w:b/>
          <w:bCs/>
          <w:color w:val="000000"/>
          <w:sz w:val="18"/>
          <w:szCs w:val="18"/>
          <w:lang w:val="en-US" w:eastAsia="zh-CN"/>
        </w:rPr>
      </w:pPr>
    </w:p>
    <w:p w:rsidR="00DE7734" w:rsidRPr="002D5C5B" w:rsidRDefault="00DE7734" w:rsidP="00DE7734">
      <w:pPr>
        <w:pStyle w:val="Titolo5"/>
        <w:rPr>
          <w:ins w:id="381" w:author="Romano Giovanni" w:date="2017-10-23T21:10:00Z"/>
          <w:rFonts w:eastAsia="SimSun"/>
          <w:bCs/>
          <w:color w:val="000000"/>
          <w:szCs w:val="24"/>
          <w:lang w:val="en-US" w:eastAsia="zh-CN"/>
        </w:rPr>
      </w:pPr>
      <w:ins w:id="382"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12.2.28</w:t>
        </w:r>
        <w:r w:rsidRPr="00CF3217">
          <w:rPr>
            <w:rFonts w:eastAsia="SimSun"/>
            <w:bCs/>
            <w:color w:val="000000"/>
            <w:szCs w:val="24"/>
            <w:lang w:val="en-US" w:eastAsia="zh-CN"/>
          </w:rPr>
          <w:tab/>
          <w:t>TS 22.096</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83" w:author="Romano Giovanni" w:date="2017-10-23T21:10:00Z"/>
          <w:rFonts w:eastAsia="SimSun"/>
          <w:b/>
          <w:bCs/>
          <w:color w:val="000000"/>
          <w:sz w:val="30"/>
          <w:szCs w:val="30"/>
          <w:lang w:val="en-US" w:eastAsia="zh-CN"/>
        </w:rPr>
      </w:pPr>
      <w:ins w:id="384" w:author="Romano Giovanni" w:date="2017-10-23T21:10:00Z">
        <w:r w:rsidRPr="00CF3217">
          <w:rPr>
            <w:rFonts w:eastAsia="SimSun"/>
            <w:b/>
            <w:bCs/>
            <w:color w:val="000000"/>
            <w:szCs w:val="24"/>
            <w:lang w:val="en-US" w:eastAsia="zh-CN"/>
          </w:rPr>
          <w:t>Name identification supplementary services;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85" w:author="Romano Giovanni" w:date="2017-10-23T21:10:00Z"/>
          <w:rFonts w:eastAsia="SimSun"/>
          <w:color w:val="000000"/>
          <w:sz w:val="27"/>
          <w:szCs w:val="27"/>
          <w:lang w:val="en-US" w:eastAsia="zh-CN"/>
        </w:rPr>
      </w:pPr>
      <w:ins w:id="386" w:author="Romano Giovanni" w:date="2017-10-23T21:10:00Z">
        <w:r w:rsidRPr="00CF3217">
          <w:rPr>
            <w:rFonts w:eastAsia="SimSun"/>
            <w:color w:val="000000"/>
            <w:szCs w:val="24"/>
            <w:lang w:val="en-US" w:eastAsia="zh-CN"/>
          </w:rPr>
          <w:t>This document specifies the supplementary services belonging to the group Name Identification supplementary services, which consist of Calling Name Presentation (CNAP).</w:t>
        </w:r>
      </w:ins>
    </w:p>
    <w:p w:rsidR="00DE7734" w:rsidRPr="002D5C5B" w:rsidRDefault="00DE7734" w:rsidP="00DE7734">
      <w:pPr>
        <w:pStyle w:val="Titolo5"/>
        <w:rPr>
          <w:ins w:id="387" w:author="Romano Giovanni" w:date="2017-10-23T21:10:00Z"/>
          <w:rFonts w:eastAsia="SimSun"/>
          <w:bCs/>
          <w:color w:val="000000"/>
          <w:szCs w:val="24"/>
          <w:lang w:val="en-US" w:eastAsia="zh-CN"/>
        </w:rPr>
      </w:pPr>
      <w:ins w:id="388"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12.2.29</w:t>
        </w:r>
        <w:r w:rsidRPr="00CF3217">
          <w:rPr>
            <w:rFonts w:eastAsia="SimSun"/>
            <w:bCs/>
            <w:color w:val="000000"/>
            <w:szCs w:val="24"/>
            <w:lang w:val="en-US" w:eastAsia="zh-CN"/>
          </w:rPr>
          <w:tab/>
          <w:t>TS 22.101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89" w:author="Romano Giovanni" w:date="2017-10-23T21:10:00Z"/>
          <w:rFonts w:eastAsia="SimSun"/>
          <w:b/>
          <w:bCs/>
          <w:color w:val="000000"/>
          <w:sz w:val="30"/>
          <w:szCs w:val="30"/>
          <w:lang w:val="en-US" w:eastAsia="zh-CN"/>
        </w:rPr>
      </w:pPr>
      <w:ins w:id="390" w:author="Romano Giovanni" w:date="2017-10-23T21:10:00Z">
        <w:r w:rsidRPr="00CF3217">
          <w:rPr>
            <w:rFonts w:eastAsia="SimSun"/>
            <w:b/>
            <w:bCs/>
            <w:color w:val="000000"/>
            <w:szCs w:val="24"/>
            <w:lang w:val="en-US" w:eastAsia="zh-CN"/>
          </w:rPr>
          <w:t>Service aspects; Service principles</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391" w:author="Romano Giovanni" w:date="2017-10-23T21:10:00Z"/>
          <w:rFonts w:eastAsia="SimSun"/>
          <w:color w:val="000000"/>
          <w:sz w:val="30"/>
          <w:szCs w:val="30"/>
          <w:lang w:val="en-US" w:eastAsia="zh-CN"/>
        </w:rPr>
      </w:pPr>
      <w:ins w:id="392" w:author="Romano Giovanni" w:date="2017-10-23T21:10:00Z">
        <w:r w:rsidRPr="00CF3217">
          <w:rPr>
            <w:rFonts w:eastAsia="SimSun"/>
            <w:color w:val="000000"/>
            <w:szCs w:val="24"/>
            <w:lang w:val="en-US" w:eastAsia="zh-CN"/>
          </w:rPr>
          <w:lastRenderedPageBreak/>
          <w:t>This specification describes the service principles of the UMTS.</w:t>
        </w:r>
      </w:ins>
    </w:p>
    <w:p w:rsidR="00DE7734" w:rsidRPr="002D5C5B" w:rsidRDefault="00DE7734" w:rsidP="00DE7734">
      <w:pPr>
        <w:pStyle w:val="Titolo5"/>
        <w:rPr>
          <w:ins w:id="393" w:author="Romano Giovanni" w:date="2017-10-23T21:10:00Z"/>
          <w:rFonts w:eastAsia="SimSun"/>
          <w:bCs/>
          <w:color w:val="000000"/>
          <w:szCs w:val="24"/>
          <w:lang w:val="en-US" w:eastAsia="zh-CN"/>
        </w:rPr>
      </w:pPr>
      <w:ins w:id="394"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3</w:t>
        </w:r>
        <w:r>
          <w:rPr>
            <w:rFonts w:eastAsia="SimSun"/>
            <w:bCs/>
            <w:color w:val="000000"/>
            <w:szCs w:val="24"/>
            <w:lang w:val="en-US" w:eastAsia="zh-CN"/>
          </w:rPr>
          <w:t>0</w:t>
        </w:r>
        <w:r w:rsidRPr="00CF3217">
          <w:rPr>
            <w:rFonts w:eastAsia="SimSun"/>
            <w:bCs/>
            <w:color w:val="000000"/>
            <w:szCs w:val="24"/>
            <w:lang w:val="en-US" w:eastAsia="zh-CN"/>
          </w:rPr>
          <w:tab/>
          <w:t>TS 22.105</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395" w:author="Romano Giovanni" w:date="2017-10-23T21:10:00Z"/>
          <w:rFonts w:eastAsia="SimSun"/>
          <w:b/>
          <w:bCs/>
          <w:color w:val="000000"/>
          <w:sz w:val="30"/>
          <w:szCs w:val="30"/>
          <w:lang w:val="en-US" w:eastAsia="zh-CN"/>
        </w:rPr>
      </w:pPr>
      <w:ins w:id="396" w:author="Romano Giovanni" w:date="2017-10-23T21:10:00Z">
        <w:r w:rsidRPr="00CF3217">
          <w:rPr>
            <w:rFonts w:eastAsia="SimSun"/>
            <w:b/>
            <w:bCs/>
            <w:color w:val="000000"/>
            <w:szCs w:val="24"/>
            <w:lang w:val="en-US" w:eastAsia="zh-CN"/>
          </w:rPr>
          <w:t>Services and service capabilities</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397" w:author="Romano Giovanni" w:date="2017-10-23T21:10:00Z"/>
          <w:rFonts w:eastAsia="SimSun"/>
          <w:color w:val="000000"/>
          <w:sz w:val="27"/>
          <w:szCs w:val="27"/>
          <w:lang w:val="en-US" w:eastAsia="zh-CN"/>
        </w:rPr>
      </w:pPr>
      <w:ins w:id="398" w:author="Romano Giovanni" w:date="2017-10-23T21:10:00Z">
        <w:r w:rsidRPr="00CF3217">
          <w:rPr>
            <w:rFonts w:eastAsia="SimSun"/>
            <w:color w:val="000000"/>
            <w:szCs w:val="24"/>
            <w:lang w:val="en-US" w:eastAsia="zh-CN"/>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ins>
    </w:p>
    <w:p w:rsidR="00DE7734" w:rsidRPr="002D5C5B" w:rsidRDefault="00DE7734" w:rsidP="00DE7734">
      <w:pPr>
        <w:pStyle w:val="Titolo5"/>
        <w:rPr>
          <w:ins w:id="399" w:author="Romano Giovanni" w:date="2017-10-23T21:10:00Z"/>
          <w:rFonts w:eastAsia="SimSun"/>
          <w:bCs/>
          <w:color w:val="000000"/>
          <w:szCs w:val="24"/>
          <w:lang w:val="en-US" w:eastAsia="zh-CN"/>
        </w:rPr>
      </w:pPr>
      <w:ins w:id="400"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12.2.31</w:t>
        </w:r>
        <w:r w:rsidRPr="00CF3217">
          <w:rPr>
            <w:rFonts w:eastAsia="SimSun"/>
            <w:bCs/>
            <w:color w:val="000000"/>
            <w:szCs w:val="24"/>
            <w:lang w:val="en-US" w:eastAsia="zh-CN"/>
          </w:rPr>
          <w:tab/>
          <w:t>TS 22.115</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01" w:author="Romano Giovanni" w:date="2017-10-23T21:10:00Z"/>
          <w:rFonts w:eastAsia="SimSun"/>
          <w:b/>
          <w:bCs/>
          <w:color w:val="000000"/>
          <w:sz w:val="30"/>
          <w:szCs w:val="30"/>
          <w:lang w:val="en-US" w:eastAsia="zh-CN"/>
        </w:rPr>
      </w:pPr>
      <w:ins w:id="402" w:author="Romano Giovanni" w:date="2017-10-23T21:10:00Z">
        <w:r w:rsidRPr="00CF3217">
          <w:rPr>
            <w:rFonts w:eastAsia="SimSun"/>
            <w:b/>
            <w:bCs/>
            <w:color w:val="000000"/>
            <w:szCs w:val="24"/>
            <w:lang w:val="en-US" w:eastAsia="zh-CN"/>
          </w:rPr>
          <w:t>Service aspects; Charging and billing</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03" w:author="Romano Giovanni" w:date="2017-10-23T21:10:00Z"/>
          <w:rFonts w:eastAsia="SimSun"/>
          <w:color w:val="000000"/>
          <w:sz w:val="27"/>
          <w:szCs w:val="27"/>
          <w:lang w:val="en-US" w:eastAsia="zh-CN"/>
        </w:rPr>
      </w:pPr>
      <w:ins w:id="404" w:author="Romano Giovanni" w:date="2017-10-23T21:10:00Z">
        <w:r w:rsidRPr="00CF3217">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CF3217">
          <w:rPr>
            <w:rFonts w:eastAsia="SimSun"/>
            <w:color w:val="000000"/>
            <w:sz w:val="27"/>
            <w:szCs w:val="27"/>
            <w:lang w:val="en-US" w:eastAsia="zh-CN"/>
          </w:rPr>
          <w:t xml:space="preserve"> </w:t>
        </w:r>
        <w:r w:rsidRPr="00CF3217">
          <w:rPr>
            <w:rFonts w:eastAsia="SimSun"/>
            <w:color w:val="000000"/>
            <w:szCs w:val="24"/>
            <w:lang w:val="en-US" w:eastAsia="zh-CN"/>
          </w:rPr>
          <w:t>accurate charging information to be used in the commercial and contractual relationships between the parties concerned.</w:t>
        </w:r>
      </w:ins>
    </w:p>
    <w:p w:rsidR="00DE7734" w:rsidRPr="002D5C5B" w:rsidRDefault="00DE7734" w:rsidP="00DE7734">
      <w:pPr>
        <w:pStyle w:val="Titolo5"/>
        <w:rPr>
          <w:ins w:id="405" w:author="Romano Giovanni" w:date="2017-10-23T21:10:00Z"/>
          <w:rFonts w:eastAsia="SimSun"/>
          <w:bCs/>
          <w:color w:val="000000"/>
          <w:szCs w:val="24"/>
          <w:lang w:val="en-US" w:eastAsia="zh-CN"/>
        </w:rPr>
      </w:pPr>
      <w:ins w:id="406"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12.2.32</w:t>
        </w:r>
        <w:r w:rsidRPr="00CF3217">
          <w:rPr>
            <w:rFonts w:eastAsia="SimSun"/>
            <w:bCs/>
            <w:color w:val="000000"/>
            <w:szCs w:val="24"/>
            <w:lang w:val="en-US" w:eastAsia="zh-CN"/>
          </w:rPr>
          <w:tab/>
          <w:t>TS 22.129</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07" w:author="Romano Giovanni" w:date="2017-10-23T21:10:00Z"/>
          <w:rFonts w:eastAsia="SimSun"/>
          <w:b/>
          <w:bCs/>
          <w:color w:val="000000"/>
          <w:sz w:val="30"/>
          <w:szCs w:val="30"/>
          <w:lang w:val="en-US" w:eastAsia="zh-CN"/>
        </w:rPr>
      </w:pPr>
      <w:ins w:id="408" w:author="Romano Giovanni" w:date="2017-10-23T21:10:00Z">
        <w:r w:rsidRPr="00CF3217">
          <w:rPr>
            <w:rFonts w:eastAsia="SimSun"/>
            <w:b/>
            <w:bCs/>
            <w:color w:val="000000"/>
            <w:szCs w:val="24"/>
            <w:lang w:val="en-US" w:eastAsia="zh-CN"/>
          </w:rPr>
          <w:t>Service aspects; Handover requirements between UTRAN and GERAN or other radio systems</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09" w:author="Romano Giovanni" w:date="2017-10-23T21:10:00Z"/>
          <w:rFonts w:eastAsia="SimSun"/>
          <w:color w:val="000000"/>
          <w:sz w:val="27"/>
          <w:szCs w:val="27"/>
          <w:lang w:val="en-US" w:eastAsia="zh-CN"/>
        </w:rPr>
      </w:pPr>
      <w:ins w:id="410" w:author="Romano Giovanni" w:date="2017-10-23T21:10:00Z">
        <w:r w:rsidRPr="00CF3217">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ins>
    </w:p>
    <w:p w:rsidR="00DE7734" w:rsidRPr="002D5C5B" w:rsidRDefault="00DE7734" w:rsidP="00DE7734">
      <w:pPr>
        <w:pStyle w:val="Titolo5"/>
        <w:rPr>
          <w:ins w:id="411" w:author="Romano Giovanni" w:date="2017-10-23T21:10:00Z"/>
          <w:rFonts w:eastAsia="SimSun"/>
          <w:bCs/>
          <w:color w:val="000000"/>
          <w:szCs w:val="24"/>
          <w:lang w:val="en-US" w:eastAsia="zh-CN"/>
        </w:rPr>
      </w:pPr>
      <w:ins w:id="412"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12.2.33</w:t>
        </w:r>
        <w:r w:rsidRPr="00CF3217">
          <w:rPr>
            <w:rFonts w:eastAsia="SimSun"/>
            <w:bCs/>
            <w:color w:val="000000"/>
            <w:szCs w:val="24"/>
            <w:lang w:val="en-US" w:eastAsia="zh-CN"/>
          </w:rPr>
          <w:tab/>
          <w:t>TS 22.135</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13" w:author="Romano Giovanni" w:date="2017-10-23T21:10:00Z"/>
          <w:rFonts w:eastAsia="SimSun"/>
          <w:b/>
          <w:bCs/>
          <w:color w:val="000000"/>
          <w:sz w:val="30"/>
          <w:szCs w:val="30"/>
          <w:lang w:val="en-US" w:eastAsia="zh-CN"/>
        </w:rPr>
      </w:pPr>
      <w:proofErr w:type="spellStart"/>
      <w:ins w:id="414" w:author="Romano Giovanni" w:date="2017-10-23T21:10:00Z">
        <w:r w:rsidRPr="00CF3217">
          <w:rPr>
            <w:rFonts w:eastAsia="SimSun"/>
            <w:b/>
            <w:bCs/>
            <w:color w:val="000000"/>
            <w:szCs w:val="24"/>
            <w:lang w:val="en-US" w:eastAsia="zh-CN"/>
          </w:rPr>
          <w:t>Multicall</w:t>
        </w:r>
        <w:proofErr w:type="spellEnd"/>
        <w:r w:rsidRPr="00CF3217">
          <w:rPr>
            <w:rFonts w:eastAsia="SimSun"/>
            <w:b/>
            <w:bCs/>
            <w:color w:val="000000"/>
            <w:szCs w:val="24"/>
            <w:lang w:val="en-US" w:eastAsia="zh-CN"/>
          </w:rPr>
          <w:t>; Service description;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15" w:author="Romano Giovanni" w:date="2017-10-23T21:10:00Z"/>
          <w:rFonts w:eastAsia="SimSun"/>
          <w:color w:val="000000"/>
          <w:sz w:val="27"/>
          <w:szCs w:val="27"/>
          <w:lang w:val="en-US" w:eastAsia="zh-CN"/>
        </w:rPr>
      </w:pPr>
      <w:ins w:id="416" w:author="Romano Giovanni" w:date="2017-10-23T21:10:00Z">
        <w:r w:rsidRPr="00CF3217">
          <w:rPr>
            <w:rFonts w:eastAsia="SimSun"/>
            <w:color w:val="000000"/>
            <w:szCs w:val="24"/>
            <w:lang w:val="en-US" w:eastAsia="zh-CN"/>
          </w:rPr>
          <w:t xml:space="preserve">This specification describes </w:t>
        </w:r>
        <w:proofErr w:type="spellStart"/>
        <w:r w:rsidRPr="00CF3217">
          <w:rPr>
            <w:rFonts w:eastAsia="SimSun"/>
            <w:color w:val="000000"/>
            <w:szCs w:val="24"/>
            <w:lang w:val="en-US" w:eastAsia="zh-CN"/>
          </w:rPr>
          <w:t>multicall</w:t>
        </w:r>
        <w:proofErr w:type="spellEnd"/>
        <w:r w:rsidRPr="00CF3217">
          <w:rPr>
            <w:rFonts w:eastAsia="SimSun"/>
            <w:color w:val="000000"/>
            <w:szCs w:val="24"/>
            <w:lang w:val="en-US" w:eastAsia="zh-CN"/>
          </w:rPr>
          <w:t xml:space="preserve"> scenarios and requirements for UMTS phase 1 release 1999. </w:t>
        </w:r>
        <w:proofErr w:type="spellStart"/>
        <w:r w:rsidRPr="00CF3217">
          <w:rPr>
            <w:rFonts w:eastAsia="SimSun"/>
            <w:color w:val="000000"/>
            <w:szCs w:val="24"/>
            <w:lang w:val="en-US" w:eastAsia="zh-CN"/>
          </w:rPr>
          <w:t>Multicall</w:t>
        </w:r>
        <w:proofErr w:type="spellEnd"/>
        <w:r w:rsidRPr="00CF3217">
          <w:rPr>
            <w:rFonts w:eastAsia="SimSun"/>
            <w:color w:val="000000"/>
            <w:szCs w:val="24"/>
            <w:lang w:val="en-US" w:eastAsia="zh-CN"/>
          </w:rPr>
          <w:t xml:space="preserve"> feature specifies functionality and interactions related to usage of several simultaneous bearers between a terminal and a network. </w:t>
        </w:r>
        <w:proofErr w:type="spellStart"/>
        <w:r w:rsidRPr="00CF3217">
          <w:rPr>
            <w:rFonts w:eastAsia="SimSun"/>
            <w:color w:val="000000"/>
            <w:szCs w:val="24"/>
            <w:lang w:val="en-US" w:eastAsia="zh-CN"/>
          </w:rPr>
          <w:t>Multicall</w:t>
        </w:r>
        <w:proofErr w:type="spellEnd"/>
        <w:r w:rsidRPr="00CF3217">
          <w:rPr>
            <w:rFonts w:eastAsia="SimSun"/>
            <w:color w:val="000000"/>
            <w:szCs w:val="24"/>
            <w:lang w:val="en-US" w:eastAsia="zh-CN"/>
          </w:rPr>
          <w:t xml:space="preserve"> features allows both circuit-switched call(s) and packet session(s) to exist simultaneously.</w:t>
        </w:r>
      </w:ins>
    </w:p>
    <w:p w:rsidR="00DE7734" w:rsidRPr="002D5C5B" w:rsidRDefault="00DE7734" w:rsidP="00DE7734">
      <w:pPr>
        <w:pStyle w:val="Titolo5"/>
        <w:rPr>
          <w:ins w:id="417" w:author="Romano Giovanni" w:date="2017-10-23T21:10:00Z"/>
          <w:rFonts w:eastAsia="SimSun"/>
          <w:bCs/>
          <w:color w:val="000000"/>
          <w:szCs w:val="24"/>
          <w:lang w:val="en-US" w:eastAsia="zh-CN"/>
        </w:rPr>
      </w:pPr>
      <w:ins w:id="418"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12.2.34</w:t>
        </w:r>
        <w:r w:rsidRPr="00CF3217">
          <w:rPr>
            <w:rFonts w:eastAsia="SimSun"/>
            <w:bCs/>
            <w:color w:val="000000"/>
            <w:szCs w:val="24"/>
            <w:lang w:val="en-US" w:eastAsia="zh-CN"/>
          </w:rPr>
          <w:tab/>
          <w:t>TS 22.141</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19" w:author="Romano Giovanni" w:date="2017-10-23T21:10:00Z"/>
          <w:rFonts w:eastAsia="SimSun"/>
          <w:b/>
          <w:bCs/>
          <w:color w:val="000000"/>
          <w:sz w:val="30"/>
          <w:szCs w:val="30"/>
          <w:lang w:val="en-US" w:eastAsia="zh-CN"/>
        </w:rPr>
      </w:pPr>
      <w:ins w:id="420" w:author="Romano Giovanni" w:date="2017-10-23T21:10:00Z">
        <w:r w:rsidRPr="00CF3217">
          <w:rPr>
            <w:rFonts w:eastAsia="SimSun"/>
            <w:b/>
            <w:bCs/>
            <w:color w:val="000000"/>
            <w:szCs w:val="24"/>
            <w:lang w:val="en-US" w:eastAsia="zh-CN"/>
          </w:rPr>
          <w:t>Presence Service; Stage 1</w:t>
        </w:r>
      </w:ins>
    </w:p>
    <w:p w:rsidR="00DE7734" w:rsidRPr="00CF3217" w:rsidRDefault="00DE7734" w:rsidP="00DE773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421" w:author="Romano Giovanni" w:date="2017-10-23T21:10:00Z"/>
          <w:rFonts w:eastAsia="SimSun"/>
          <w:color w:val="000000"/>
          <w:szCs w:val="24"/>
          <w:lang w:val="en-US" w:eastAsia="zh-CN"/>
        </w:rPr>
      </w:pPr>
      <w:ins w:id="422" w:author="Romano Giovanni" w:date="2017-10-23T21:10:00Z">
        <w:r w:rsidRPr="00CF3217">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ins>
    </w:p>
    <w:p w:rsidR="00DE7734" w:rsidRPr="002D5C5B" w:rsidRDefault="00DE7734" w:rsidP="00DE7734">
      <w:pPr>
        <w:pStyle w:val="Titolo5"/>
        <w:rPr>
          <w:ins w:id="423" w:author="Romano Giovanni" w:date="2017-10-23T21:10:00Z"/>
          <w:rFonts w:eastAsia="SimSun"/>
          <w:bCs/>
          <w:color w:val="000000"/>
          <w:szCs w:val="24"/>
          <w:lang w:val="en-US" w:eastAsia="zh-CN"/>
        </w:rPr>
      </w:pPr>
      <w:ins w:id="424" w:author="Romano Giovanni" w:date="2017-10-23T21:10:00Z">
        <w:r w:rsidRPr="00CF3217">
          <w:rPr>
            <w:rFonts w:eastAsia="SimSun"/>
            <w:bCs/>
            <w:color w:val="000000"/>
            <w:szCs w:val="24"/>
            <w:lang w:val="en-US" w:eastAsia="zh-CN"/>
          </w:rPr>
          <w:lastRenderedPageBreak/>
          <w:t>5.1.2.</w:t>
        </w:r>
        <w:r>
          <w:rPr>
            <w:rFonts w:eastAsia="SimSun"/>
            <w:bCs/>
            <w:color w:val="000000"/>
            <w:szCs w:val="24"/>
            <w:lang w:val="en-US" w:eastAsia="zh-CN"/>
          </w:rPr>
          <w:t>12.2.35</w:t>
        </w:r>
        <w:r w:rsidRPr="00CF3217">
          <w:rPr>
            <w:rFonts w:eastAsia="SimSun"/>
            <w:bCs/>
            <w:color w:val="000000"/>
            <w:szCs w:val="24"/>
            <w:lang w:val="en-US" w:eastAsia="zh-CN"/>
          </w:rPr>
          <w:tab/>
          <w:t>TS 22.146</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25" w:author="Romano Giovanni" w:date="2017-10-23T21:10:00Z"/>
          <w:rFonts w:eastAsia="SimSun"/>
          <w:b/>
          <w:bCs/>
          <w:color w:val="000000"/>
          <w:sz w:val="30"/>
          <w:szCs w:val="30"/>
          <w:lang w:val="en-US" w:eastAsia="zh-CN"/>
        </w:rPr>
      </w:pPr>
      <w:ins w:id="426" w:author="Romano Giovanni" w:date="2017-10-23T21:10:00Z">
        <w:r w:rsidRPr="00CF3217">
          <w:rPr>
            <w:rFonts w:eastAsia="SimSun"/>
            <w:b/>
            <w:bCs/>
            <w:color w:val="000000"/>
            <w:szCs w:val="24"/>
            <w:lang w:val="en-US" w:eastAsia="zh-CN"/>
          </w:rPr>
          <w:t>Multimedia Broadcast/Multicast Service (MBMS);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27" w:author="Romano Giovanni" w:date="2017-10-23T21:10:00Z"/>
          <w:rFonts w:eastAsia="SimSun"/>
          <w:color w:val="000000"/>
          <w:sz w:val="27"/>
          <w:szCs w:val="27"/>
          <w:lang w:val="en-US" w:eastAsia="zh-CN"/>
        </w:rPr>
      </w:pPr>
      <w:ins w:id="428" w:author="Romano Giovanni" w:date="2017-10-23T21:10:00Z">
        <w:r w:rsidRPr="00CF3217">
          <w:rPr>
            <w:rFonts w:eastAsia="SimSun"/>
            <w:color w:val="000000"/>
            <w:szCs w:val="24"/>
            <w:lang w:val="en-US" w:eastAsia="zh-CN"/>
          </w:rPr>
          <w:t xml:space="preserve">The document describes MBMS User Services that use the capabilities of MBMS. Application scenarios including charging,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aspects and related service requirements derived from them are described. These scenarios and service requirements can be used as guidance for the design of codecs and bearers.</w:t>
        </w:r>
      </w:ins>
    </w:p>
    <w:p w:rsidR="00DE7734" w:rsidRPr="002D5C5B" w:rsidRDefault="00DE7734" w:rsidP="00DE7734">
      <w:pPr>
        <w:pStyle w:val="Titolo5"/>
        <w:rPr>
          <w:ins w:id="429" w:author="Romano Giovanni" w:date="2017-10-23T21:10:00Z"/>
          <w:rFonts w:eastAsia="SimSun"/>
          <w:bCs/>
          <w:color w:val="000000"/>
          <w:szCs w:val="24"/>
          <w:lang w:val="en-US" w:eastAsia="zh-CN"/>
        </w:rPr>
      </w:pPr>
      <w:ins w:id="430"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12.2.36</w:t>
        </w:r>
        <w:r w:rsidRPr="00CF3217">
          <w:rPr>
            <w:rFonts w:eastAsia="SimSun"/>
            <w:bCs/>
            <w:color w:val="000000"/>
            <w:szCs w:val="24"/>
            <w:lang w:val="en-US" w:eastAsia="zh-CN"/>
          </w:rPr>
          <w:tab/>
          <w:t>TS 22.153</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31" w:author="Romano Giovanni" w:date="2017-10-23T21:10:00Z"/>
          <w:rFonts w:eastAsia="SimSun"/>
          <w:b/>
          <w:bCs/>
          <w:color w:val="000000"/>
          <w:sz w:val="30"/>
          <w:szCs w:val="30"/>
          <w:lang w:val="en-US" w:eastAsia="zh-CN"/>
        </w:rPr>
      </w:pPr>
      <w:ins w:id="432" w:author="Romano Giovanni" w:date="2017-10-23T21:10:00Z">
        <w:r w:rsidRPr="00CF3217">
          <w:rPr>
            <w:rFonts w:eastAsia="SimSun"/>
            <w:b/>
            <w:bCs/>
            <w:color w:val="000000"/>
            <w:szCs w:val="24"/>
            <w:lang w:val="en-US" w:eastAsia="zh-CN"/>
          </w:rPr>
          <w:t>Multimedia priority service</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33" w:author="Romano Giovanni" w:date="2017-10-23T21:10:00Z"/>
          <w:rFonts w:eastAsia="SimSun"/>
          <w:color w:val="000000"/>
          <w:sz w:val="27"/>
          <w:szCs w:val="27"/>
          <w:lang w:val="en-US" w:eastAsia="zh-CN"/>
        </w:rPr>
      </w:pPr>
      <w:ins w:id="434" w:author="Romano Giovanni" w:date="2017-10-23T21:10:00Z">
        <w:r w:rsidRPr="00CF3217">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ins>
    </w:p>
    <w:p w:rsidR="00DE7734" w:rsidRPr="002D5C5B" w:rsidRDefault="00DE7734" w:rsidP="00DE7734">
      <w:pPr>
        <w:pStyle w:val="Titolo5"/>
        <w:rPr>
          <w:ins w:id="435" w:author="Romano Giovanni" w:date="2017-10-23T21:10:00Z"/>
          <w:rFonts w:eastAsia="SimSun"/>
          <w:bCs/>
          <w:color w:val="000000"/>
          <w:szCs w:val="24"/>
          <w:lang w:val="en-US" w:eastAsia="zh-CN"/>
        </w:rPr>
      </w:pPr>
      <w:ins w:id="436"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12.2.37</w:t>
        </w:r>
        <w:r w:rsidRPr="00CF3217">
          <w:rPr>
            <w:rFonts w:eastAsia="SimSun"/>
            <w:bCs/>
            <w:color w:val="000000"/>
            <w:szCs w:val="24"/>
            <w:lang w:val="en-US" w:eastAsia="zh-CN"/>
          </w:rPr>
          <w:tab/>
          <w:t>TS 22.168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37" w:author="Romano Giovanni" w:date="2017-10-23T21:10:00Z"/>
          <w:rFonts w:eastAsia="SimSun"/>
          <w:b/>
          <w:bCs/>
          <w:color w:val="000000"/>
          <w:sz w:val="30"/>
          <w:szCs w:val="30"/>
          <w:lang w:val="en-US" w:eastAsia="zh-CN"/>
        </w:rPr>
      </w:pPr>
      <w:ins w:id="438" w:author="Romano Giovanni" w:date="2017-10-23T21:10:00Z">
        <w:r w:rsidRPr="00CF3217">
          <w:rPr>
            <w:rFonts w:eastAsia="SimSun"/>
            <w:b/>
            <w:bCs/>
            <w:color w:val="000000"/>
            <w:szCs w:val="24"/>
            <w:lang w:val="en-US" w:eastAsia="zh-CN"/>
          </w:rPr>
          <w:t>Earthquake and Tsunami Warning System (ETWS) requirements;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39" w:author="Romano Giovanni" w:date="2017-10-23T21:10:00Z"/>
          <w:rFonts w:eastAsia="SimSun"/>
          <w:color w:val="000000"/>
          <w:sz w:val="27"/>
          <w:szCs w:val="27"/>
          <w:lang w:val="en-US" w:eastAsia="zh-CN"/>
        </w:rPr>
      </w:pPr>
      <w:ins w:id="440" w:author="Romano Giovanni" w:date="2017-10-23T21:10:00Z">
        <w:r w:rsidRPr="00CF3217">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ins>
    </w:p>
    <w:p w:rsidR="00DE7734" w:rsidRPr="002D5C5B" w:rsidRDefault="00DE7734" w:rsidP="00DE7734">
      <w:pPr>
        <w:pStyle w:val="Titolo5"/>
        <w:rPr>
          <w:ins w:id="441" w:author="Romano Giovanni" w:date="2017-10-23T21:10:00Z"/>
          <w:rFonts w:eastAsia="SimSun"/>
          <w:bCs/>
          <w:color w:val="000000"/>
          <w:szCs w:val="24"/>
          <w:lang w:val="en-US" w:eastAsia="zh-CN"/>
        </w:rPr>
      </w:pPr>
      <w:ins w:id="442"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12.2.38</w:t>
        </w:r>
        <w:r w:rsidRPr="00CF3217">
          <w:rPr>
            <w:rFonts w:eastAsia="SimSun"/>
            <w:bCs/>
            <w:color w:val="000000"/>
            <w:szCs w:val="24"/>
            <w:lang w:val="en-US" w:eastAsia="zh-CN"/>
          </w:rPr>
          <w:tab/>
          <w:t>TS 22.173</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43" w:author="Romano Giovanni" w:date="2017-10-23T21:10:00Z"/>
          <w:rFonts w:eastAsia="SimSun"/>
          <w:b/>
          <w:bCs/>
          <w:color w:val="000000"/>
          <w:sz w:val="30"/>
          <w:szCs w:val="30"/>
          <w:lang w:val="en-US" w:eastAsia="zh-CN"/>
        </w:rPr>
      </w:pPr>
      <w:ins w:id="444" w:author="Romano Giovanni" w:date="2017-10-23T21:10:00Z">
        <w:r w:rsidRPr="00CF3217">
          <w:rPr>
            <w:rFonts w:eastAsia="SimSun"/>
            <w:b/>
            <w:bCs/>
            <w:color w:val="000000"/>
            <w:szCs w:val="24"/>
            <w:lang w:val="en-US" w:eastAsia="zh-CN"/>
          </w:rPr>
          <w:t>IP Multimedia Core Network Subsystem (IMS) Multimedia Telephony Service and supplementary services; Stage 1</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445" w:author="Romano Giovanni" w:date="2017-10-23T21:10:00Z"/>
          <w:rFonts w:eastAsia="SimSun"/>
          <w:color w:val="000000"/>
          <w:sz w:val="30"/>
          <w:szCs w:val="30"/>
          <w:lang w:val="en-US" w:eastAsia="zh-CN"/>
        </w:rPr>
      </w:pPr>
      <w:ins w:id="446" w:author="Romano Giovanni" w:date="2017-10-23T21:10:00Z">
        <w:r w:rsidRPr="00CF3217">
          <w:rPr>
            <w:rFonts w:eastAsia="SimSun"/>
            <w:color w:val="000000"/>
            <w:szCs w:val="24"/>
            <w:lang w:val="en-US" w:eastAsia="zh-CN"/>
          </w:rPr>
          <w:t>The document defines the IMS Multimedia Telephony service and the minimum set of capabilities required to secure multi-vendor and multi-</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47" w:author="Romano Giovanni" w:date="2017-10-23T21:10:00Z"/>
          <w:rFonts w:eastAsia="SimSun"/>
          <w:color w:val="000000"/>
          <w:sz w:val="27"/>
          <w:szCs w:val="27"/>
          <w:lang w:val="en-US" w:eastAsia="zh-CN"/>
        </w:rPr>
      </w:pPr>
      <w:ins w:id="448" w:author="Romano Giovanni" w:date="2017-10-23T21:10:00Z">
        <w:r w:rsidRPr="00CF3217">
          <w:rPr>
            <w:rFonts w:eastAsia="SimSun"/>
            <w:color w:val="000000"/>
            <w:szCs w:val="24"/>
            <w:lang w:val="en-US" w:eastAsia="zh-CN"/>
          </w:rPr>
          <w:t>operator inter-operability for Multimedia Telephony and related Supplementary Services.</w:t>
        </w:r>
      </w:ins>
    </w:p>
    <w:p w:rsidR="009F2628" w:rsidRPr="009F2628" w:rsidRDefault="009F2628" w:rsidP="009F2628">
      <w:pPr>
        <w:pStyle w:val="Titolo5"/>
        <w:rPr>
          <w:ins w:id="449" w:author="Romano Giovanni" w:date="2017-10-24T02:27:00Z"/>
          <w:rFonts w:eastAsia="SimSun"/>
          <w:bCs/>
          <w:color w:val="000000"/>
          <w:szCs w:val="24"/>
          <w:highlight w:val="yellow"/>
          <w:lang w:val="en-US" w:eastAsia="zh-CN"/>
        </w:rPr>
      </w:pPr>
      <w:ins w:id="450" w:author="Romano Giovanni" w:date="2017-10-24T02:27:00Z">
        <w:r w:rsidRPr="009F2628">
          <w:rPr>
            <w:rFonts w:eastAsia="SimSun"/>
            <w:bCs/>
            <w:color w:val="000000"/>
            <w:szCs w:val="24"/>
            <w:highlight w:val="yellow"/>
            <w:lang w:val="en-US" w:eastAsia="zh-CN"/>
          </w:rPr>
          <w:t>5.1.2.12.2.39</w:t>
        </w:r>
        <w:r w:rsidRPr="009F2628">
          <w:rPr>
            <w:rFonts w:eastAsia="SimSun"/>
            <w:bCs/>
            <w:color w:val="000000"/>
            <w:szCs w:val="24"/>
            <w:highlight w:val="yellow"/>
            <w:lang w:val="en-US" w:eastAsia="zh-CN"/>
          </w:rPr>
          <w:tab/>
          <w:t>TS 22.179</w:t>
        </w:r>
      </w:ins>
    </w:p>
    <w:p w:rsidR="009F2628" w:rsidRPr="009F2628" w:rsidRDefault="009F2628" w:rsidP="009F2628">
      <w:pPr>
        <w:widowControl w:val="0"/>
        <w:tabs>
          <w:tab w:val="clear" w:pos="1134"/>
          <w:tab w:val="clear" w:pos="1871"/>
          <w:tab w:val="clear" w:pos="2268"/>
          <w:tab w:val="left" w:pos="90"/>
        </w:tabs>
        <w:overflowPunct/>
        <w:spacing w:before="91"/>
        <w:textAlignment w:val="auto"/>
        <w:rPr>
          <w:ins w:id="451" w:author="Romano Giovanni" w:date="2017-10-24T02:27:00Z"/>
          <w:rFonts w:eastAsia="SimSun"/>
          <w:b/>
          <w:bCs/>
          <w:color w:val="000000"/>
          <w:szCs w:val="24"/>
          <w:highlight w:val="yellow"/>
          <w:lang w:val="en-US" w:eastAsia="zh-CN"/>
        </w:rPr>
      </w:pPr>
      <w:ins w:id="452" w:author="Romano Giovanni" w:date="2017-10-24T02:27:00Z">
        <w:r w:rsidRPr="009F2628">
          <w:rPr>
            <w:rFonts w:eastAsia="SimSun"/>
            <w:b/>
            <w:bCs/>
            <w:color w:val="000000"/>
            <w:szCs w:val="24"/>
            <w:highlight w:val="yellow"/>
            <w:lang w:val="en-US" w:eastAsia="zh-CN"/>
          </w:rPr>
          <w:t>Mission Critical Push to Talk (MCPTT) over LTE; Stage 1</w:t>
        </w:r>
      </w:ins>
    </w:p>
    <w:p w:rsidR="009F2628" w:rsidRPr="00446ECB" w:rsidRDefault="009F2628" w:rsidP="009F2628">
      <w:pPr>
        <w:rPr>
          <w:ins w:id="453" w:author="Romano Giovanni" w:date="2017-10-24T02:27:00Z"/>
          <w:rFonts w:eastAsia="SimSun"/>
          <w:color w:val="000000"/>
          <w:szCs w:val="24"/>
          <w:lang w:val="en-US" w:eastAsia="zh-CN"/>
        </w:rPr>
      </w:pPr>
      <w:ins w:id="454" w:author="Romano Giovanni" w:date="2017-10-24T02:27:00Z">
        <w:r w:rsidRPr="009F2628">
          <w:rPr>
            <w:rFonts w:eastAsia="SimSun"/>
            <w:color w:val="000000"/>
            <w:szCs w:val="24"/>
            <w:highlight w:val="yellow"/>
            <w:lang w:val="en-US" w:eastAsia="zh-CN"/>
          </w:rPr>
          <w:t>This document provides the service requirements for operation of the MCPTT Service. MCPTT makes use of capabilities included in Group Communications System Enablers for LTE (GCSE_LTE) and Proximity Services (</w:t>
        </w:r>
        <w:proofErr w:type="spellStart"/>
        <w:r w:rsidRPr="009F2628">
          <w:rPr>
            <w:rFonts w:eastAsia="SimSun"/>
            <w:color w:val="000000"/>
            <w:szCs w:val="24"/>
            <w:highlight w:val="yellow"/>
            <w:lang w:val="en-US" w:eastAsia="zh-CN"/>
          </w:rPr>
          <w:t>ProSe</w:t>
        </w:r>
        <w:proofErr w:type="spellEnd"/>
        <w:r w:rsidRPr="009F2628">
          <w:rPr>
            <w:rFonts w:eastAsia="SimSun"/>
            <w:color w:val="000000"/>
            <w:szCs w:val="24"/>
            <w:highlight w:val="yellow"/>
            <w:lang w:val="en-US" w:eastAsia="zh-CN"/>
          </w:rPr>
          <w:t>), with additional requirements specific to the MCPTT Service. The MCPTT Service can be used for public safety applications and also for general commercial applications (e.g., utility companies and railways).</w:t>
        </w:r>
      </w:ins>
    </w:p>
    <w:p w:rsidR="00DE7734" w:rsidRPr="002D5C5B" w:rsidRDefault="00DE7734" w:rsidP="00DE7734">
      <w:pPr>
        <w:pStyle w:val="Titolo5"/>
        <w:rPr>
          <w:ins w:id="455" w:author="Romano Giovanni" w:date="2017-10-23T21:10:00Z"/>
          <w:rFonts w:eastAsia="SimSun"/>
          <w:bCs/>
          <w:color w:val="000000"/>
          <w:szCs w:val="24"/>
          <w:lang w:val="en-US" w:eastAsia="zh-CN"/>
        </w:rPr>
      </w:pPr>
      <w:ins w:id="456" w:author="Romano Giovanni" w:date="2017-10-23T21:10:00Z">
        <w:r w:rsidRPr="00CF3217">
          <w:rPr>
            <w:rFonts w:eastAsia="SimSun"/>
            <w:bCs/>
            <w:color w:val="000000"/>
            <w:szCs w:val="24"/>
            <w:lang w:val="en-US" w:eastAsia="zh-CN"/>
          </w:rPr>
          <w:lastRenderedPageBreak/>
          <w:t>5.1.2.</w:t>
        </w:r>
        <w:r>
          <w:rPr>
            <w:rFonts w:eastAsia="SimSun"/>
            <w:bCs/>
            <w:color w:val="000000"/>
            <w:szCs w:val="24"/>
            <w:lang w:val="en-US" w:eastAsia="zh-CN"/>
          </w:rPr>
          <w:t>12.2.</w:t>
        </w:r>
      </w:ins>
      <w:ins w:id="457" w:author="Romano Giovanni" w:date="2017-10-24T02:31:00Z">
        <w:r w:rsidR="00D26EBC">
          <w:rPr>
            <w:rFonts w:eastAsia="SimSun"/>
            <w:bCs/>
            <w:color w:val="000000"/>
            <w:szCs w:val="24"/>
            <w:lang w:val="en-US" w:eastAsia="zh-CN"/>
          </w:rPr>
          <w:t>40</w:t>
        </w:r>
      </w:ins>
      <w:ins w:id="458" w:author="Romano Giovanni" w:date="2017-10-23T21:10:00Z">
        <w:r w:rsidRPr="00CF3217">
          <w:rPr>
            <w:rFonts w:eastAsia="SimSun"/>
            <w:bCs/>
            <w:color w:val="000000"/>
            <w:szCs w:val="24"/>
            <w:lang w:val="en-US" w:eastAsia="zh-CN"/>
          </w:rPr>
          <w:tab/>
          <w:t>TS 22.182</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59" w:author="Romano Giovanni" w:date="2017-10-23T21:10:00Z"/>
          <w:rFonts w:eastAsia="SimSun"/>
          <w:b/>
          <w:bCs/>
          <w:color w:val="000000"/>
          <w:sz w:val="30"/>
          <w:szCs w:val="30"/>
          <w:lang w:val="en-US" w:eastAsia="zh-CN"/>
        </w:rPr>
      </w:pPr>
      <w:ins w:id="460" w:author="Romano Giovanni" w:date="2017-10-23T21:10:00Z">
        <w:r w:rsidRPr="00CF3217">
          <w:rPr>
            <w:rFonts w:eastAsia="SimSun"/>
            <w:b/>
            <w:bCs/>
            <w:color w:val="000000"/>
            <w:szCs w:val="24"/>
            <w:lang w:val="en-US" w:eastAsia="zh-CN"/>
          </w:rPr>
          <w:t>Customized Alerting Tones (CAT) requirements;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61" w:author="Romano Giovanni" w:date="2017-10-23T21:10:00Z"/>
          <w:rFonts w:eastAsia="SimSun"/>
          <w:color w:val="000000"/>
          <w:sz w:val="27"/>
          <w:szCs w:val="27"/>
          <w:lang w:val="en-US" w:eastAsia="zh-CN"/>
        </w:rPr>
      </w:pPr>
      <w:ins w:id="462" w:author="Romano Giovanni" w:date="2017-10-23T21:10:00Z">
        <w:r w:rsidRPr="00CF3217">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ins>
    </w:p>
    <w:p w:rsidR="00DE7734" w:rsidRPr="002D5C5B" w:rsidRDefault="00DE7734" w:rsidP="00DE7734">
      <w:pPr>
        <w:pStyle w:val="Titolo5"/>
        <w:rPr>
          <w:ins w:id="463" w:author="Romano Giovanni" w:date="2017-10-23T21:10:00Z"/>
          <w:rFonts w:eastAsia="SimSun"/>
          <w:bCs/>
          <w:color w:val="000000"/>
          <w:szCs w:val="24"/>
          <w:lang w:val="en-US" w:eastAsia="zh-CN"/>
        </w:rPr>
      </w:pPr>
      <w:ins w:id="464"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12.2.4</w:t>
        </w:r>
      </w:ins>
      <w:ins w:id="465" w:author="Romano Giovanni" w:date="2017-10-24T02:31:00Z">
        <w:r w:rsidR="00D26EBC">
          <w:rPr>
            <w:rFonts w:eastAsia="SimSun"/>
            <w:bCs/>
            <w:color w:val="000000"/>
            <w:szCs w:val="24"/>
            <w:lang w:val="en-US" w:eastAsia="zh-CN"/>
          </w:rPr>
          <w:t>1</w:t>
        </w:r>
      </w:ins>
      <w:ins w:id="466" w:author="Romano Giovanni" w:date="2017-10-23T21:10:00Z">
        <w:r w:rsidRPr="00CF3217">
          <w:rPr>
            <w:rFonts w:eastAsia="SimSun"/>
            <w:bCs/>
            <w:color w:val="000000"/>
            <w:szCs w:val="24"/>
            <w:lang w:val="en-US" w:eastAsia="zh-CN"/>
          </w:rPr>
          <w:tab/>
          <w:t>TS 22.183</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67" w:author="Romano Giovanni" w:date="2017-10-23T21:10:00Z"/>
          <w:rFonts w:eastAsia="SimSun"/>
          <w:b/>
          <w:bCs/>
          <w:color w:val="000000"/>
          <w:sz w:val="30"/>
          <w:szCs w:val="30"/>
          <w:lang w:val="en-US" w:eastAsia="zh-CN"/>
        </w:rPr>
      </w:pPr>
      <w:ins w:id="468" w:author="Romano Giovanni" w:date="2017-10-23T21:10:00Z">
        <w:r w:rsidRPr="00CF3217">
          <w:rPr>
            <w:rFonts w:eastAsia="SimSun"/>
            <w:b/>
            <w:bCs/>
            <w:color w:val="000000"/>
            <w:szCs w:val="24"/>
            <w:lang w:val="en-US" w:eastAsia="zh-CN"/>
          </w:rPr>
          <w:t>Customized Ringing Signal (CRS) requirements;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69" w:author="Romano Giovanni" w:date="2017-10-23T21:10:00Z"/>
          <w:rFonts w:eastAsia="SimSun"/>
          <w:color w:val="000000"/>
          <w:sz w:val="27"/>
          <w:szCs w:val="27"/>
          <w:lang w:val="en-US" w:eastAsia="zh-CN"/>
        </w:rPr>
      </w:pPr>
      <w:ins w:id="470" w:author="Romano Giovanni" w:date="2017-10-23T21:10:00Z">
        <w:r w:rsidRPr="00CF3217">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ins>
    </w:p>
    <w:p w:rsidR="00D26EBC" w:rsidRPr="00D26EBC" w:rsidRDefault="00D26EBC" w:rsidP="00D26EBC">
      <w:pPr>
        <w:pStyle w:val="Titolo5"/>
        <w:rPr>
          <w:ins w:id="471" w:author="Romano Giovanni" w:date="2017-10-24T02:34:00Z"/>
          <w:rFonts w:eastAsia="SimSun"/>
          <w:bCs/>
          <w:color w:val="000000"/>
          <w:szCs w:val="24"/>
          <w:highlight w:val="yellow"/>
          <w:lang w:val="en-US" w:eastAsia="zh-CN"/>
        </w:rPr>
      </w:pPr>
      <w:ins w:id="472" w:author="Romano Giovanni" w:date="2017-10-24T02:34:00Z">
        <w:r w:rsidRPr="00D26EBC">
          <w:rPr>
            <w:rFonts w:eastAsia="SimSun"/>
            <w:bCs/>
            <w:color w:val="000000"/>
            <w:szCs w:val="24"/>
            <w:highlight w:val="yellow"/>
            <w:lang w:val="en-US" w:eastAsia="zh-CN"/>
          </w:rPr>
          <w:t>5.1.2.12.2.42</w:t>
        </w:r>
        <w:r w:rsidRPr="00D26EBC">
          <w:rPr>
            <w:rFonts w:eastAsia="SimSun"/>
            <w:bCs/>
            <w:color w:val="000000"/>
            <w:szCs w:val="24"/>
            <w:highlight w:val="yellow"/>
            <w:lang w:val="en-US" w:eastAsia="zh-CN"/>
          </w:rPr>
          <w:tab/>
          <w:t>TS 22.185</w:t>
        </w:r>
      </w:ins>
    </w:p>
    <w:p w:rsidR="00D26EBC" w:rsidRPr="00D26EBC" w:rsidRDefault="00D26EBC" w:rsidP="00D26EBC">
      <w:pPr>
        <w:widowControl w:val="0"/>
        <w:tabs>
          <w:tab w:val="clear" w:pos="1134"/>
          <w:tab w:val="clear" w:pos="1871"/>
          <w:tab w:val="clear" w:pos="2268"/>
          <w:tab w:val="left" w:pos="90"/>
        </w:tabs>
        <w:overflowPunct/>
        <w:spacing w:before="91"/>
        <w:textAlignment w:val="auto"/>
        <w:rPr>
          <w:ins w:id="473" w:author="Romano Giovanni" w:date="2017-10-24T02:34:00Z"/>
          <w:rFonts w:eastAsia="SimSun"/>
          <w:b/>
          <w:bCs/>
          <w:color w:val="000000"/>
          <w:szCs w:val="24"/>
          <w:highlight w:val="yellow"/>
          <w:lang w:val="en-US" w:eastAsia="zh-CN"/>
        </w:rPr>
      </w:pPr>
      <w:ins w:id="474" w:author="Romano Giovanni" w:date="2017-10-24T02:34:00Z">
        <w:r w:rsidRPr="00D26EBC">
          <w:rPr>
            <w:rFonts w:eastAsia="SimSun"/>
            <w:b/>
            <w:bCs/>
            <w:color w:val="000000"/>
            <w:szCs w:val="24"/>
            <w:highlight w:val="yellow"/>
            <w:lang w:val="en-US" w:eastAsia="zh-CN"/>
          </w:rPr>
          <w:t>Service requirements for V2X services</w:t>
        </w:r>
      </w:ins>
    </w:p>
    <w:p w:rsidR="00D26EBC" w:rsidRPr="00D26EBC" w:rsidRDefault="00D26EBC" w:rsidP="00D26EBC">
      <w:pPr>
        <w:rPr>
          <w:ins w:id="475" w:author="Romano Giovanni" w:date="2017-10-24T02:34:00Z"/>
          <w:rFonts w:eastAsia="SimSun"/>
          <w:color w:val="000000"/>
          <w:szCs w:val="24"/>
          <w:lang w:val="en-US" w:eastAsia="zh-CN"/>
        </w:rPr>
      </w:pPr>
      <w:ins w:id="476" w:author="Romano Giovanni" w:date="2017-10-24T02:34:00Z">
        <w:r w:rsidRPr="00D26EBC">
          <w:rPr>
            <w:rFonts w:eastAsia="SimSun"/>
            <w:color w:val="000000"/>
            <w:szCs w:val="24"/>
            <w:highlight w:val="yellow"/>
            <w:lang w:val="en-US" w:eastAsia="zh-CN"/>
          </w:rPr>
          <w: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t>
        </w:r>
      </w:ins>
    </w:p>
    <w:p w:rsidR="00DE7734" w:rsidRPr="002D5C5B" w:rsidRDefault="00DE7734" w:rsidP="00DE7734">
      <w:pPr>
        <w:pStyle w:val="Titolo5"/>
        <w:rPr>
          <w:ins w:id="477" w:author="Romano Giovanni" w:date="2017-10-23T21:10:00Z"/>
          <w:rFonts w:eastAsia="SimSun"/>
          <w:bCs/>
          <w:color w:val="000000"/>
          <w:szCs w:val="24"/>
          <w:lang w:val="en-US" w:eastAsia="zh-CN"/>
        </w:rPr>
      </w:pPr>
      <w:ins w:id="478"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4</w:t>
        </w:r>
      </w:ins>
      <w:ins w:id="479" w:author="Romano Giovanni" w:date="2017-10-24T02:35:00Z">
        <w:r w:rsidR="00DB5230">
          <w:rPr>
            <w:rFonts w:eastAsia="SimSun"/>
            <w:bCs/>
            <w:color w:val="000000"/>
            <w:szCs w:val="24"/>
            <w:lang w:val="en-US" w:eastAsia="zh-CN"/>
          </w:rPr>
          <w:t>3</w:t>
        </w:r>
      </w:ins>
      <w:ins w:id="480" w:author="Romano Giovanni" w:date="2017-10-23T21:10:00Z">
        <w:r w:rsidRPr="00CF3217">
          <w:rPr>
            <w:rFonts w:eastAsia="SimSun"/>
            <w:bCs/>
            <w:color w:val="000000"/>
            <w:szCs w:val="24"/>
            <w:lang w:val="en-US" w:eastAsia="zh-CN"/>
          </w:rPr>
          <w:tab/>
          <w:t>TS 22.220</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81" w:author="Romano Giovanni" w:date="2017-10-23T21:10:00Z"/>
          <w:rFonts w:eastAsia="SimSun"/>
          <w:b/>
          <w:bCs/>
          <w:color w:val="000000"/>
          <w:sz w:val="30"/>
          <w:szCs w:val="30"/>
          <w:lang w:val="en-US" w:eastAsia="zh-CN"/>
        </w:rPr>
      </w:pPr>
      <w:ins w:id="482" w:author="Romano Giovanni" w:date="2017-10-23T21:10:00Z">
        <w:r w:rsidRPr="00CF3217">
          <w:rPr>
            <w:rFonts w:eastAsia="SimSun"/>
            <w:b/>
            <w:bCs/>
            <w:color w:val="000000"/>
            <w:szCs w:val="24"/>
            <w:lang w:val="en-US" w:eastAsia="zh-CN"/>
          </w:rPr>
          <w:t xml:space="preserve">Service requirements for Home Node B (HNB) and Home </w:t>
        </w:r>
        <w:proofErr w:type="spellStart"/>
        <w:r w:rsidRPr="00CF3217">
          <w:rPr>
            <w:rFonts w:eastAsia="SimSun"/>
            <w:b/>
            <w:bCs/>
            <w:color w:val="000000"/>
            <w:szCs w:val="24"/>
            <w:lang w:val="en-US" w:eastAsia="zh-CN"/>
          </w:rPr>
          <w:t>eNode</w:t>
        </w:r>
        <w:proofErr w:type="spellEnd"/>
        <w:r w:rsidRPr="00CF3217">
          <w:rPr>
            <w:rFonts w:eastAsia="SimSun"/>
            <w:b/>
            <w:bCs/>
            <w:color w:val="000000"/>
            <w:szCs w:val="24"/>
            <w:lang w:val="en-US" w:eastAsia="zh-CN"/>
          </w:rPr>
          <w:t xml:space="preserve"> B (</w:t>
        </w:r>
        <w:proofErr w:type="spellStart"/>
        <w:r w:rsidRPr="00CF3217">
          <w:rPr>
            <w:rFonts w:eastAsia="SimSun"/>
            <w:b/>
            <w:bCs/>
            <w:color w:val="000000"/>
            <w:szCs w:val="24"/>
            <w:lang w:val="en-US" w:eastAsia="zh-CN"/>
          </w:rPr>
          <w:t>HeNB</w:t>
        </w:r>
        <w:proofErr w:type="spellEnd"/>
        <w:r w:rsidRPr="00CF3217">
          <w:rPr>
            <w:rFonts w:eastAsia="SimSun"/>
            <w:b/>
            <w:bCs/>
            <w:color w:val="000000"/>
            <w:szCs w:val="24"/>
            <w:lang w:val="en-US" w:eastAsia="zh-CN"/>
          </w:rPr>
          <w:t>)</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483" w:author="Romano Giovanni" w:date="2017-10-23T21:10:00Z"/>
          <w:rFonts w:eastAsia="SimSun"/>
          <w:color w:val="000000"/>
          <w:sz w:val="27"/>
          <w:szCs w:val="27"/>
          <w:lang w:val="en-US" w:eastAsia="zh-CN"/>
        </w:rPr>
      </w:pPr>
      <w:ins w:id="484" w:author="Romano Giovanni" w:date="2017-10-23T21:10:00Z">
        <w:r w:rsidRPr="00CF3217">
          <w:rPr>
            <w:rFonts w:eastAsia="SimSun"/>
            <w:color w:val="000000"/>
            <w:szCs w:val="24"/>
            <w:lang w:val="en-US" w:eastAsia="zh-CN"/>
          </w:rPr>
          <w:t xml:space="preserve">This specification defines the service requirements for the basic functionalities for the support of Home </w:t>
        </w:r>
        <w:proofErr w:type="spellStart"/>
        <w:r w:rsidRPr="00CF3217">
          <w:rPr>
            <w:rFonts w:eastAsia="SimSun"/>
            <w:color w:val="000000"/>
            <w:szCs w:val="24"/>
            <w:lang w:val="en-US" w:eastAsia="zh-CN"/>
          </w:rPr>
          <w:t>NodeB</w:t>
        </w:r>
        <w:proofErr w:type="spellEnd"/>
        <w:r w:rsidRPr="00CF3217">
          <w:rPr>
            <w:rFonts w:eastAsia="SimSun"/>
            <w:color w:val="000000"/>
            <w:szCs w:val="24"/>
            <w:lang w:val="en-US" w:eastAsia="zh-CN"/>
          </w:rPr>
          <w:t xml:space="preserve"> (HNB) and Home </w:t>
        </w:r>
        <w:proofErr w:type="spellStart"/>
        <w:r w:rsidRPr="00CF3217">
          <w:rPr>
            <w:rFonts w:eastAsia="SimSun"/>
            <w:color w:val="000000"/>
            <w:szCs w:val="24"/>
            <w:lang w:val="en-US" w:eastAsia="zh-CN"/>
          </w:rPr>
          <w:t>eNodeB</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HeNB</w:t>
        </w:r>
        <w:proofErr w:type="spellEnd"/>
        <w:r w:rsidRPr="00CF3217">
          <w:rPr>
            <w:rFonts w:eastAsia="SimSun"/>
            <w:color w:val="000000"/>
            <w:szCs w:val="24"/>
            <w:lang w:val="en-US" w:eastAsia="zh-CN"/>
          </w:rPr>
          <w:t>) – jointly referred to as H(e)NB – and the further functionalities that will enable the mobile operators to provide more advanced services</w:t>
        </w:r>
        <w:r w:rsidRPr="00CF3217">
          <w:rPr>
            <w:rFonts w:eastAsia="SimSun"/>
            <w:color w:val="000000"/>
            <w:sz w:val="27"/>
            <w:szCs w:val="27"/>
            <w:lang w:val="en-US" w:eastAsia="zh-CN"/>
          </w:rPr>
          <w:t xml:space="preserve"> </w:t>
        </w:r>
        <w:r w:rsidRPr="00CF3217">
          <w:rPr>
            <w:rFonts w:eastAsia="SimSun"/>
            <w:color w:val="000000"/>
            <w:szCs w:val="24"/>
            <w:lang w:val="en-US" w:eastAsia="zh-CN"/>
          </w:rPr>
          <w:t>as well as improving the user experience.</w:t>
        </w:r>
      </w:ins>
    </w:p>
    <w:p w:rsidR="00DE7734" w:rsidRPr="00CF3217" w:rsidRDefault="00DE7734" w:rsidP="00DE7734">
      <w:pPr>
        <w:pStyle w:val="Titolo5"/>
        <w:rPr>
          <w:ins w:id="485" w:author="Romano Giovanni" w:date="2017-10-23T21:10:00Z"/>
          <w:rFonts w:eastAsia="SimSun"/>
          <w:bCs/>
          <w:color w:val="000000"/>
          <w:szCs w:val="24"/>
          <w:lang w:val="en-US" w:eastAsia="zh-CN"/>
        </w:rPr>
      </w:pPr>
      <w:ins w:id="486"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4</w:t>
        </w:r>
      </w:ins>
      <w:ins w:id="487" w:author="Romano Giovanni" w:date="2017-10-24T02:35:00Z">
        <w:r w:rsidR="00DB5230">
          <w:rPr>
            <w:rFonts w:eastAsia="SimSun"/>
            <w:bCs/>
            <w:color w:val="000000"/>
            <w:szCs w:val="24"/>
            <w:lang w:val="en-US" w:eastAsia="zh-CN"/>
          </w:rPr>
          <w:t>4</w:t>
        </w:r>
      </w:ins>
      <w:ins w:id="488" w:author="Romano Giovanni" w:date="2017-10-23T21:10:00Z">
        <w:r w:rsidRPr="00CF3217">
          <w:rPr>
            <w:rFonts w:eastAsia="SimSun"/>
            <w:bCs/>
            <w:color w:val="000000"/>
            <w:szCs w:val="24"/>
            <w:lang w:val="en-US" w:eastAsia="zh-CN"/>
          </w:rPr>
          <w:tab/>
          <w:t>TS 22.226</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89" w:author="Romano Giovanni" w:date="2017-10-23T21:10:00Z"/>
          <w:rFonts w:eastAsia="SimSun"/>
          <w:b/>
          <w:bCs/>
          <w:color w:val="000000"/>
          <w:sz w:val="30"/>
          <w:szCs w:val="30"/>
          <w:lang w:val="en-US" w:eastAsia="zh-CN"/>
        </w:rPr>
      </w:pPr>
      <w:ins w:id="490" w:author="Romano Giovanni" w:date="2017-10-23T21:10:00Z">
        <w:r w:rsidRPr="00CF3217">
          <w:rPr>
            <w:rFonts w:eastAsia="SimSun"/>
            <w:b/>
            <w:bCs/>
            <w:color w:val="000000"/>
            <w:szCs w:val="24"/>
            <w:lang w:val="en-US" w:eastAsia="zh-CN"/>
          </w:rPr>
          <w:t>Global Text Telephony (GTT); Stage 1</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491" w:author="Romano Giovanni" w:date="2017-10-23T21:10:00Z"/>
          <w:rFonts w:eastAsia="SimSun"/>
          <w:color w:val="000000"/>
          <w:sz w:val="30"/>
          <w:szCs w:val="30"/>
          <w:lang w:val="en-US" w:eastAsia="zh-CN"/>
        </w:rPr>
      </w:pPr>
      <w:ins w:id="492" w:author="Romano Giovanni" w:date="2017-10-23T21:10:00Z">
        <w:r w:rsidRPr="00CF3217">
          <w:rPr>
            <w:rFonts w:eastAsia="SimSun"/>
            <w:color w:val="000000"/>
            <w:szCs w:val="24"/>
            <w:lang w:val="en-US" w:eastAsia="zh-CN"/>
          </w:rPr>
          <w:t>This Technical Specification defines the stage one description of the Global Text Telephone Feature, GTT.</w:t>
        </w:r>
      </w:ins>
    </w:p>
    <w:p w:rsidR="00DE7734" w:rsidRPr="002D5C5B" w:rsidRDefault="00DE7734" w:rsidP="00DE7734">
      <w:pPr>
        <w:pStyle w:val="Titolo5"/>
        <w:rPr>
          <w:ins w:id="493" w:author="Romano Giovanni" w:date="2017-10-23T21:10:00Z"/>
          <w:rFonts w:eastAsia="SimSun"/>
          <w:bCs/>
          <w:color w:val="000000"/>
          <w:szCs w:val="24"/>
          <w:lang w:val="en-US" w:eastAsia="zh-CN"/>
        </w:rPr>
      </w:pPr>
      <w:ins w:id="494"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4</w:t>
        </w:r>
      </w:ins>
      <w:ins w:id="495" w:author="Romano Giovanni" w:date="2017-10-24T02:35:00Z">
        <w:r w:rsidR="00DB5230">
          <w:rPr>
            <w:rFonts w:eastAsia="SimSun"/>
            <w:bCs/>
            <w:color w:val="000000"/>
            <w:szCs w:val="24"/>
            <w:lang w:val="en-US" w:eastAsia="zh-CN"/>
          </w:rPr>
          <w:t>5</w:t>
        </w:r>
      </w:ins>
      <w:ins w:id="496" w:author="Romano Giovanni" w:date="2017-10-23T21:10:00Z">
        <w:r w:rsidRPr="00CF3217">
          <w:rPr>
            <w:rFonts w:eastAsia="SimSun"/>
            <w:bCs/>
            <w:color w:val="000000"/>
            <w:szCs w:val="24"/>
            <w:lang w:val="en-US" w:eastAsia="zh-CN"/>
          </w:rPr>
          <w:tab/>
          <w:t>TS 22.228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497" w:author="Romano Giovanni" w:date="2017-10-23T21:10:00Z"/>
          <w:rFonts w:eastAsia="SimSun"/>
          <w:b/>
          <w:bCs/>
          <w:color w:val="000000"/>
          <w:sz w:val="30"/>
          <w:szCs w:val="30"/>
          <w:lang w:val="en-US" w:eastAsia="zh-CN"/>
        </w:rPr>
      </w:pPr>
      <w:ins w:id="498" w:author="Romano Giovanni" w:date="2017-10-23T21:10:00Z">
        <w:r w:rsidRPr="00CF3217">
          <w:rPr>
            <w:rFonts w:eastAsia="SimSun"/>
            <w:b/>
            <w:bCs/>
            <w:color w:val="000000"/>
            <w:szCs w:val="24"/>
            <w:lang w:val="en-US" w:eastAsia="zh-CN"/>
          </w:rPr>
          <w:t>Service requirements for the Internet Protocol (IP) multimedia core network subsystem (IMS); Stage 1</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499" w:author="Romano Giovanni" w:date="2017-10-23T21:10:00Z"/>
          <w:rFonts w:eastAsia="SimSun"/>
          <w:color w:val="000000"/>
          <w:sz w:val="30"/>
          <w:szCs w:val="30"/>
          <w:lang w:val="en-US" w:eastAsia="zh-CN"/>
        </w:rPr>
      </w:pPr>
      <w:ins w:id="500" w:author="Romano Giovanni" w:date="2017-10-23T21:10:00Z">
        <w:r w:rsidRPr="00CF3217">
          <w:rPr>
            <w:rFonts w:eastAsia="SimSun"/>
            <w:color w:val="000000"/>
            <w:szCs w:val="24"/>
            <w:lang w:val="en-US" w:eastAsia="zh-CN"/>
          </w:rPr>
          <w:t>This specification describes all IP Multimedia services offered by UMTS Systems and second generation systems.</w:t>
        </w:r>
      </w:ins>
    </w:p>
    <w:p w:rsidR="00DE7734" w:rsidRPr="002D5C5B" w:rsidRDefault="00DE7734" w:rsidP="00DE7734">
      <w:pPr>
        <w:pStyle w:val="Titolo5"/>
        <w:rPr>
          <w:ins w:id="501" w:author="Romano Giovanni" w:date="2017-10-23T21:10:00Z"/>
          <w:rFonts w:eastAsia="SimSun"/>
          <w:bCs/>
          <w:color w:val="000000"/>
          <w:szCs w:val="24"/>
          <w:lang w:val="en-US" w:eastAsia="zh-CN"/>
        </w:rPr>
      </w:pPr>
      <w:ins w:id="502"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4</w:t>
        </w:r>
      </w:ins>
      <w:ins w:id="503" w:author="Romano Giovanni" w:date="2017-10-24T02:35:00Z">
        <w:r w:rsidR="00DB5230">
          <w:rPr>
            <w:rFonts w:eastAsia="SimSun"/>
            <w:bCs/>
            <w:color w:val="000000"/>
            <w:szCs w:val="24"/>
            <w:lang w:val="en-US" w:eastAsia="zh-CN"/>
          </w:rPr>
          <w:t>6</w:t>
        </w:r>
      </w:ins>
      <w:ins w:id="504" w:author="Romano Giovanni" w:date="2017-10-23T21:10:00Z">
        <w:r w:rsidRPr="00CF3217">
          <w:rPr>
            <w:rFonts w:eastAsia="SimSun"/>
            <w:bCs/>
            <w:color w:val="000000"/>
            <w:szCs w:val="24"/>
            <w:lang w:val="en-US" w:eastAsia="zh-CN"/>
          </w:rPr>
          <w:tab/>
          <w:t>TS 22.234</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05" w:author="Romano Giovanni" w:date="2017-10-23T21:10:00Z"/>
          <w:rFonts w:eastAsia="SimSun"/>
          <w:b/>
          <w:bCs/>
          <w:color w:val="000000"/>
          <w:sz w:val="30"/>
          <w:szCs w:val="30"/>
          <w:lang w:val="en-US" w:eastAsia="zh-CN"/>
        </w:rPr>
      </w:pPr>
      <w:ins w:id="506" w:author="Romano Giovanni" w:date="2017-10-23T21:10:00Z">
        <w:r w:rsidRPr="00CF3217">
          <w:rPr>
            <w:rFonts w:eastAsia="SimSun"/>
            <w:b/>
            <w:bCs/>
            <w:color w:val="000000"/>
            <w:szCs w:val="24"/>
            <w:lang w:val="en-US" w:eastAsia="zh-CN"/>
          </w:rPr>
          <w:t>Requirements on 3GPP system to Wireless Local Area Network (WLAN) interworking</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507" w:author="Romano Giovanni" w:date="2017-10-23T21:10:00Z"/>
          <w:rFonts w:eastAsia="SimSun"/>
          <w:color w:val="000000"/>
          <w:sz w:val="27"/>
          <w:szCs w:val="27"/>
          <w:lang w:val="en-US" w:eastAsia="zh-CN"/>
        </w:rPr>
      </w:pPr>
      <w:ins w:id="508" w:author="Romano Giovanni" w:date="2017-10-23T21:10:00Z">
        <w:r w:rsidRPr="00CF3217">
          <w:rPr>
            <w:rFonts w:eastAsia="SimSun"/>
            <w:color w:val="000000"/>
            <w:szCs w:val="24"/>
            <w:lang w:val="en-US" w:eastAsia="zh-CN"/>
          </w:rPr>
          <w:lastRenderedPageBreak/>
          <w:t>The document specifies the functional requirements placed on the 3GPP system for interworking WLAN with the 3GPP system. Guidance is given for WLAN operators intending to provide the interworked WLAN capability.</w:t>
        </w:r>
      </w:ins>
    </w:p>
    <w:p w:rsidR="00DE7734" w:rsidRPr="002D5C5B" w:rsidRDefault="00DE7734" w:rsidP="00DE7734">
      <w:pPr>
        <w:pStyle w:val="Titolo5"/>
        <w:rPr>
          <w:ins w:id="509" w:author="Romano Giovanni" w:date="2017-10-23T21:10:00Z"/>
          <w:rFonts w:eastAsia="SimSun"/>
          <w:bCs/>
          <w:color w:val="000000"/>
          <w:szCs w:val="24"/>
          <w:lang w:val="en-US" w:eastAsia="zh-CN"/>
        </w:rPr>
      </w:pPr>
      <w:ins w:id="510"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4</w:t>
        </w:r>
      </w:ins>
      <w:ins w:id="511" w:author="Romano Giovanni" w:date="2017-10-24T02:35:00Z">
        <w:r w:rsidR="00DB5230">
          <w:rPr>
            <w:rFonts w:eastAsia="SimSun"/>
            <w:bCs/>
            <w:color w:val="000000"/>
            <w:szCs w:val="24"/>
            <w:lang w:val="en-US" w:eastAsia="zh-CN"/>
          </w:rPr>
          <w:t>7</w:t>
        </w:r>
      </w:ins>
      <w:ins w:id="512" w:author="Romano Giovanni" w:date="2017-10-23T21:10:00Z">
        <w:r w:rsidRPr="00CF3217">
          <w:rPr>
            <w:rFonts w:eastAsia="SimSun"/>
            <w:bCs/>
            <w:color w:val="000000"/>
            <w:szCs w:val="24"/>
            <w:lang w:val="en-US" w:eastAsia="zh-CN"/>
          </w:rPr>
          <w:tab/>
          <w:t>TS 22.246</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13" w:author="Romano Giovanni" w:date="2017-10-23T21:10:00Z"/>
          <w:rFonts w:eastAsia="SimSun"/>
          <w:b/>
          <w:bCs/>
          <w:color w:val="000000"/>
          <w:sz w:val="30"/>
          <w:szCs w:val="30"/>
          <w:lang w:val="en-US" w:eastAsia="zh-CN"/>
        </w:rPr>
      </w:pPr>
      <w:ins w:id="514" w:author="Romano Giovanni" w:date="2017-10-23T21:10:00Z">
        <w:r w:rsidRPr="00CF3217">
          <w:rPr>
            <w:rFonts w:eastAsia="SimSun"/>
            <w:b/>
            <w:bCs/>
            <w:color w:val="000000"/>
            <w:szCs w:val="24"/>
            <w:lang w:val="en-US" w:eastAsia="zh-CN"/>
          </w:rPr>
          <w:t>Multimedia Broadcast/Multicast Service (MBMS) user services;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515" w:author="Romano Giovanni" w:date="2017-10-23T21:10:00Z"/>
          <w:rFonts w:eastAsia="SimSun"/>
          <w:color w:val="000000"/>
          <w:sz w:val="27"/>
          <w:szCs w:val="27"/>
          <w:lang w:val="en-US" w:eastAsia="zh-CN"/>
        </w:rPr>
      </w:pPr>
      <w:ins w:id="516" w:author="Romano Giovanni" w:date="2017-10-23T21:10:00Z">
        <w:r w:rsidRPr="00CF3217">
          <w:rPr>
            <w:rFonts w:eastAsia="SimSun"/>
            <w:color w:val="000000"/>
            <w:szCs w:val="24"/>
            <w:lang w:val="en-US" w:eastAsia="zh-CN"/>
          </w:rPr>
          <w:t xml:space="preserve">This document describes MBMS User Services that use the capabilities of MBMS. Application scenarios including charging,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aspects and related service requirements derived from them are described. These scenarios and service requirements can be used as guidance for the design of codecs and bearers.</w:t>
        </w:r>
      </w:ins>
    </w:p>
    <w:p w:rsidR="00DE7734" w:rsidRPr="002D5C5B" w:rsidRDefault="00DE7734" w:rsidP="00DE7734">
      <w:pPr>
        <w:pStyle w:val="Titolo5"/>
        <w:rPr>
          <w:ins w:id="517" w:author="Romano Giovanni" w:date="2017-10-23T21:10:00Z"/>
          <w:rFonts w:eastAsia="SimSun"/>
          <w:bCs/>
          <w:color w:val="000000"/>
          <w:szCs w:val="24"/>
          <w:lang w:val="en-US" w:eastAsia="zh-CN"/>
        </w:rPr>
      </w:pPr>
      <w:ins w:id="518"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r w:rsidRPr="00CF3217">
          <w:rPr>
            <w:rFonts w:eastAsia="SimSun"/>
            <w:bCs/>
            <w:color w:val="000000"/>
            <w:szCs w:val="24"/>
            <w:lang w:val="en-US" w:eastAsia="zh-CN"/>
          </w:rPr>
          <w:t>4</w:t>
        </w:r>
      </w:ins>
      <w:ins w:id="519" w:author="Romano Giovanni" w:date="2017-10-24T02:35:00Z">
        <w:r w:rsidR="00DB5230">
          <w:rPr>
            <w:rFonts w:eastAsia="SimSun"/>
            <w:bCs/>
            <w:color w:val="000000"/>
            <w:szCs w:val="24"/>
            <w:lang w:val="en-US" w:eastAsia="zh-CN"/>
          </w:rPr>
          <w:t>8</w:t>
        </w:r>
      </w:ins>
      <w:ins w:id="520" w:author="Romano Giovanni" w:date="2017-10-23T21:10:00Z">
        <w:r w:rsidRPr="00CF3217">
          <w:rPr>
            <w:rFonts w:eastAsia="SimSun"/>
            <w:bCs/>
            <w:color w:val="000000"/>
            <w:szCs w:val="24"/>
            <w:lang w:val="en-US" w:eastAsia="zh-CN"/>
          </w:rPr>
          <w:tab/>
          <w:t>TS 22.268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21" w:author="Romano Giovanni" w:date="2017-10-23T21:10:00Z"/>
          <w:rFonts w:eastAsia="SimSun"/>
          <w:b/>
          <w:bCs/>
          <w:color w:val="000000"/>
          <w:sz w:val="30"/>
          <w:szCs w:val="30"/>
          <w:lang w:val="en-US" w:eastAsia="zh-CN"/>
        </w:rPr>
      </w:pPr>
      <w:ins w:id="522" w:author="Romano Giovanni" w:date="2017-10-23T21:10:00Z">
        <w:r w:rsidRPr="00CF3217">
          <w:rPr>
            <w:rFonts w:eastAsia="SimSun"/>
            <w:b/>
            <w:bCs/>
            <w:color w:val="000000"/>
            <w:szCs w:val="24"/>
            <w:lang w:val="en-US" w:eastAsia="zh-CN"/>
          </w:rPr>
          <w:t>Public Warning System (PWS) requirements</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523" w:author="Romano Giovanni" w:date="2017-10-23T21:10:00Z"/>
          <w:rFonts w:eastAsia="SimSun"/>
          <w:color w:val="000000"/>
          <w:sz w:val="27"/>
          <w:szCs w:val="27"/>
          <w:lang w:val="en-US" w:eastAsia="zh-CN"/>
        </w:rPr>
      </w:pPr>
      <w:ins w:id="524" w:author="Romano Giovanni" w:date="2017-10-23T21:10:00Z">
        <w:r w:rsidRPr="00CF3217">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ins>
    </w:p>
    <w:p w:rsidR="00DE7734" w:rsidRPr="002D5C5B" w:rsidRDefault="00DE7734" w:rsidP="00DE7734">
      <w:pPr>
        <w:pStyle w:val="Titolo5"/>
        <w:rPr>
          <w:ins w:id="525" w:author="Romano Giovanni" w:date="2017-10-23T21:10:00Z"/>
          <w:rFonts w:eastAsia="SimSun"/>
          <w:bCs/>
          <w:color w:val="000000"/>
          <w:szCs w:val="24"/>
          <w:lang w:val="en-US" w:eastAsia="zh-CN"/>
        </w:rPr>
      </w:pPr>
      <w:ins w:id="526"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12.2.4</w:t>
        </w:r>
      </w:ins>
      <w:ins w:id="527" w:author="Romano Giovanni" w:date="2017-10-24T02:35:00Z">
        <w:r w:rsidR="00DB5230">
          <w:rPr>
            <w:rFonts w:eastAsia="SimSun"/>
            <w:bCs/>
            <w:color w:val="000000"/>
            <w:szCs w:val="24"/>
            <w:lang w:val="en-US" w:eastAsia="zh-CN"/>
          </w:rPr>
          <w:t>9</w:t>
        </w:r>
      </w:ins>
      <w:ins w:id="528" w:author="Romano Giovanni" w:date="2017-10-23T21:10:00Z">
        <w:r w:rsidRPr="00CF3217">
          <w:rPr>
            <w:rFonts w:eastAsia="SimSun"/>
            <w:bCs/>
            <w:color w:val="000000"/>
            <w:szCs w:val="24"/>
            <w:lang w:val="en-US" w:eastAsia="zh-CN"/>
          </w:rPr>
          <w:tab/>
          <w:t>TS 22.278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29" w:author="Romano Giovanni" w:date="2017-10-23T21:10:00Z"/>
          <w:rFonts w:eastAsia="SimSun"/>
          <w:b/>
          <w:bCs/>
          <w:color w:val="000000"/>
          <w:sz w:val="30"/>
          <w:szCs w:val="30"/>
          <w:lang w:val="en-US" w:eastAsia="zh-CN"/>
        </w:rPr>
      </w:pPr>
      <w:ins w:id="530" w:author="Romano Giovanni" w:date="2017-10-23T21:10:00Z">
        <w:r w:rsidRPr="00CF3217">
          <w:rPr>
            <w:rFonts w:eastAsia="SimSun"/>
            <w:b/>
            <w:bCs/>
            <w:color w:val="000000"/>
            <w:szCs w:val="24"/>
            <w:lang w:val="en-US" w:eastAsia="zh-CN"/>
          </w:rPr>
          <w:t>Service requirements for the Evolved Packet System (EPS)</w:t>
        </w:r>
      </w:ins>
    </w:p>
    <w:p w:rsidR="00DE7734" w:rsidRPr="00CF3217" w:rsidRDefault="00DE7734" w:rsidP="00DE7734">
      <w:pPr>
        <w:widowControl w:val="0"/>
        <w:tabs>
          <w:tab w:val="clear" w:pos="1134"/>
          <w:tab w:val="clear" w:pos="1871"/>
          <w:tab w:val="clear" w:pos="2268"/>
          <w:tab w:val="left" w:pos="90"/>
        </w:tabs>
        <w:overflowPunct/>
        <w:spacing w:before="81"/>
        <w:textAlignment w:val="auto"/>
        <w:rPr>
          <w:ins w:id="531" w:author="Romano Giovanni" w:date="2017-10-23T21:10:00Z"/>
          <w:rFonts w:eastAsia="SimSun"/>
          <w:color w:val="000000"/>
          <w:sz w:val="30"/>
          <w:szCs w:val="30"/>
          <w:lang w:val="en-US" w:eastAsia="zh-CN"/>
        </w:rPr>
      </w:pPr>
      <w:ins w:id="532" w:author="Romano Giovanni" w:date="2017-10-23T21:10:00Z">
        <w:r w:rsidRPr="00CF3217">
          <w:rPr>
            <w:rFonts w:eastAsia="SimSun"/>
            <w:color w:val="000000"/>
            <w:szCs w:val="24"/>
            <w:lang w:val="en-US" w:eastAsia="zh-CN"/>
          </w:rPr>
          <w:t>This document describes the service requirements for the Evolved Packet System.</w:t>
        </w:r>
      </w:ins>
    </w:p>
    <w:p w:rsidR="00DE7734" w:rsidRPr="002D5C5B" w:rsidRDefault="00DE7734" w:rsidP="00DE7734">
      <w:pPr>
        <w:pStyle w:val="Titolo5"/>
        <w:rPr>
          <w:ins w:id="533" w:author="Romano Giovanni" w:date="2017-10-23T21:10:00Z"/>
          <w:rFonts w:eastAsia="SimSun"/>
          <w:bCs/>
          <w:color w:val="000000"/>
          <w:szCs w:val="24"/>
          <w:lang w:val="en-US" w:eastAsia="zh-CN"/>
        </w:rPr>
      </w:pPr>
      <w:ins w:id="534"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ins>
      <w:ins w:id="535" w:author="Romano Giovanni" w:date="2017-10-24T02:35:00Z">
        <w:r w:rsidR="00DB5230">
          <w:rPr>
            <w:rFonts w:eastAsia="SimSun"/>
            <w:bCs/>
            <w:color w:val="000000"/>
            <w:szCs w:val="24"/>
            <w:lang w:val="en-US" w:eastAsia="zh-CN"/>
          </w:rPr>
          <w:t>50</w:t>
        </w:r>
      </w:ins>
      <w:ins w:id="536" w:author="Romano Giovanni" w:date="2017-10-23T21:10:00Z">
        <w:r w:rsidRPr="00CF3217">
          <w:rPr>
            <w:rFonts w:eastAsia="SimSun"/>
            <w:bCs/>
            <w:color w:val="000000"/>
            <w:szCs w:val="24"/>
            <w:lang w:val="en-US" w:eastAsia="zh-CN"/>
          </w:rPr>
          <w:tab/>
          <w:t>TS 22.279</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37" w:author="Romano Giovanni" w:date="2017-10-23T21:10:00Z"/>
          <w:rFonts w:eastAsia="SimSun"/>
          <w:b/>
          <w:bCs/>
          <w:color w:val="000000"/>
          <w:sz w:val="30"/>
          <w:szCs w:val="30"/>
          <w:lang w:val="en-US" w:eastAsia="zh-CN"/>
        </w:rPr>
      </w:pPr>
      <w:ins w:id="538" w:author="Romano Giovanni" w:date="2017-10-23T21:10:00Z">
        <w:r w:rsidRPr="00CF3217">
          <w:rPr>
            <w:rFonts w:eastAsia="SimSun"/>
            <w:b/>
            <w:bCs/>
            <w:color w:val="000000"/>
            <w:szCs w:val="24"/>
            <w:lang w:val="en-US" w:eastAsia="zh-CN"/>
          </w:rPr>
          <w:t>Combined Circuit Switched (CS) and IP Multimedia Subsystem (IMS) sessions; Stage 1</w:t>
        </w:r>
      </w:ins>
    </w:p>
    <w:p w:rsidR="00DE7734" w:rsidRPr="00CF3217" w:rsidRDefault="00DE7734" w:rsidP="00DE7734">
      <w:pPr>
        <w:widowControl w:val="0"/>
        <w:tabs>
          <w:tab w:val="clear" w:pos="1134"/>
          <w:tab w:val="clear" w:pos="1871"/>
          <w:tab w:val="clear" w:pos="2268"/>
          <w:tab w:val="left" w:pos="90"/>
        </w:tabs>
        <w:overflowPunct/>
        <w:spacing w:before="0"/>
        <w:textAlignment w:val="auto"/>
        <w:rPr>
          <w:ins w:id="539" w:author="Romano Giovanni" w:date="2017-10-23T21:10:00Z"/>
          <w:rFonts w:eastAsia="SimSun"/>
          <w:color w:val="000000"/>
          <w:sz w:val="27"/>
          <w:szCs w:val="27"/>
          <w:lang w:val="en-US" w:eastAsia="zh-CN"/>
        </w:rPr>
      </w:pPr>
      <w:ins w:id="540" w:author="Romano Giovanni" w:date="2017-10-23T21:10:00Z">
        <w:r w:rsidRPr="00CF3217">
          <w:rPr>
            <w:rFonts w:eastAsia="SimSun"/>
            <w:color w:val="000000"/>
            <w:szCs w:val="24"/>
            <w:lang w:val="en-US" w:eastAsia="zh-CN"/>
          </w:rPr>
          <w:t>This document specifies service requirements for Combining CS and IMS services using a CS speech or CS multimedia call in association with an IMS session.</w:t>
        </w:r>
      </w:ins>
    </w:p>
    <w:p w:rsidR="001906E4" w:rsidRPr="001906E4" w:rsidRDefault="001906E4" w:rsidP="001906E4">
      <w:pPr>
        <w:pStyle w:val="Titolo5"/>
        <w:rPr>
          <w:ins w:id="541" w:author="Romano Giovanni" w:date="2017-10-24T02:45:00Z"/>
          <w:rFonts w:eastAsia="SimSun"/>
          <w:bCs/>
          <w:color w:val="000000"/>
          <w:szCs w:val="24"/>
          <w:highlight w:val="yellow"/>
          <w:lang w:val="en-US" w:eastAsia="zh-CN"/>
        </w:rPr>
      </w:pPr>
      <w:ins w:id="542" w:author="Romano Giovanni" w:date="2017-10-24T02:45:00Z">
        <w:r w:rsidRPr="001906E4">
          <w:rPr>
            <w:rFonts w:eastAsia="SimSun"/>
            <w:bCs/>
            <w:color w:val="000000"/>
            <w:szCs w:val="24"/>
            <w:highlight w:val="yellow"/>
            <w:lang w:val="en-US" w:eastAsia="zh-CN"/>
          </w:rPr>
          <w:t>5.1.2.12.2.51</w:t>
        </w:r>
        <w:r w:rsidRPr="001906E4">
          <w:rPr>
            <w:rFonts w:eastAsia="SimSun"/>
            <w:bCs/>
            <w:color w:val="000000"/>
            <w:szCs w:val="24"/>
            <w:highlight w:val="yellow"/>
            <w:lang w:val="en-US" w:eastAsia="zh-CN"/>
          </w:rPr>
          <w:tab/>
          <w:t>TS 22.280</w:t>
        </w:r>
      </w:ins>
    </w:p>
    <w:p w:rsidR="001906E4" w:rsidRPr="001906E4" w:rsidRDefault="001906E4" w:rsidP="001906E4">
      <w:pPr>
        <w:widowControl w:val="0"/>
        <w:tabs>
          <w:tab w:val="clear" w:pos="1134"/>
          <w:tab w:val="clear" w:pos="1871"/>
          <w:tab w:val="clear" w:pos="2268"/>
          <w:tab w:val="left" w:pos="90"/>
        </w:tabs>
        <w:overflowPunct/>
        <w:spacing w:before="91"/>
        <w:textAlignment w:val="auto"/>
        <w:rPr>
          <w:ins w:id="543" w:author="Romano Giovanni" w:date="2017-10-24T02:45:00Z"/>
          <w:rFonts w:eastAsia="SimSun"/>
          <w:b/>
          <w:bCs/>
          <w:color w:val="000000"/>
          <w:szCs w:val="24"/>
          <w:highlight w:val="yellow"/>
          <w:lang w:val="en-US" w:eastAsia="zh-CN"/>
        </w:rPr>
      </w:pPr>
      <w:ins w:id="544" w:author="Romano Giovanni" w:date="2017-10-24T02:45:00Z">
        <w:r w:rsidRPr="001906E4">
          <w:rPr>
            <w:rFonts w:eastAsia="SimSun"/>
            <w:b/>
            <w:bCs/>
            <w:color w:val="000000"/>
            <w:szCs w:val="24"/>
            <w:highlight w:val="yellow"/>
            <w:lang w:val="en-US" w:eastAsia="zh-CN"/>
          </w:rPr>
          <w:t>Mission Critical Services Common Requirements</w:t>
        </w:r>
      </w:ins>
    </w:p>
    <w:p w:rsidR="001906E4" w:rsidRPr="001906E4" w:rsidRDefault="001906E4" w:rsidP="001906E4">
      <w:pPr>
        <w:rPr>
          <w:ins w:id="545" w:author="Romano Giovanni" w:date="2017-10-24T02:45:00Z"/>
          <w:rFonts w:eastAsia="SimSun"/>
          <w:color w:val="000000"/>
          <w:szCs w:val="24"/>
          <w:highlight w:val="yellow"/>
          <w:lang w:val="en-US" w:eastAsia="zh-CN"/>
        </w:rPr>
      </w:pPr>
      <w:ins w:id="546" w:author="Romano Giovanni" w:date="2017-10-24T02:45:00Z">
        <w:r w:rsidRPr="001906E4">
          <w:rPr>
            <w:rFonts w:eastAsia="SimSun"/>
            <w:color w:val="000000"/>
            <w:szCs w:val="24"/>
            <w:highlight w:val="yellow"/>
            <w:lang w:val="en-US" w:eastAsia="zh-CN"/>
          </w:rPr>
          <w:t xml:space="preserve">This document provides the service requirements that are common across two or more mission critical services, that is MCPTT, </w:t>
        </w:r>
        <w:proofErr w:type="spellStart"/>
        <w:r w:rsidRPr="001906E4">
          <w:rPr>
            <w:rFonts w:eastAsia="SimSun"/>
            <w:color w:val="000000"/>
            <w:szCs w:val="24"/>
            <w:highlight w:val="yellow"/>
            <w:lang w:val="en-US" w:eastAsia="zh-CN"/>
          </w:rPr>
          <w:t>MCData</w:t>
        </w:r>
        <w:proofErr w:type="spellEnd"/>
        <w:r w:rsidRPr="001906E4">
          <w:rPr>
            <w:rFonts w:eastAsia="SimSun"/>
            <w:color w:val="000000"/>
            <w:szCs w:val="24"/>
            <w:highlight w:val="yellow"/>
            <w:lang w:val="en-US" w:eastAsia="zh-CN"/>
          </w:rPr>
          <w:t xml:space="preserve"> and </w:t>
        </w:r>
        <w:proofErr w:type="spellStart"/>
        <w:r w:rsidRPr="001906E4">
          <w:rPr>
            <w:rFonts w:eastAsia="SimSun"/>
            <w:color w:val="000000"/>
            <w:szCs w:val="24"/>
            <w:highlight w:val="yellow"/>
            <w:lang w:val="en-US" w:eastAsia="zh-CN"/>
          </w:rPr>
          <w:t>MCVideo</w:t>
        </w:r>
        <w:proofErr w:type="spellEnd"/>
        <w:r w:rsidRPr="001906E4">
          <w:rPr>
            <w:rFonts w:eastAsia="SimSun"/>
            <w:color w:val="000000"/>
            <w:szCs w:val="24"/>
            <w:highlight w:val="yellow"/>
            <w:lang w:val="en-US" w:eastAsia="zh-CN"/>
          </w:rPr>
          <w:t>. The mission critical services make use of capabilities included in Group Communications System Enablers for LTE (GCSE_LTE) and Proximity Services (</w:t>
        </w:r>
        <w:proofErr w:type="spellStart"/>
        <w:r w:rsidRPr="001906E4">
          <w:rPr>
            <w:rFonts w:eastAsia="SimSun"/>
            <w:color w:val="000000"/>
            <w:szCs w:val="24"/>
            <w:highlight w:val="yellow"/>
            <w:lang w:val="en-US" w:eastAsia="zh-CN"/>
          </w:rPr>
          <w:t>ProSe</w:t>
        </w:r>
        <w:proofErr w:type="spellEnd"/>
        <w:r w:rsidRPr="001906E4">
          <w:rPr>
            <w:rFonts w:eastAsia="SimSun"/>
            <w:color w:val="000000"/>
            <w:szCs w:val="24"/>
            <w:highlight w:val="yellow"/>
            <w:lang w:val="en-US" w:eastAsia="zh-CN"/>
          </w:rPr>
          <w:t xml:space="preserve">), with additional requirements specific to the MCPTT Service as specified in 3GPP TS 22.179, </w:t>
        </w:r>
        <w:proofErr w:type="spellStart"/>
        <w:r w:rsidRPr="001906E4">
          <w:rPr>
            <w:rFonts w:eastAsia="SimSun"/>
            <w:color w:val="000000"/>
            <w:szCs w:val="24"/>
            <w:highlight w:val="yellow"/>
            <w:lang w:val="en-US" w:eastAsia="zh-CN"/>
          </w:rPr>
          <w:t>MCVideo</w:t>
        </w:r>
        <w:proofErr w:type="spellEnd"/>
        <w:r w:rsidRPr="001906E4">
          <w:rPr>
            <w:rFonts w:eastAsia="SimSun"/>
            <w:color w:val="000000"/>
            <w:szCs w:val="24"/>
            <w:highlight w:val="yellow"/>
            <w:lang w:val="en-US" w:eastAsia="zh-CN"/>
          </w:rPr>
          <w:t xml:space="preserve"> Service as specified in 3GPP TS 22.281, and </w:t>
        </w:r>
        <w:proofErr w:type="spellStart"/>
        <w:r w:rsidRPr="001906E4">
          <w:rPr>
            <w:rFonts w:eastAsia="SimSun"/>
            <w:color w:val="000000"/>
            <w:szCs w:val="24"/>
            <w:highlight w:val="yellow"/>
            <w:lang w:val="en-US" w:eastAsia="zh-CN"/>
          </w:rPr>
          <w:t>MCData</w:t>
        </w:r>
        <w:proofErr w:type="spellEnd"/>
        <w:r w:rsidRPr="001906E4">
          <w:rPr>
            <w:rFonts w:eastAsia="SimSun"/>
            <w:color w:val="000000"/>
            <w:szCs w:val="24"/>
            <w:highlight w:val="yellow"/>
            <w:lang w:val="en-US" w:eastAsia="zh-CN"/>
          </w:rPr>
          <w:t xml:space="preserve"> Service as specified in 3GPP TS 22.282. The mission critical services can be used for public safety applications and also for general commercial applications (e.g., utility companies and railway operators).</w:t>
        </w:r>
      </w:ins>
    </w:p>
    <w:p w:rsidR="001906E4" w:rsidRPr="001906E4" w:rsidRDefault="001906E4" w:rsidP="001906E4">
      <w:pPr>
        <w:pStyle w:val="Titolo5"/>
        <w:rPr>
          <w:ins w:id="547" w:author="Romano Giovanni" w:date="2017-10-24T02:45:00Z"/>
          <w:rFonts w:eastAsia="SimSun"/>
          <w:bCs/>
          <w:color w:val="000000"/>
          <w:szCs w:val="24"/>
          <w:highlight w:val="yellow"/>
          <w:lang w:val="en-US" w:eastAsia="zh-CN"/>
        </w:rPr>
      </w:pPr>
      <w:ins w:id="548" w:author="Romano Giovanni" w:date="2017-10-24T02:45:00Z">
        <w:r w:rsidRPr="001906E4">
          <w:rPr>
            <w:rFonts w:eastAsia="SimSun"/>
            <w:bCs/>
            <w:color w:val="000000"/>
            <w:szCs w:val="24"/>
            <w:highlight w:val="yellow"/>
            <w:lang w:val="en-US" w:eastAsia="zh-CN"/>
          </w:rPr>
          <w:lastRenderedPageBreak/>
          <w:t>5.1.2.12.2.52</w:t>
        </w:r>
        <w:r w:rsidRPr="001906E4">
          <w:rPr>
            <w:rFonts w:eastAsia="SimSun"/>
            <w:bCs/>
            <w:color w:val="000000"/>
            <w:szCs w:val="24"/>
            <w:highlight w:val="yellow"/>
            <w:lang w:val="en-US" w:eastAsia="zh-CN"/>
          </w:rPr>
          <w:tab/>
          <w:t>TS 22.281</w:t>
        </w:r>
      </w:ins>
    </w:p>
    <w:p w:rsidR="001906E4" w:rsidRPr="001906E4" w:rsidRDefault="001906E4" w:rsidP="001906E4">
      <w:pPr>
        <w:widowControl w:val="0"/>
        <w:tabs>
          <w:tab w:val="clear" w:pos="1134"/>
          <w:tab w:val="clear" w:pos="1871"/>
          <w:tab w:val="clear" w:pos="2268"/>
          <w:tab w:val="left" w:pos="90"/>
        </w:tabs>
        <w:overflowPunct/>
        <w:spacing w:before="91"/>
        <w:textAlignment w:val="auto"/>
        <w:rPr>
          <w:ins w:id="549" w:author="Romano Giovanni" w:date="2017-10-24T02:45:00Z"/>
          <w:rFonts w:eastAsia="SimSun"/>
          <w:b/>
          <w:bCs/>
          <w:color w:val="000000"/>
          <w:szCs w:val="24"/>
          <w:highlight w:val="yellow"/>
          <w:lang w:val="en-US" w:eastAsia="zh-CN"/>
        </w:rPr>
      </w:pPr>
      <w:ins w:id="550" w:author="Romano Giovanni" w:date="2017-10-24T02:45:00Z">
        <w:r w:rsidRPr="001906E4">
          <w:rPr>
            <w:rFonts w:eastAsia="SimSun"/>
            <w:b/>
            <w:bCs/>
            <w:color w:val="000000"/>
            <w:szCs w:val="24"/>
            <w:highlight w:val="yellow"/>
            <w:lang w:val="en-US" w:eastAsia="zh-CN"/>
          </w:rPr>
          <w:t>Mission Critical Video over LTE</w:t>
        </w:r>
      </w:ins>
    </w:p>
    <w:p w:rsidR="001906E4" w:rsidRPr="001906E4" w:rsidRDefault="001906E4" w:rsidP="001906E4">
      <w:pPr>
        <w:rPr>
          <w:ins w:id="551" w:author="Romano Giovanni" w:date="2017-10-24T02:45:00Z"/>
          <w:rFonts w:eastAsia="SimSun"/>
          <w:color w:val="000000"/>
          <w:szCs w:val="24"/>
          <w:highlight w:val="yellow"/>
          <w:lang w:val="en-US" w:eastAsia="zh-CN"/>
        </w:rPr>
      </w:pPr>
      <w:ins w:id="552" w:author="Romano Giovanni" w:date="2017-10-24T02:45:00Z">
        <w:r w:rsidRPr="001906E4">
          <w:rPr>
            <w:rFonts w:eastAsia="SimSun"/>
            <w:color w:val="000000"/>
            <w:szCs w:val="24"/>
            <w:highlight w:val="yellow"/>
            <w:lang w:val="en-US" w:eastAsia="zh-CN"/>
          </w:rPr>
          <w:t xml:space="preserve">This document provides the service requirements for operation of the </w:t>
        </w:r>
        <w:proofErr w:type="spellStart"/>
        <w:r w:rsidRPr="001906E4">
          <w:rPr>
            <w:rFonts w:eastAsia="SimSun"/>
            <w:color w:val="000000"/>
            <w:szCs w:val="24"/>
            <w:highlight w:val="yellow"/>
            <w:lang w:val="en-US" w:eastAsia="zh-CN"/>
          </w:rPr>
          <w:t>MCVideo</w:t>
        </w:r>
        <w:proofErr w:type="spellEnd"/>
        <w:r w:rsidRPr="001906E4">
          <w:rPr>
            <w:rFonts w:eastAsia="SimSun"/>
            <w:color w:val="000000"/>
            <w:szCs w:val="24"/>
            <w:highlight w:val="yellow"/>
            <w:lang w:val="en-US" w:eastAsia="zh-CN"/>
          </w:rPr>
          <w:t xml:space="preserve"> service. </w:t>
        </w:r>
        <w:proofErr w:type="spellStart"/>
        <w:r w:rsidRPr="001906E4">
          <w:rPr>
            <w:rFonts w:eastAsia="SimSun"/>
            <w:color w:val="000000"/>
            <w:szCs w:val="24"/>
            <w:highlight w:val="yellow"/>
            <w:lang w:val="en-US" w:eastAsia="zh-CN"/>
          </w:rPr>
          <w:t>MCVideo</w:t>
        </w:r>
        <w:proofErr w:type="spellEnd"/>
        <w:r w:rsidRPr="001906E4">
          <w:rPr>
            <w:rFonts w:eastAsia="SimSun"/>
            <w:color w:val="000000"/>
            <w:szCs w:val="24"/>
            <w:highlight w:val="yellow"/>
            <w:lang w:val="en-US" w:eastAsia="zh-CN"/>
          </w:rPr>
          <w:t xml:space="preserve"> makes use of capabilities included in Group Communication System Enablers for LTE (GCSE_LTE), Proximity Services (</w:t>
        </w:r>
        <w:proofErr w:type="spellStart"/>
        <w:r w:rsidRPr="001906E4">
          <w:rPr>
            <w:rFonts w:eastAsia="SimSun"/>
            <w:color w:val="000000"/>
            <w:szCs w:val="24"/>
            <w:highlight w:val="yellow"/>
            <w:lang w:val="en-US" w:eastAsia="zh-CN"/>
          </w:rPr>
          <w:t>ProSe</w:t>
        </w:r>
        <w:proofErr w:type="spellEnd"/>
        <w:r w:rsidRPr="001906E4">
          <w:rPr>
            <w:rFonts w:eastAsia="SimSun"/>
            <w:color w:val="000000"/>
            <w:szCs w:val="24"/>
            <w:highlight w:val="yellow"/>
            <w:lang w:val="en-US" w:eastAsia="zh-CN"/>
          </w:rPr>
          <w:t>), Isolated E-UTRAN operation for Public Safety (IOPS) and Mission Critical Services Common Requirements (</w:t>
        </w:r>
        <w:proofErr w:type="spellStart"/>
        <w:r w:rsidRPr="001906E4">
          <w:rPr>
            <w:rFonts w:eastAsia="SimSun"/>
            <w:color w:val="000000"/>
            <w:szCs w:val="24"/>
            <w:highlight w:val="yellow"/>
            <w:lang w:val="en-US" w:eastAsia="zh-CN"/>
          </w:rPr>
          <w:t>MCCoRe</w:t>
        </w:r>
        <w:proofErr w:type="spellEnd"/>
        <w:r w:rsidRPr="001906E4">
          <w:rPr>
            <w:rFonts w:eastAsia="SimSun"/>
            <w:color w:val="000000"/>
            <w:szCs w:val="24"/>
            <w:highlight w:val="yellow"/>
            <w:lang w:val="en-US" w:eastAsia="zh-CN"/>
          </w:rPr>
          <w:t xml:space="preserve">) with additional requirements specific to the </w:t>
        </w:r>
        <w:proofErr w:type="spellStart"/>
        <w:r w:rsidRPr="001906E4">
          <w:rPr>
            <w:rFonts w:eastAsia="SimSun"/>
            <w:color w:val="000000"/>
            <w:szCs w:val="24"/>
            <w:highlight w:val="yellow"/>
            <w:lang w:val="en-US" w:eastAsia="zh-CN"/>
          </w:rPr>
          <w:t>MCVideo</w:t>
        </w:r>
        <w:proofErr w:type="spellEnd"/>
        <w:r w:rsidRPr="001906E4">
          <w:rPr>
            <w:rFonts w:eastAsia="SimSun"/>
            <w:color w:val="000000"/>
            <w:szCs w:val="24"/>
            <w:highlight w:val="yellow"/>
            <w:lang w:val="en-US" w:eastAsia="zh-CN"/>
          </w:rPr>
          <w:t xml:space="preserve"> Service. The </w:t>
        </w:r>
        <w:proofErr w:type="spellStart"/>
        <w:r w:rsidRPr="001906E4">
          <w:rPr>
            <w:rFonts w:eastAsia="SimSun"/>
            <w:color w:val="000000"/>
            <w:szCs w:val="24"/>
            <w:highlight w:val="yellow"/>
            <w:lang w:val="en-US" w:eastAsia="zh-CN"/>
          </w:rPr>
          <w:t>MCVideo</w:t>
        </w:r>
        <w:proofErr w:type="spellEnd"/>
        <w:r w:rsidRPr="001906E4">
          <w:rPr>
            <w:rFonts w:eastAsia="SimSun"/>
            <w:color w:val="000000"/>
            <w:szCs w:val="24"/>
            <w:highlight w:val="yellow"/>
            <w:lang w:val="en-US" w:eastAsia="zh-CN"/>
          </w:rPr>
          <w:t xml:space="preserve"> Service can be used for public safety applications and also for general commercial applications (e.g. utility companies and railways).</w:t>
        </w:r>
      </w:ins>
    </w:p>
    <w:p w:rsidR="001906E4" w:rsidRPr="001906E4" w:rsidRDefault="001906E4" w:rsidP="001906E4">
      <w:pPr>
        <w:pStyle w:val="Titolo5"/>
        <w:rPr>
          <w:ins w:id="553" w:author="Romano Giovanni" w:date="2017-10-24T02:45:00Z"/>
          <w:rFonts w:eastAsia="SimSun"/>
          <w:bCs/>
          <w:color w:val="000000"/>
          <w:szCs w:val="24"/>
          <w:highlight w:val="yellow"/>
          <w:lang w:val="en-US" w:eastAsia="zh-CN"/>
        </w:rPr>
      </w:pPr>
      <w:ins w:id="554" w:author="Romano Giovanni" w:date="2017-10-24T02:45:00Z">
        <w:r w:rsidRPr="001906E4">
          <w:rPr>
            <w:rFonts w:eastAsia="SimSun"/>
            <w:bCs/>
            <w:color w:val="000000"/>
            <w:szCs w:val="24"/>
            <w:highlight w:val="yellow"/>
            <w:lang w:val="en-US" w:eastAsia="zh-CN"/>
          </w:rPr>
          <w:t>5.1.2.12.2.53</w:t>
        </w:r>
        <w:r w:rsidRPr="001906E4">
          <w:rPr>
            <w:rFonts w:eastAsia="SimSun"/>
            <w:bCs/>
            <w:color w:val="000000"/>
            <w:szCs w:val="24"/>
            <w:highlight w:val="yellow"/>
            <w:lang w:val="en-US" w:eastAsia="zh-CN"/>
          </w:rPr>
          <w:tab/>
          <w:t>TS 22.282</w:t>
        </w:r>
      </w:ins>
    </w:p>
    <w:p w:rsidR="001906E4" w:rsidRPr="001906E4" w:rsidRDefault="001906E4" w:rsidP="001906E4">
      <w:pPr>
        <w:widowControl w:val="0"/>
        <w:tabs>
          <w:tab w:val="clear" w:pos="1134"/>
          <w:tab w:val="clear" w:pos="1871"/>
          <w:tab w:val="clear" w:pos="2268"/>
          <w:tab w:val="left" w:pos="90"/>
        </w:tabs>
        <w:overflowPunct/>
        <w:spacing w:before="91"/>
        <w:textAlignment w:val="auto"/>
        <w:rPr>
          <w:ins w:id="555" w:author="Romano Giovanni" w:date="2017-10-24T02:45:00Z"/>
          <w:rFonts w:eastAsia="SimSun"/>
          <w:b/>
          <w:bCs/>
          <w:color w:val="000000"/>
          <w:szCs w:val="24"/>
          <w:highlight w:val="yellow"/>
          <w:lang w:val="en-US" w:eastAsia="zh-CN"/>
        </w:rPr>
      </w:pPr>
      <w:ins w:id="556" w:author="Romano Giovanni" w:date="2017-10-24T02:45:00Z">
        <w:r w:rsidRPr="001906E4">
          <w:rPr>
            <w:rFonts w:eastAsia="SimSun"/>
            <w:b/>
            <w:bCs/>
            <w:color w:val="000000"/>
            <w:szCs w:val="24"/>
            <w:highlight w:val="yellow"/>
            <w:lang w:val="en-US" w:eastAsia="zh-CN"/>
          </w:rPr>
          <w:t>Mission Critical Data over LTE</w:t>
        </w:r>
      </w:ins>
    </w:p>
    <w:p w:rsidR="001906E4" w:rsidRPr="001906E4" w:rsidRDefault="001906E4" w:rsidP="001906E4">
      <w:pPr>
        <w:rPr>
          <w:ins w:id="557" w:author="Romano Giovanni" w:date="2017-10-24T02:45:00Z"/>
          <w:rFonts w:eastAsia="SimSun"/>
          <w:color w:val="000000"/>
          <w:szCs w:val="24"/>
          <w:highlight w:val="yellow"/>
          <w:lang w:val="en-US" w:eastAsia="zh-CN"/>
        </w:rPr>
      </w:pPr>
      <w:ins w:id="558" w:author="Romano Giovanni" w:date="2017-10-24T02:45:00Z">
        <w:r w:rsidRPr="001906E4">
          <w:rPr>
            <w:rFonts w:eastAsia="SimSun"/>
            <w:color w:val="000000"/>
            <w:szCs w:val="24"/>
            <w:highlight w:val="yellow"/>
            <w:lang w:val="en-US" w:eastAsia="zh-CN"/>
          </w:rPr>
          <w:t xml:space="preserve">This document provides the service requirements for operation of the </w:t>
        </w:r>
        <w:proofErr w:type="spellStart"/>
        <w:r w:rsidRPr="001906E4">
          <w:rPr>
            <w:rFonts w:eastAsia="SimSun"/>
            <w:color w:val="000000"/>
            <w:szCs w:val="24"/>
            <w:highlight w:val="yellow"/>
            <w:lang w:val="en-US" w:eastAsia="zh-CN"/>
          </w:rPr>
          <w:t>MCData</w:t>
        </w:r>
        <w:proofErr w:type="spellEnd"/>
        <w:r w:rsidRPr="001906E4">
          <w:rPr>
            <w:rFonts w:eastAsia="SimSun"/>
            <w:color w:val="000000"/>
            <w:szCs w:val="24"/>
            <w:highlight w:val="yellow"/>
            <w:lang w:val="en-US" w:eastAsia="zh-CN"/>
          </w:rPr>
          <w:t xml:space="preserve"> service. </w:t>
        </w:r>
        <w:proofErr w:type="spellStart"/>
        <w:r w:rsidRPr="001906E4">
          <w:rPr>
            <w:rFonts w:eastAsia="SimSun"/>
            <w:color w:val="000000"/>
            <w:szCs w:val="24"/>
            <w:highlight w:val="yellow"/>
            <w:lang w:val="en-US" w:eastAsia="zh-CN"/>
          </w:rPr>
          <w:t>MCData</w:t>
        </w:r>
        <w:proofErr w:type="spellEnd"/>
        <w:r w:rsidRPr="001906E4">
          <w:rPr>
            <w:rFonts w:eastAsia="SimSun"/>
            <w:color w:val="000000"/>
            <w:szCs w:val="24"/>
            <w:highlight w:val="yellow"/>
            <w:lang w:val="en-US" w:eastAsia="zh-CN"/>
          </w:rPr>
          <w:t xml:space="preserve"> makes use of capabilities included in Group Communication System Enablers for LTE (GCSE_LTE), Proximity Services (</w:t>
        </w:r>
        <w:proofErr w:type="spellStart"/>
        <w:r w:rsidRPr="001906E4">
          <w:rPr>
            <w:rFonts w:eastAsia="SimSun"/>
            <w:color w:val="000000"/>
            <w:szCs w:val="24"/>
            <w:highlight w:val="yellow"/>
            <w:lang w:val="en-US" w:eastAsia="zh-CN"/>
          </w:rPr>
          <w:t>ProSe</w:t>
        </w:r>
        <w:proofErr w:type="spellEnd"/>
        <w:r w:rsidRPr="001906E4">
          <w:rPr>
            <w:rFonts w:eastAsia="SimSun"/>
            <w:color w:val="000000"/>
            <w:szCs w:val="24"/>
            <w:highlight w:val="yellow"/>
            <w:lang w:val="en-US" w:eastAsia="zh-CN"/>
          </w:rPr>
          <w:t>), Isolated E-UTRAN operation for Public Safety (IOPS) and Mission Critical Services Common Requirements (</w:t>
        </w:r>
        <w:proofErr w:type="spellStart"/>
        <w:r w:rsidRPr="001906E4">
          <w:rPr>
            <w:rFonts w:eastAsia="SimSun"/>
            <w:color w:val="000000"/>
            <w:szCs w:val="24"/>
            <w:highlight w:val="yellow"/>
            <w:lang w:val="en-US" w:eastAsia="zh-CN"/>
          </w:rPr>
          <w:t>MCCoRe</w:t>
        </w:r>
        <w:proofErr w:type="spellEnd"/>
        <w:r w:rsidRPr="001906E4">
          <w:rPr>
            <w:rFonts w:eastAsia="SimSun"/>
            <w:color w:val="000000"/>
            <w:szCs w:val="24"/>
            <w:highlight w:val="yellow"/>
            <w:lang w:val="en-US" w:eastAsia="zh-CN"/>
          </w:rPr>
          <w:t xml:space="preserve">) with additional requirements specific to the </w:t>
        </w:r>
        <w:proofErr w:type="spellStart"/>
        <w:r w:rsidRPr="001906E4">
          <w:rPr>
            <w:rFonts w:eastAsia="SimSun"/>
            <w:color w:val="000000"/>
            <w:szCs w:val="24"/>
            <w:highlight w:val="yellow"/>
            <w:lang w:val="en-US" w:eastAsia="zh-CN"/>
          </w:rPr>
          <w:t>MCData</w:t>
        </w:r>
        <w:proofErr w:type="spellEnd"/>
        <w:r w:rsidRPr="001906E4">
          <w:rPr>
            <w:rFonts w:eastAsia="SimSun"/>
            <w:color w:val="000000"/>
            <w:szCs w:val="24"/>
            <w:highlight w:val="yellow"/>
            <w:lang w:val="en-US" w:eastAsia="zh-CN"/>
          </w:rPr>
          <w:t xml:space="preserve"> Service. The </w:t>
        </w:r>
        <w:proofErr w:type="spellStart"/>
        <w:r w:rsidRPr="001906E4">
          <w:rPr>
            <w:rFonts w:eastAsia="SimSun"/>
            <w:color w:val="000000"/>
            <w:szCs w:val="24"/>
            <w:highlight w:val="yellow"/>
            <w:lang w:val="en-US" w:eastAsia="zh-CN"/>
          </w:rPr>
          <w:t>MCData</w:t>
        </w:r>
        <w:proofErr w:type="spellEnd"/>
        <w:r w:rsidRPr="001906E4">
          <w:rPr>
            <w:rFonts w:eastAsia="SimSun"/>
            <w:color w:val="000000"/>
            <w:szCs w:val="24"/>
            <w:highlight w:val="yellow"/>
            <w:lang w:val="en-US" w:eastAsia="zh-CN"/>
          </w:rPr>
          <w:t xml:space="preserve"> Service can be used for public safety applications and also for general commercial applications (e.g., utility companies and railways).</w:t>
        </w:r>
      </w:ins>
    </w:p>
    <w:p w:rsidR="001906E4" w:rsidRPr="001906E4" w:rsidRDefault="001906E4" w:rsidP="001906E4">
      <w:pPr>
        <w:pStyle w:val="Titolo5"/>
        <w:rPr>
          <w:ins w:id="559" w:author="Romano Giovanni" w:date="2017-10-24T02:45:00Z"/>
          <w:rFonts w:eastAsia="SimSun"/>
          <w:bCs/>
          <w:color w:val="000000"/>
          <w:szCs w:val="24"/>
          <w:highlight w:val="yellow"/>
          <w:lang w:val="en-US" w:eastAsia="zh-CN"/>
        </w:rPr>
      </w:pPr>
      <w:ins w:id="560" w:author="Romano Giovanni" w:date="2017-10-24T02:45:00Z">
        <w:r w:rsidRPr="001906E4">
          <w:rPr>
            <w:rFonts w:eastAsia="SimSun"/>
            <w:bCs/>
            <w:color w:val="000000"/>
            <w:szCs w:val="24"/>
            <w:highlight w:val="yellow"/>
            <w:lang w:val="en-US" w:eastAsia="zh-CN"/>
          </w:rPr>
          <w:t>5.1.2.12.2.54</w:t>
        </w:r>
        <w:r w:rsidRPr="001906E4">
          <w:rPr>
            <w:rFonts w:eastAsia="SimSun"/>
            <w:bCs/>
            <w:color w:val="000000"/>
            <w:szCs w:val="24"/>
            <w:highlight w:val="yellow"/>
            <w:lang w:val="en-US" w:eastAsia="zh-CN"/>
          </w:rPr>
          <w:tab/>
          <w:t>TS 22.346</w:t>
        </w:r>
      </w:ins>
    </w:p>
    <w:p w:rsidR="001906E4" w:rsidRPr="001906E4" w:rsidRDefault="001906E4" w:rsidP="001906E4">
      <w:pPr>
        <w:widowControl w:val="0"/>
        <w:tabs>
          <w:tab w:val="clear" w:pos="1134"/>
          <w:tab w:val="clear" w:pos="1871"/>
          <w:tab w:val="clear" w:pos="2268"/>
          <w:tab w:val="left" w:pos="90"/>
        </w:tabs>
        <w:overflowPunct/>
        <w:spacing w:before="91"/>
        <w:textAlignment w:val="auto"/>
        <w:rPr>
          <w:ins w:id="561" w:author="Romano Giovanni" w:date="2017-10-24T02:45:00Z"/>
          <w:rFonts w:eastAsia="SimSun"/>
          <w:b/>
          <w:bCs/>
          <w:color w:val="000000"/>
          <w:sz w:val="30"/>
          <w:szCs w:val="30"/>
          <w:highlight w:val="yellow"/>
          <w:lang w:val="en-US" w:eastAsia="zh-CN"/>
        </w:rPr>
      </w:pPr>
      <w:ins w:id="562" w:author="Romano Giovanni" w:date="2017-10-24T02:45:00Z">
        <w:r w:rsidRPr="001906E4">
          <w:rPr>
            <w:rFonts w:eastAsia="SimSun"/>
            <w:b/>
            <w:bCs/>
            <w:color w:val="000000"/>
            <w:szCs w:val="24"/>
            <w:highlight w:val="yellow"/>
            <w:lang w:val="en-US" w:eastAsia="zh-CN"/>
          </w:rPr>
          <w:t>Isolated Evolved Universal Terrestrial Radio Access Network (E-UTRAN) operation for public safety; Stage 1</w:t>
        </w:r>
      </w:ins>
    </w:p>
    <w:p w:rsidR="001906E4" w:rsidRPr="001906E4" w:rsidRDefault="001906E4" w:rsidP="001906E4">
      <w:pPr>
        <w:rPr>
          <w:ins w:id="563" w:author="Romano Giovanni" w:date="2017-10-24T02:45:00Z"/>
          <w:rFonts w:eastAsia="SimSun"/>
          <w:color w:val="000000"/>
          <w:szCs w:val="24"/>
          <w:highlight w:val="yellow"/>
          <w:lang w:val="en-US" w:eastAsia="zh-CN"/>
        </w:rPr>
      </w:pPr>
      <w:ins w:id="564" w:author="Romano Giovanni" w:date="2017-10-24T02:45:00Z">
        <w:r w:rsidRPr="001906E4">
          <w:rPr>
            <w:rFonts w:eastAsia="SimSun"/>
            <w:color w:val="000000"/>
            <w:szCs w:val="24"/>
            <w:highlight w:val="yellow"/>
            <w:lang w:val="en-US" w:eastAsia="zh-CN"/>
          </w:rPr>
          <w:t>This document specifies the service requirements for Isolated E-UTRAN Operation in support of mission critical network operation for Public Safety. In particular, requirements are specified for:</w:t>
        </w:r>
      </w:ins>
    </w:p>
    <w:p w:rsidR="001906E4" w:rsidRPr="001906E4" w:rsidRDefault="001906E4" w:rsidP="001906E4">
      <w:pPr>
        <w:rPr>
          <w:ins w:id="565" w:author="Romano Giovanni" w:date="2017-10-24T02:45:00Z"/>
          <w:rFonts w:eastAsia="SimSun"/>
          <w:color w:val="000000"/>
          <w:szCs w:val="24"/>
          <w:highlight w:val="yellow"/>
          <w:lang w:val="en-US" w:eastAsia="zh-CN"/>
        </w:rPr>
      </w:pPr>
      <w:ins w:id="566" w:author="Romano Giovanni" w:date="2017-10-24T02:45: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Initiation of Isolated E-UTRAN operation.</w:t>
        </w:r>
      </w:ins>
    </w:p>
    <w:p w:rsidR="001906E4" w:rsidRPr="001906E4" w:rsidRDefault="001906E4" w:rsidP="001906E4">
      <w:pPr>
        <w:rPr>
          <w:ins w:id="567" w:author="Romano Giovanni" w:date="2017-10-24T02:45:00Z"/>
          <w:rFonts w:eastAsia="SimSun"/>
          <w:color w:val="000000"/>
          <w:szCs w:val="24"/>
          <w:highlight w:val="yellow"/>
          <w:lang w:val="en-US" w:eastAsia="zh-CN"/>
        </w:rPr>
      </w:pPr>
      <w:ins w:id="568" w:author="Romano Giovanni" w:date="2017-10-24T02:45: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Ongoing Isolated E-UTRAN operation.</w:t>
        </w:r>
      </w:ins>
    </w:p>
    <w:p w:rsidR="001906E4" w:rsidRPr="001906E4" w:rsidRDefault="001906E4" w:rsidP="001906E4">
      <w:pPr>
        <w:rPr>
          <w:ins w:id="569" w:author="Romano Giovanni" w:date="2017-10-24T02:45:00Z"/>
          <w:rFonts w:eastAsia="SimSun"/>
          <w:color w:val="000000"/>
          <w:szCs w:val="24"/>
          <w:highlight w:val="yellow"/>
          <w:lang w:val="en-US" w:eastAsia="zh-CN"/>
        </w:rPr>
      </w:pPr>
      <w:ins w:id="570" w:author="Romano Giovanni" w:date="2017-10-24T02:45: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Termination of Isolated E-UTRAN operation.</w:t>
        </w:r>
      </w:ins>
    </w:p>
    <w:p w:rsidR="001906E4" w:rsidRPr="001906E4" w:rsidRDefault="001906E4" w:rsidP="001906E4">
      <w:pPr>
        <w:rPr>
          <w:ins w:id="571" w:author="Romano Giovanni" w:date="2017-10-24T02:45:00Z"/>
          <w:rFonts w:eastAsia="SimSun"/>
          <w:color w:val="000000"/>
          <w:szCs w:val="24"/>
          <w:lang w:val="en-US" w:eastAsia="zh-CN"/>
        </w:rPr>
      </w:pPr>
      <w:ins w:id="572" w:author="Romano Giovanni" w:date="2017-10-24T02:45: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Security aspects of Isolated E-UTRAN operation.</w:t>
        </w:r>
      </w:ins>
    </w:p>
    <w:p w:rsidR="00DE7734" w:rsidRPr="002D5C5B" w:rsidRDefault="00DE7734" w:rsidP="00DE7734">
      <w:pPr>
        <w:pStyle w:val="Titolo5"/>
        <w:rPr>
          <w:ins w:id="573" w:author="Romano Giovanni" w:date="2017-10-23T21:10:00Z"/>
          <w:rFonts w:eastAsia="SimSun"/>
          <w:bCs/>
          <w:color w:val="000000"/>
          <w:szCs w:val="24"/>
          <w:lang w:val="en-US" w:eastAsia="zh-CN"/>
        </w:rPr>
      </w:pPr>
      <w:ins w:id="574" w:author="Romano Giovanni" w:date="2017-10-23T21:10:00Z">
        <w:r w:rsidRPr="00CF3217">
          <w:rPr>
            <w:rFonts w:eastAsia="SimSun"/>
            <w:bCs/>
            <w:color w:val="000000"/>
            <w:szCs w:val="24"/>
            <w:lang w:val="en-US" w:eastAsia="zh-CN"/>
          </w:rPr>
          <w:t>5.1.2.</w:t>
        </w:r>
        <w:r>
          <w:rPr>
            <w:rFonts w:eastAsia="SimSun"/>
            <w:bCs/>
            <w:color w:val="000000"/>
            <w:szCs w:val="24"/>
            <w:lang w:val="en-US" w:eastAsia="zh-CN"/>
          </w:rPr>
          <w:t>12.2.</w:t>
        </w:r>
      </w:ins>
      <w:ins w:id="575" w:author="Romano Giovanni" w:date="2017-10-24T02:46:00Z">
        <w:r w:rsidR="001906E4">
          <w:rPr>
            <w:rFonts w:eastAsia="SimSun"/>
            <w:bCs/>
            <w:color w:val="000000"/>
            <w:szCs w:val="24"/>
            <w:lang w:val="en-US" w:eastAsia="zh-CN"/>
          </w:rPr>
          <w:t>55</w:t>
        </w:r>
      </w:ins>
      <w:ins w:id="576" w:author="Romano Giovanni" w:date="2017-10-23T21:10:00Z">
        <w:r w:rsidRPr="00CF3217">
          <w:rPr>
            <w:rFonts w:eastAsia="SimSun"/>
            <w:bCs/>
            <w:color w:val="000000"/>
            <w:szCs w:val="24"/>
            <w:lang w:val="en-US" w:eastAsia="zh-CN"/>
          </w:rPr>
          <w:tab/>
          <w:t>TS 22.368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77" w:author="Romano Giovanni" w:date="2017-10-23T21:10:00Z"/>
          <w:rFonts w:eastAsia="SimSun"/>
          <w:b/>
          <w:bCs/>
          <w:color w:val="000000"/>
          <w:sz w:val="30"/>
          <w:szCs w:val="30"/>
          <w:lang w:val="en-US" w:eastAsia="zh-CN"/>
        </w:rPr>
      </w:pPr>
      <w:ins w:id="578" w:author="Romano Giovanni" w:date="2017-10-23T21:10:00Z">
        <w:r w:rsidRPr="00CF3217">
          <w:rPr>
            <w:rFonts w:eastAsia="SimSun"/>
            <w:b/>
            <w:bCs/>
            <w:color w:val="000000"/>
            <w:szCs w:val="24"/>
            <w:lang w:val="en-US" w:eastAsia="zh-CN"/>
          </w:rPr>
          <w:t>Service requirements for Machine-Type Communications (MTC); Stage 1</w:t>
        </w:r>
      </w:ins>
    </w:p>
    <w:p w:rsidR="00DE7734" w:rsidRPr="00CF3217" w:rsidRDefault="00DE7734" w:rsidP="00DE7734">
      <w:pPr>
        <w:rPr>
          <w:ins w:id="579" w:author="Romano Giovanni" w:date="2017-10-23T21:10:00Z"/>
          <w:rFonts w:eastAsia="SimSun"/>
          <w:lang w:val="en-US" w:eastAsia="zh-CN"/>
        </w:rPr>
      </w:pPr>
      <w:ins w:id="580" w:author="Romano Giovanni" w:date="2017-10-23T21:10:00Z">
        <w:r w:rsidRPr="00CF3217">
          <w:rPr>
            <w:rFonts w:eastAsia="SimSun"/>
            <w:lang w:val="en-US" w:eastAsia="zh-CN"/>
          </w:rPr>
          <w:t>This document specifies the service requirements for Network Improvements for Machine Type Communications. In particular it will:</w:t>
        </w:r>
      </w:ins>
    </w:p>
    <w:p w:rsidR="00DE7734" w:rsidRPr="00CF3217" w:rsidRDefault="00DE7734" w:rsidP="00DE7734">
      <w:pPr>
        <w:rPr>
          <w:ins w:id="581" w:author="Romano Giovanni" w:date="2017-10-23T21:10:00Z"/>
          <w:rFonts w:eastAsia="SimSun"/>
          <w:lang w:val="en-US" w:eastAsia="zh-CN"/>
        </w:rPr>
      </w:pPr>
      <w:ins w:id="582" w:author="Romano Giovanni" w:date="2017-10-23T21:10:00Z">
        <w:r w:rsidRPr="00CF3217">
          <w:rPr>
            <w:rFonts w:eastAsia="SimSun"/>
            <w:lang w:val="en-US" w:eastAsia="zh-CN"/>
          </w:rPr>
          <w:t xml:space="preserve">–   identify and specify general requirements for machine type communications; </w:t>
        </w:r>
      </w:ins>
    </w:p>
    <w:p w:rsidR="00DE7734" w:rsidRPr="00CF3217" w:rsidRDefault="00DE7734" w:rsidP="00DE7734">
      <w:pPr>
        <w:rPr>
          <w:ins w:id="583" w:author="Romano Giovanni" w:date="2017-10-23T21:10:00Z"/>
          <w:rFonts w:eastAsia="SimSun"/>
          <w:lang w:val="en-US" w:eastAsia="zh-CN"/>
        </w:rPr>
      </w:pPr>
      <w:ins w:id="584" w:author="Romano Giovanni" w:date="2017-10-23T21:10:00Z">
        <w:r w:rsidRPr="00CF3217">
          <w:rPr>
            <w:rFonts w:eastAsia="SimSun"/>
            <w:lang w:val="en-US" w:eastAsia="zh-CN"/>
          </w:rPr>
          <w:t>–   identify service aspects where network improvements (compared to the current human-to-human oriented services) are needed to cater for the specific nature of machine-type communications;</w:t>
        </w:r>
      </w:ins>
    </w:p>
    <w:p w:rsidR="00DE7734" w:rsidRPr="00CF3217" w:rsidRDefault="00DE7734" w:rsidP="00DE7734">
      <w:pPr>
        <w:rPr>
          <w:ins w:id="585" w:author="Romano Giovanni" w:date="2017-10-23T21:10:00Z"/>
          <w:rFonts w:eastAsia="SimSun"/>
          <w:sz w:val="27"/>
          <w:szCs w:val="27"/>
          <w:lang w:val="en-US" w:eastAsia="zh-CN"/>
        </w:rPr>
      </w:pPr>
      <w:ins w:id="586" w:author="Romano Giovanni" w:date="2017-10-23T21:10:00Z">
        <w:r w:rsidRPr="00CF3217">
          <w:rPr>
            <w:rFonts w:eastAsia="SimSun"/>
            <w:lang w:val="en-US" w:eastAsia="zh-CN"/>
          </w:rPr>
          <w:lastRenderedPageBreak/>
          <w:t>–   specify machine type communication requirements for these service aspects where network improvements are needed for machine type communication.</w:t>
        </w:r>
      </w:ins>
    </w:p>
    <w:p w:rsidR="00DE7734" w:rsidRPr="00CF3217" w:rsidRDefault="00DE7734" w:rsidP="00DE7734">
      <w:pPr>
        <w:pStyle w:val="Titolo5"/>
        <w:rPr>
          <w:ins w:id="587" w:author="Romano Giovanni" w:date="2017-10-23T21:10:00Z"/>
          <w:rFonts w:eastAsia="SimSun"/>
          <w:bCs/>
          <w:color w:val="000000"/>
          <w:szCs w:val="24"/>
          <w:lang w:val="en-US" w:eastAsia="zh-CN"/>
        </w:rPr>
      </w:pPr>
      <w:ins w:id="588" w:author="Romano Giovanni" w:date="2017-10-23T21:1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12.2.</w:t>
        </w:r>
      </w:ins>
      <w:ins w:id="589" w:author="Romano Giovanni" w:date="2017-10-24T02:46:00Z">
        <w:r w:rsidR="001906E4">
          <w:rPr>
            <w:rFonts w:eastAsia="SimSun"/>
            <w:bCs/>
            <w:color w:val="000000"/>
            <w:szCs w:val="24"/>
            <w:lang w:val="en-US" w:eastAsia="zh-CN"/>
          </w:rPr>
          <w:t>56</w:t>
        </w:r>
      </w:ins>
      <w:ins w:id="590" w:author="Romano Giovanni" w:date="2017-10-23T21:10:00Z">
        <w:r w:rsidRPr="00CF3217">
          <w:rPr>
            <w:rFonts w:eastAsia="SimSun"/>
            <w:bCs/>
            <w:color w:val="000000"/>
            <w:szCs w:val="24"/>
            <w:lang w:val="en-US" w:eastAsia="zh-CN"/>
          </w:rPr>
          <w:tab/>
          <w:t>TS 22.468</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591" w:author="Romano Giovanni" w:date="2017-10-23T21:10:00Z"/>
          <w:rFonts w:eastAsia="SimSun"/>
          <w:b/>
          <w:bCs/>
          <w:color w:val="000000"/>
          <w:sz w:val="30"/>
          <w:szCs w:val="30"/>
          <w:lang w:val="en-US" w:eastAsia="zh-CN"/>
        </w:rPr>
      </w:pPr>
      <w:ins w:id="592" w:author="Romano Giovanni" w:date="2017-10-23T21:10:00Z">
        <w:r w:rsidRPr="00CF3217">
          <w:rPr>
            <w:rFonts w:eastAsia="SimSun"/>
            <w:b/>
            <w:bCs/>
            <w:color w:val="000000"/>
            <w:szCs w:val="24"/>
            <w:lang w:val="en-US" w:eastAsia="zh-CN"/>
          </w:rPr>
          <w:t xml:space="preserve">Group Communication System Enablers for LTE (GCSE_LTE) </w:t>
        </w:r>
      </w:ins>
    </w:p>
    <w:p w:rsidR="00DE7734" w:rsidRPr="00CF3217" w:rsidRDefault="00DE7734" w:rsidP="00DE7734">
      <w:pPr>
        <w:rPr>
          <w:ins w:id="593" w:author="Romano Giovanni" w:date="2017-10-23T21:10:00Z"/>
          <w:rFonts w:eastAsia="SimSun"/>
          <w:lang w:val="en-US" w:eastAsia="zh-CN"/>
        </w:rPr>
      </w:pPr>
      <w:ins w:id="594" w:author="Romano Giovanni" w:date="2017-10-23T21:10:00Z">
        <w:r w:rsidRPr="00CF3217">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DE7734" w:rsidRPr="00CF3217" w:rsidRDefault="00DE7734" w:rsidP="00DE7734">
      <w:pPr>
        <w:rPr>
          <w:ins w:id="595" w:author="Romano Giovanni" w:date="2017-10-23T21:10:00Z"/>
          <w:rFonts w:eastAsia="SimSun"/>
          <w:lang w:val="en-US" w:eastAsia="zh-CN"/>
        </w:rPr>
      </w:pPr>
      <w:ins w:id="596" w:author="Romano Giovanni" w:date="2017-10-23T21:10:00Z">
        <w:r w:rsidRPr="00CF3217">
          <w:rPr>
            <w:rFonts w:eastAsia="SimSun"/>
            <w:lang w:val="en-US" w:eastAsia="zh-CN"/>
          </w:rPr>
          <w:t>The US requirements as specified in NPSTC (Mission Critical Voice Requirements), the TETRA + Critical Communications Association (TCCA) and ITU inputs are taken as starting point.</w:t>
        </w:r>
      </w:ins>
    </w:p>
    <w:p w:rsidR="00DE7734" w:rsidRDefault="00DE7734" w:rsidP="00DE7734">
      <w:pPr>
        <w:rPr>
          <w:ins w:id="597" w:author="Romano Giovanni" w:date="2017-10-23T21:10:00Z"/>
          <w:rFonts w:eastAsia="SimSun"/>
          <w:lang w:val="en-US" w:eastAsia="zh-CN"/>
        </w:rPr>
      </w:pPr>
      <w:ins w:id="598" w:author="Romano Giovanni" w:date="2017-10-23T21:10:00Z">
        <w:r w:rsidRPr="00CF3217">
          <w:rPr>
            <w:rFonts w:eastAsia="SimSun"/>
            <w:lang w:val="en-US" w:eastAsia="zh-CN"/>
          </w:rPr>
          <w:t>Other regional requirements may also be reflected in the work. The requirements are worded in a way to easily accommodate future requirements from other regions or stakeholders.</w:t>
        </w:r>
      </w:ins>
    </w:p>
    <w:p w:rsidR="00DE7734" w:rsidRPr="002D5C5B" w:rsidRDefault="00DE7734" w:rsidP="00DE7734">
      <w:pPr>
        <w:pStyle w:val="Titolo5"/>
        <w:rPr>
          <w:ins w:id="599" w:author="Romano Giovanni" w:date="2017-10-23T21:10:00Z"/>
          <w:rFonts w:eastAsia="SimSun"/>
          <w:bCs/>
          <w:color w:val="000000"/>
          <w:szCs w:val="24"/>
          <w:lang w:val="en-US" w:eastAsia="zh-CN"/>
        </w:rPr>
      </w:pPr>
      <w:ins w:id="600" w:author="Romano Giovanni" w:date="2017-10-23T21:1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12.2.</w:t>
        </w:r>
      </w:ins>
      <w:ins w:id="601" w:author="Romano Giovanni" w:date="2017-10-24T02:46:00Z">
        <w:r w:rsidR="001906E4">
          <w:rPr>
            <w:rFonts w:eastAsia="SimSun"/>
            <w:bCs/>
            <w:color w:val="000000"/>
            <w:szCs w:val="24"/>
            <w:lang w:val="en-US" w:eastAsia="zh-CN"/>
          </w:rPr>
          <w:t>57</w:t>
        </w:r>
      </w:ins>
      <w:ins w:id="602" w:author="Romano Giovanni" w:date="2017-10-23T21:10:00Z">
        <w:r w:rsidRPr="00CF3217">
          <w:rPr>
            <w:rFonts w:eastAsia="SimSun"/>
            <w:bCs/>
            <w:color w:val="000000"/>
            <w:szCs w:val="24"/>
            <w:lang w:val="en-US" w:eastAsia="zh-CN"/>
          </w:rPr>
          <w:tab/>
          <w:t>TS 22.519</w:t>
        </w:r>
      </w:ins>
    </w:p>
    <w:p w:rsidR="00DE7734" w:rsidRPr="00CF3217" w:rsidRDefault="00DE7734" w:rsidP="00DE7734">
      <w:pPr>
        <w:widowControl w:val="0"/>
        <w:tabs>
          <w:tab w:val="clear" w:pos="1134"/>
          <w:tab w:val="clear" w:pos="1871"/>
          <w:tab w:val="clear" w:pos="2268"/>
          <w:tab w:val="left" w:pos="90"/>
        </w:tabs>
        <w:overflowPunct/>
        <w:spacing w:before="91"/>
        <w:textAlignment w:val="auto"/>
        <w:rPr>
          <w:ins w:id="603" w:author="Romano Giovanni" w:date="2017-10-23T21:10:00Z"/>
          <w:rFonts w:eastAsia="SimSun"/>
          <w:b/>
          <w:bCs/>
          <w:color w:val="000000"/>
          <w:sz w:val="30"/>
          <w:szCs w:val="30"/>
          <w:lang w:val="en-US" w:eastAsia="zh-CN"/>
        </w:rPr>
      </w:pPr>
      <w:ins w:id="604" w:author="Romano Giovanni" w:date="2017-10-23T21:10:00Z">
        <w:r w:rsidRPr="00CF3217">
          <w:rPr>
            <w:rFonts w:eastAsia="SimSun"/>
            <w:b/>
            <w:bCs/>
            <w:color w:val="000000"/>
            <w:szCs w:val="24"/>
            <w:lang w:val="en-US" w:eastAsia="zh-CN"/>
          </w:rPr>
          <w:t xml:space="preserve">Business communication requirements </w:t>
        </w:r>
      </w:ins>
    </w:p>
    <w:p w:rsidR="00DE7734" w:rsidRPr="00CF3217" w:rsidRDefault="00DE7734" w:rsidP="00DE7734">
      <w:pPr>
        <w:rPr>
          <w:ins w:id="605" w:author="Romano Giovanni" w:date="2017-10-23T21:10:00Z"/>
          <w:rFonts w:eastAsia="SimSun"/>
          <w:lang w:val="en-US" w:eastAsia="zh-CN"/>
        </w:rPr>
      </w:pPr>
      <w:ins w:id="606" w:author="Romano Giovanni" w:date="2017-10-23T21:10:00Z">
        <w:r w:rsidRPr="00CF3217">
          <w:rPr>
            <w:rFonts w:eastAsia="SimSun"/>
            <w:lang w:val="en-US" w:eastAsia="zh-CN"/>
          </w:rPr>
          <w:t>This document specifies network requirements:</w:t>
        </w:r>
      </w:ins>
    </w:p>
    <w:p w:rsidR="00DE7734" w:rsidRPr="00CF3217" w:rsidRDefault="00DE7734" w:rsidP="00DE7734">
      <w:pPr>
        <w:rPr>
          <w:ins w:id="607" w:author="Romano Giovanni" w:date="2017-10-23T21:10:00Z"/>
          <w:rFonts w:eastAsia="SimSun"/>
          <w:lang w:val="en-US" w:eastAsia="zh-CN"/>
        </w:rPr>
      </w:pPr>
      <w:ins w:id="608" w:author="Romano Giovanni" w:date="2017-10-23T21:10:00Z">
        <w:r w:rsidRPr="00CF3217">
          <w:rPr>
            <w:rFonts w:eastAsia="SimSun"/>
            <w:lang w:val="en-US" w:eastAsia="zh-CN"/>
          </w:rPr>
          <w:t>- to support connection and interoperation of business communication capabilities (either hosted in NGCN or NGN) to the NGN; and</w:t>
        </w:r>
      </w:ins>
    </w:p>
    <w:p w:rsidR="00DE7734" w:rsidRPr="00CF3217" w:rsidRDefault="00DE7734" w:rsidP="00DE7734">
      <w:pPr>
        <w:rPr>
          <w:ins w:id="609" w:author="Romano Giovanni" w:date="2017-10-23T21:10:00Z"/>
          <w:rFonts w:eastAsia="SimSun"/>
          <w:lang w:val="en-US" w:eastAsia="zh-CN"/>
        </w:rPr>
      </w:pPr>
      <w:ins w:id="610" w:author="Romano Giovanni" w:date="2017-10-23T21:10:00Z">
        <w:r w:rsidRPr="00CF3217">
          <w:rPr>
            <w:rFonts w:eastAsia="SimSun"/>
            <w:lang w:val="en-US" w:eastAsia="zh-CN"/>
          </w:rPr>
          <w:t>- to support connection and interoperation of business communication capabilities to other business communication capabilities (either hosted in NGCN or NGN); and</w:t>
        </w:r>
      </w:ins>
    </w:p>
    <w:p w:rsidR="00DE7734" w:rsidRPr="00CF3217" w:rsidRDefault="00DE7734" w:rsidP="00DE7734">
      <w:pPr>
        <w:rPr>
          <w:ins w:id="611" w:author="Romano Giovanni" w:date="2017-10-23T21:10:00Z"/>
          <w:rFonts w:eastAsia="SimSun"/>
          <w:lang w:val="en-US" w:eastAsia="zh-CN"/>
        </w:rPr>
      </w:pPr>
      <w:ins w:id="612" w:author="Romano Giovanni" w:date="2017-10-23T21:10:00Z">
        <w:r w:rsidRPr="00CF3217">
          <w:rPr>
            <w:rFonts w:eastAsia="SimSun"/>
            <w:lang w:val="en-US" w:eastAsia="zh-CN"/>
          </w:rPr>
          <w:t>- to support connection and interoperation of business communication capabilities to other business communication capabilities located in or connected to the ISDN and PSTN; and</w:t>
        </w:r>
      </w:ins>
    </w:p>
    <w:p w:rsidR="00DE7734" w:rsidRPr="00CF3217" w:rsidRDefault="00DE7734" w:rsidP="00DE7734">
      <w:pPr>
        <w:rPr>
          <w:ins w:id="613" w:author="Romano Giovanni" w:date="2017-10-23T21:10:00Z"/>
          <w:rFonts w:eastAsia="SimSun"/>
          <w:lang w:val="en-US" w:eastAsia="zh-CN"/>
        </w:rPr>
      </w:pPr>
      <w:ins w:id="614" w:author="Romano Giovanni" w:date="2017-10-23T21:10:00Z">
        <w:r w:rsidRPr="00CF3217">
          <w:rPr>
            <w:rFonts w:eastAsia="SimSun"/>
            <w:lang w:val="en-US" w:eastAsia="zh-CN"/>
          </w:rPr>
          <w:t xml:space="preserve">- to support PABX functionality (hosted enterprise services) in an NGN. </w:t>
        </w:r>
      </w:ins>
    </w:p>
    <w:p w:rsidR="00DE7734" w:rsidRPr="00CF3217" w:rsidRDefault="00DE7734" w:rsidP="00DE7734">
      <w:pPr>
        <w:rPr>
          <w:ins w:id="615" w:author="Romano Giovanni" w:date="2017-10-23T21:10:00Z"/>
          <w:rFonts w:eastAsia="SimSun"/>
          <w:lang w:val="en-US" w:eastAsia="zh-CN"/>
        </w:rPr>
      </w:pPr>
      <w:ins w:id="616" w:author="Romano Giovanni" w:date="2017-10-23T21:10:00Z">
        <w:r w:rsidRPr="00CF3217">
          <w:rPr>
            <w:rFonts w:eastAsia="SimSun"/>
            <w:lang w:val="en-US" w:eastAsia="zh-CN"/>
          </w:rPr>
          <w:t xml:space="preserve">NOTE 1: Network requirements to support connection of NGCN directly connected to an NGN are specified. </w:t>
        </w:r>
      </w:ins>
    </w:p>
    <w:p w:rsidR="00DE7734" w:rsidRPr="00CF3217" w:rsidRDefault="00DE7734" w:rsidP="00DE7734">
      <w:pPr>
        <w:rPr>
          <w:ins w:id="617" w:author="Romano Giovanni" w:date="2017-10-23T21:10:00Z"/>
          <w:rFonts w:eastAsia="SimSun"/>
          <w:lang w:val="en-US" w:eastAsia="zh-CN"/>
        </w:rPr>
      </w:pPr>
      <w:ins w:id="618" w:author="Romano Giovanni" w:date="2017-10-23T21:10:00Z">
        <w:r w:rsidRPr="00CF3217">
          <w:rPr>
            <w:rFonts w:eastAsia="SimSun"/>
            <w:lang w:val="en-US" w:eastAsia="zh-CN"/>
          </w:rPr>
          <w:t>NOTE 2: Attachment of legacy PBX functionality to the NGN is not specified in this document. It is assumed that existing legacy service requirements apply in this case.</w:t>
        </w:r>
      </w:ins>
    </w:p>
    <w:p w:rsidR="00DE7734" w:rsidRPr="00CF3217" w:rsidRDefault="00DE7734" w:rsidP="00DE7734">
      <w:pPr>
        <w:rPr>
          <w:ins w:id="619" w:author="Romano Giovanni" w:date="2017-10-23T21:10:00Z"/>
          <w:rFonts w:eastAsia="SimSun"/>
          <w:lang w:val="en-US" w:eastAsia="zh-CN"/>
        </w:rPr>
      </w:pPr>
      <w:ins w:id="620" w:author="Romano Giovanni" w:date="2017-10-23T21:10:00Z">
        <w:r w:rsidRPr="00CF3217">
          <w:rPr>
            <w:rFonts w:eastAsia="SimSun"/>
            <w:lang w:val="en-US" w:eastAsia="zh-CN"/>
          </w:rPr>
          <w:t>This document also specifies network requirements for communication between NGCN capabilities (including user equipment) to other NGCN capabilities of the same enterprise through the NGN (e.g. geographically separated).</w:t>
        </w:r>
      </w:ins>
    </w:p>
    <w:p w:rsidR="00DE7734" w:rsidRPr="00CF3217" w:rsidRDefault="00DE7734" w:rsidP="00DE7734">
      <w:pPr>
        <w:rPr>
          <w:ins w:id="621" w:author="Romano Giovanni" w:date="2017-10-23T21:10:00Z"/>
          <w:rFonts w:eastAsia="SimSun"/>
          <w:lang w:val="en-US" w:eastAsia="zh-CN"/>
        </w:rPr>
      </w:pPr>
      <w:ins w:id="622" w:author="Romano Giovanni" w:date="2017-10-23T21:10:00Z">
        <w:r w:rsidRPr="00CF3217">
          <w:rPr>
            <w:rFonts w:eastAsia="SimSun"/>
            <w:lang w:val="en-US" w:eastAsia="zh-CN"/>
          </w:rPr>
          <w:t>This document does not specify NGCN services, nor does it specify network based application services provided to a user of an NGCN.</w:t>
        </w:r>
      </w:ins>
    </w:p>
    <w:p w:rsidR="00B916D3" w:rsidRDefault="00B916D3" w:rsidP="00B916D3">
      <w:pPr>
        <w:pStyle w:val="Titolo4"/>
        <w:rPr>
          <w:ins w:id="623" w:author="Romano Giovanni" w:date="2017-10-23T17:50:00Z"/>
        </w:rPr>
      </w:pPr>
      <w:ins w:id="624" w:author="Romano Giovanni" w:date="2017-10-23T17:49:00Z">
        <w:r>
          <w:rPr>
            <w:rFonts w:eastAsia="SimSun"/>
            <w:bCs/>
            <w:color w:val="000000"/>
            <w:szCs w:val="24"/>
            <w:lang w:val="en-US" w:eastAsia="zh-CN"/>
          </w:rPr>
          <w:lastRenderedPageBreak/>
          <w:t>5.1.2.</w:t>
        </w:r>
      </w:ins>
      <w:ins w:id="625" w:author="Romano Giovanni" w:date="2017-10-23T20:41:00Z">
        <w:r w:rsidR="00E64DB4">
          <w:rPr>
            <w:rFonts w:eastAsia="SimSun"/>
            <w:bCs/>
            <w:color w:val="000000"/>
            <w:szCs w:val="24"/>
            <w:lang w:val="en-US" w:eastAsia="zh-CN"/>
          </w:rPr>
          <w:t>12.3</w:t>
        </w:r>
      </w:ins>
      <w:ins w:id="626" w:author="Romano Giovanni" w:date="2017-10-23T17:49:00Z">
        <w:r>
          <w:rPr>
            <w:rFonts w:eastAsia="SimSun"/>
            <w:bCs/>
            <w:color w:val="000000"/>
            <w:szCs w:val="24"/>
            <w:lang w:val="en-US" w:eastAsia="zh-CN"/>
          </w:rPr>
          <w:tab/>
        </w:r>
        <w:r>
          <w:t>Technical realization ("stage 2")</w:t>
        </w:r>
      </w:ins>
    </w:p>
    <w:p w:rsidR="00395223" w:rsidRPr="002D5C5B" w:rsidRDefault="00395223" w:rsidP="00395223">
      <w:pPr>
        <w:pStyle w:val="Titolo5"/>
        <w:rPr>
          <w:ins w:id="627" w:author="Romano Giovanni" w:date="2017-10-23T22:14:00Z"/>
          <w:rFonts w:eastAsia="SimSun"/>
          <w:bCs/>
          <w:color w:val="000000"/>
          <w:szCs w:val="24"/>
          <w:lang w:val="en-US" w:eastAsia="zh-CN"/>
        </w:rPr>
      </w:pPr>
      <w:ins w:id="62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12.3.1</w:t>
        </w:r>
        <w:r w:rsidRPr="00CF3217">
          <w:rPr>
            <w:rFonts w:eastAsia="SimSun"/>
            <w:bCs/>
            <w:color w:val="000000"/>
            <w:szCs w:val="24"/>
            <w:lang w:val="en-US" w:eastAsia="zh-CN"/>
          </w:rPr>
          <w:tab/>
          <w:t>TS 23.002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29" w:author="Romano Giovanni" w:date="2017-10-23T22:14:00Z"/>
          <w:rFonts w:eastAsia="SimSun"/>
          <w:b/>
          <w:bCs/>
          <w:color w:val="000000"/>
          <w:sz w:val="30"/>
          <w:szCs w:val="30"/>
          <w:lang w:val="en-US" w:eastAsia="zh-CN"/>
        </w:rPr>
      </w:pPr>
      <w:ins w:id="630" w:author="Romano Giovanni" w:date="2017-10-23T22:14:00Z">
        <w:r w:rsidRPr="00CF3217">
          <w:rPr>
            <w:rFonts w:eastAsia="SimSun"/>
            <w:b/>
            <w:bCs/>
            <w:color w:val="000000"/>
            <w:szCs w:val="24"/>
            <w:lang w:val="en-US" w:eastAsia="zh-CN"/>
          </w:rPr>
          <w:t>Network architecture</w:t>
        </w:r>
      </w:ins>
    </w:p>
    <w:p w:rsidR="00395223" w:rsidRPr="00CF3217" w:rsidRDefault="00395223" w:rsidP="00395223">
      <w:pPr>
        <w:widowControl w:val="0"/>
        <w:tabs>
          <w:tab w:val="clear" w:pos="1134"/>
          <w:tab w:val="clear" w:pos="1871"/>
          <w:tab w:val="clear" w:pos="2268"/>
          <w:tab w:val="left" w:pos="90"/>
        </w:tabs>
        <w:overflowPunct/>
        <w:spacing w:before="81"/>
        <w:textAlignment w:val="auto"/>
        <w:rPr>
          <w:ins w:id="631" w:author="Romano Giovanni" w:date="2017-10-23T22:14:00Z"/>
          <w:rFonts w:eastAsia="SimSun"/>
          <w:color w:val="000000"/>
          <w:sz w:val="30"/>
          <w:szCs w:val="30"/>
          <w:lang w:val="en-US" w:eastAsia="zh-CN"/>
        </w:rPr>
      </w:pPr>
      <w:ins w:id="632" w:author="Romano Giovanni" w:date="2017-10-23T22:14:00Z">
        <w:r w:rsidRPr="00CF3217">
          <w:rPr>
            <w:rFonts w:eastAsia="SimSun"/>
            <w:color w:val="000000"/>
            <w:szCs w:val="24"/>
            <w:lang w:val="en-US" w:eastAsia="zh-CN"/>
          </w:rPr>
          <w:t>This specification describes the possible architectures of the mobile system.</w:t>
        </w:r>
      </w:ins>
    </w:p>
    <w:p w:rsidR="00395223" w:rsidRPr="002D5C5B" w:rsidRDefault="00395223" w:rsidP="00395223">
      <w:pPr>
        <w:pStyle w:val="Titolo5"/>
        <w:rPr>
          <w:ins w:id="633" w:author="Romano Giovanni" w:date="2017-10-23T22:14:00Z"/>
          <w:rFonts w:eastAsia="SimSun"/>
          <w:bCs/>
          <w:color w:val="000000"/>
          <w:szCs w:val="24"/>
          <w:lang w:val="en-US" w:eastAsia="zh-CN"/>
        </w:rPr>
      </w:pPr>
      <w:ins w:id="63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12.3.2</w:t>
        </w:r>
        <w:r w:rsidRPr="00CF3217">
          <w:rPr>
            <w:rFonts w:eastAsia="SimSun"/>
            <w:bCs/>
            <w:color w:val="000000"/>
            <w:szCs w:val="24"/>
            <w:lang w:val="en-US" w:eastAsia="zh-CN"/>
          </w:rPr>
          <w:tab/>
          <w:t>TS 23.003</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35" w:author="Romano Giovanni" w:date="2017-10-23T22:14:00Z"/>
          <w:rFonts w:eastAsia="SimSun"/>
          <w:b/>
          <w:bCs/>
          <w:color w:val="000000"/>
          <w:sz w:val="30"/>
          <w:szCs w:val="30"/>
          <w:lang w:val="en-US" w:eastAsia="zh-CN"/>
        </w:rPr>
      </w:pPr>
      <w:ins w:id="636" w:author="Romano Giovanni" w:date="2017-10-23T22:14:00Z">
        <w:r w:rsidRPr="00CF3217">
          <w:rPr>
            <w:rFonts w:eastAsia="SimSun"/>
            <w:b/>
            <w:bCs/>
            <w:color w:val="000000"/>
            <w:szCs w:val="24"/>
            <w:lang w:val="en-US" w:eastAsia="zh-CN"/>
          </w:rPr>
          <w:t>Numbering, addressing and identification</w:t>
        </w:r>
      </w:ins>
    </w:p>
    <w:p w:rsidR="00395223" w:rsidRDefault="00395223" w:rsidP="00395223">
      <w:pPr>
        <w:widowControl w:val="0"/>
        <w:tabs>
          <w:tab w:val="clear" w:pos="1134"/>
          <w:tab w:val="clear" w:pos="1871"/>
          <w:tab w:val="clear" w:pos="2268"/>
          <w:tab w:val="left" w:pos="90"/>
        </w:tabs>
        <w:overflowPunct/>
        <w:spacing w:before="0"/>
        <w:textAlignment w:val="auto"/>
        <w:rPr>
          <w:ins w:id="637" w:author="Romano Giovanni" w:date="2017-10-23T22:14:00Z"/>
          <w:rFonts w:eastAsia="SimSun"/>
          <w:color w:val="000000"/>
          <w:szCs w:val="24"/>
          <w:lang w:val="en-US" w:eastAsia="zh-CN"/>
        </w:rPr>
      </w:pPr>
      <w:ins w:id="638" w:author="Romano Giovanni" w:date="2017-10-23T22:14:00Z">
        <w:r w:rsidRPr="00CF3217">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ins>
    </w:p>
    <w:p w:rsidR="00395223" w:rsidRPr="002D5C5B" w:rsidRDefault="00395223" w:rsidP="00395223">
      <w:pPr>
        <w:pStyle w:val="Titolo5"/>
        <w:rPr>
          <w:ins w:id="639" w:author="Romano Giovanni" w:date="2017-10-23T22:14:00Z"/>
          <w:rFonts w:eastAsia="SimSun"/>
          <w:bCs/>
          <w:color w:val="000000"/>
          <w:szCs w:val="24"/>
          <w:lang w:val="en-US" w:eastAsia="zh-CN"/>
        </w:rPr>
      </w:pPr>
      <w:ins w:id="64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12.3.3</w:t>
        </w:r>
        <w:r w:rsidRPr="00CF3217">
          <w:rPr>
            <w:rFonts w:eastAsia="SimSun"/>
            <w:bCs/>
            <w:color w:val="000000"/>
            <w:szCs w:val="24"/>
            <w:lang w:val="en-US" w:eastAsia="zh-CN"/>
          </w:rPr>
          <w:tab/>
          <w:t>TS 23.007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41" w:author="Romano Giovanni" w:date="2017-10-23T22:14:00Z"/>
          <w:rFonts w:eastAsia="SimSun"/>
          <w:b/>
          <w:bCs/>
          <w:color w:val="000000"/>
          <w:sz w:val="30"/>
          <w:szCs w:val="30"/>
          <w:lang w:val="en-US" w:eastAsia="zh-CN"/>
        </w:rPr>
      </w:pPr>
      <w:ins w:id="642" w:author="Romano Giovanni" w:date="2017-10-23T22:14:00Z">
        <w:r w:rsidRPr="00CF3217">
          <w:rPr>
            <w:rFonts w:eastAsia="SimSun"/>
            <w:b/>
            <w:bCs/>
            <w:color w:val="000000"/>
            <w:szCs w:val="24"/>
            <w:lang w:val="en-US" w:eastAsia="zh-CN"/>
          </w:rPr>
          <w:t>Restoration procedures</w:t>
        </w:r>
      </w:ins>
    </w:p>
    <w:p w:rsidR="00395223" w:rsidRDefault="00395223" w:rsidP="00395223">
      <w:pPr>
        <w:widowControl w:val="0"/>
        <w:tabs>
          <w:tab w:val="clear" w:pos="1134"/>
          <w:tab w:val="clear" w:pos="1871"/>
          <w:tab w:val="clear" w:pos="2268"/>
          <w:tab w:val="left" w:pos="90"/>
        </w:tabs>
        <w:overflowPunct/>
        <w:spacing w:before="0"/>
        <w:textAlignment w:val="auto"/>
        <w:rPr>
          <w:ins w:id="643" w:author="Romano Giovanni" w:date="2017-10-23T22:14:00Z"/>
          <w:rFonts w:eastAsia="SimSun"/>
          <w:color w:val="000000"/>
          <w:szCs w:val="24"/>
          <w:lang w:val="en-US" w:eastAsia="zh-CN"/>
        </w:rPr>
      </w:pPr>
      <w:ins w:id="644" w:author="Romano Giovanni" w:date="2017-10-23T22:14:00Z">
        <w:r w:rsidRPr="00CF3217">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ins>
    </w:p>
    <w:p w:rsidR="00395223" w:rsidRPr="002D5C5B" w:rsidRDefault="00395223" w:rsidP="00395223">
      <w:pPr>
        <w:pStyle w:val="Titolo5"/>
        <w:rPr>
          <w:ins w:id="645" w:author="Romano Giovanni" w:date="2017-10-23T22:14:00Z"/>
          <w:rFonts w:eastAsia="SimSun"/>
          <w:bCs/>
          <w:color w:val="000000"/>
          <w:szCs w:val="24"/>
          <w:lang w:val="en-US" w:eastAsia="zh-CN"/>
        </w:rPr>
      </w:pPr>
      <w:ins w:id="64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r w:rsidRPr="00CF3217">
          <w:rPr>
            <w:rFonts w:eastAsia="SimSun"/>
            <w:bCs/>
            <w:color w:val="000000"/>
            <w:szCs w:val="24"/>
            <w:lang w:val="en-US" w:eastAsia="zh-CN"/>
          </w:rPr>
          <w:tab/>
          <w:t>TS 23.008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47" w:author="Romano Giovanni" w:date="2017-10-23T22:14:00Z"/>
          <w:rFonts w:eastAsia="SimSun"/>
          <w:b/>
          <w:bCs/>
          <w:color w:val="000000"/>
          <w:sz w:val="30"/>
          <w:szCs w:val="30"/>
          <w:lang w:val="en-US" w:eastAsia="zh-CN"/>
        </w:rPr>
      </w:pPr>
      <w:ins w:id="648" w:author="Romano Giovanni" w:date="2017-10-23T22:14:00Z">
        <w:r w:rsidRPr="00CF3217">
          <w:rPr>
            <w:rFonts w:eastAsia="SimSun"/>
            <w:b/>
            <w:bCs/>
            <w:color w:val="000000"/>
            <w:szCs w:val="24"/>
            <w:lang w:val="en-US" w:eastAsia="zh-CN"/>
          </w:rPr>
          <w:t>Organization of subscriber data</w:t>
        </w:r>
      </w:ins>
    </w:p>
    <w:p w:rsidR="00395223" w:rsidRDefault="00395223" w:rsidP="00395223">
      <w:pPr>
        <w:widowControl w:val="0"/>
        <w:tabs>
          <w:tab w:val="clear" w:pos="1134"/>
          <w:tab w:val="clear" w:pos="1871"/>
          <w:tab w:val="clear" w:pos="2268"/>
          <w:tab w:val="left" w:pos="90"/>
        </w:tabs>
        <w:overflowPunct/>
        <w:spacing w:before="0"/>
        <w:textAlignment w:val="auto"/>
        <w:rPr>
          <w:ins w:id="649" w:author="Romano Giovanni" w:date="2017-10-23T22:14:00Z"/>
          <w:rFonts w:eastAsia="SimSun"/>
          <w:color w:val="000000"/>
          <w:szCs w:val="24"/>
          <w:lang w:val="en-US" w:eastAsia="zh-CN"/>
        </w:rPr>
      </w:pPr>
      <w:ins w:id="650" w:author="Romano Giovanni" w:date="2017-10-23T22:14:00Z">
        <w:r w:rsidRPr="00CF3217">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ins>
    </w:p>
    <w:p w:rsidR="00395223" w:rsidRPr="002D5C5B" w:rsidRDefault="00395223" w:rsidP="00395223">
      <w:pPr>
        <w:pStyle w:val="Titolo5"/>
        <w:rPr>
          <w:ins w:id="651" w:author="Romano Giovanni" w:date="2017-10-23T22:14:00Z"/>
          <w:rFonts w:eastAsia="SimSun"/>
          <w:bCs/>
          <w:color w:val="000000"/>
          <w:szCs w:val="24"/>
          <w:lang w:val="en-US" w:eastAsia="zh-CN"/>
        </w:rPr>
      </w:pPr>
      <w:ins w:id="65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12.3.5</w:t>
        </w:r>
        <w:r w:rsidRPr="00CF3217">
          <w:rPr>
            <w:rFonts w:eastAsia="SimSun"/>
            <w:bCs/>
            <w:color w:val="000000"/>
            <w:szCs w:val="24"/>
            <w:lang w:val="en-US" w:eastAsia="zh-CN"/>
          </w:rPr>
          <w:tab/>
          <w:t>TS 23.009</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53" w:author="Romano Giovanni" w:date="2017-10-23T22:14:00Z"/>
          <w:rFonts w:eastAsia="SimSun"/>
          <w:b/>
          <w:bCs/>
          <w:color w:val="000000"/>
          <w:sz w:val="30"/>
          <w:szCs w:val="30"/>
          <w:lang w:val="en-US" w:eastAsia="zh-CN"/>
        </w:rPr>
      </w:pPr>
      <w:ins w:id="654" w:author="Romano Giovanni" w:date="2017-10-23T22:14:00Z">
        <w:r w:rsidRPr="00CF3217">
          <w:rPr>
            <w:rFonts w:eastAsia="SimSun"/>
            <w:b/>
            <w:bCs/>
            <w:color w:val="000000"/>
            <w:szCs w:val="24"/>
            <w:lang w:val="en-US" w:eastAsia="zh-CN"/>
          </w:rPr>
          <w:t>Handover procedures</w:t>
        </w:r>
      </w:ins>
    </w:p>
    <w:p w:rsidR="00395223" w:rsidRDefault="00395223" w:rsidP="00395223">
      <w:pPr>
        <w:widowControl w:val="0"/>
        <w:tabs>
          <w:tab w:val="clear" w:pos="1134"/>
          <w:tab w:val="clear" w:pos="1871"/>
          <w:tab w:val="clear" w:pos="2268"/>
          <w:tab w:val="left" w:pos="90"/>
        </w:tabs>
        <w:overflowPunct/>
        <w:spacing w:before="0"/>
        <w:textAlignment w:val="auto"/>
        <w:rPr>
          <w:ins w:id="655" w:author="Romano Giovanni" w:date="2017-10-23T22:14:00Z"/>
          <w:rFonts w:eastAsia="SimSun"/>
          <w:color w:val="000000"/>
          <w:szCs w:val="24"/>
          <w:lang w:val="en-US" w:eastAsia="zh-CN"/>
        </w:rPr>
      </w:pPr>
      <w:ins w:id="656" w:author="Romano Giovanni" w:date="2017-10-23T22:14:00Z">
        <w:r w:rsidRPr="00CF3217">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CF3217">
          <w:rPr>
            <w:rFonts w:eastAsia="SimSun"/>
            <w:color w:val="000000"/>
            <w:sz w:val="27"/>
            <w:szCs w:val="27"/>
            <w:lang w:val="en-US" w:eastAsia="zh-CN"/>
          </w:rPr>
          <w:t xml:space="preserve"> </w:t>
        </w:r>
        <w:r w:rsidRPr="00CF3217">
          <w:rPr>
            <w:rFonts w:eastAsia="SimSun"/>
            <w:color w:val="000000"/>
            <w:szCs w:val="24"/>
            <w:lang w:val="en-US" w:eastAsia="zh-CN"/>
          </w:rPr>
          <w:t>switched handover functionality related to SRVCC, it is based on the service requirements in 3GPP TS 23.216.</w:t>
        </w:r>
      </w:ins>
    </w:p>
    <w:p w:rsidR="00395223" w:rsidRPr="002D5C5B" w:rsidRDefault="00395223" w:rsidP="00395223">
      <w:pPr>
        <w:pStyle w:val="Titolo5"/>
        <w:rPr>
          <w:ins w:id="657" w:author="Romano Giovanni" w:date="2017-10-23T22:14:00Z"/>
          <w:rFonts w:eastAsia="SimSun"/>
          <w:bCs/>
          <w:color w:val="000000"/>
          <w:szCs w:val="24"/>
          <w:lang w:val="en-US" w:eastAsia="zh-CN"/>
        </w:rPr>
      </w:pPr>
      <w:ins w:id="65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12.3.6</w:t>
        </w:r>
        <w:r w:rsidRPr="00CF3217">
          <w:rPr>
            <w:rFonts w:eastAsia="SimSun"/>
            <w:bCs/>
            <w:color w:val="000000"/>
            <w:szCs w:val="24"/>
            <w:lang w:val="en-US" w:eastAsia="zh-CN"/>
          </w:rPr>
          <w:tab/>
          <w:t>TS 23.011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59" w:author="Romano Giovanni" w:date="2017-10-23T22:14:00Z"/>
          <w:rFonts w:eastAsia="SimSun"/>
          <w:b/>
          <w:bCs/>
          <w:color w:val="000000"/>
          <w:sz w:val="30"/>
          <w:szCs w:val="30"/>
          <w:lang w:val="en-US" w:eastAsia="zh-CN"/>
        </w:rPr>
      </w:pPr>
      <w:ins w:id="660" w:author="Romano Giovanni" w:date="2017-10-23T22:14:00Z">
        <w:r w:rsidRPr="00CF3217">
          <w:rPr>
            <w:rFonts w:eastAsia="SimSun"/>
            <w:b/>
            <w:bCs/>
            <w:color w:val="000000"/>
            <w:szCs w:val="24"/>
            <w:lang w:val="en-US" w:eastAsia="zh-CN"/>
          </w:rPr>
          <w:t>Technical realization of Supplementary Services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661" w:author="Romano Giovanni" w:date="2017-10-23T22:14:00Z"/>
          <w:rFonts w:eastAsia="SimSun"/>
          <w:color w:val="000000"/>
          <w:sz w:val="27"/>
          <w:szCs w:val="27"/>
          <w:lang w:val="en-US" w:eastAsia="zh-CN"/>
        </w:rPr>
      </w:pPr>
      <w:ins w:id="662" w:author="Romano Giovanni" w:date="2017-10-23T22:14:00Z">
        <w:r w:rsidRPr="00CF3217">
          <w:rPr>
            <w:rFonts w:eastAsia="SimSun"/>
            <w:color w:val="000000"/>
            <w:szCs w:val="24"/>
            <w:lang w:val="en-US" w:eastAsia="zh-CN"/>
          </w:rPr>
          <w:t xml:space="preserve">This document describes the general aspects on how supplementary services in the 3GPP system are </w:t>
        </w:r>
        <w:proofErr w:type="spellStart"/>
        <w:r w:rsidRPr="00CF3217">
          <w:rPr>
            <w:rFonts w:eastAsia="SimSun"/>
            <w:color w:val="000000"/>
            <w:szCs w:val="24"/>
            <w:lang w:val="en-US" w:eastAsia="zh-CN"/>
          </w:rPr>
          <w:t>realised</w:t>
        </w:r>
        <w:proofErr w:type="spellEnd"/>
        <w:r w:rsidRPr="00CF3217">
          <w:rPr>
            <w:rFonts w:eastAsia="SimSun"/>
            <w:color w:val="000000"/>
            <w:szCs w:val="24"/>
            <w:lang w:val="en-US" w:eastAsia="zh-CN"/>
          </w:rPr>
          <w:t xml:space="preserve"> from a technical point of view. Description </w:t>
        </w:r>
        <w:r w:rsidRPr="00CF3217">
          <w:rPr>
            <w:rFonts w:eastAsia="SimSun"/>
            <w:color w:val="000000"/>
            <w:szCs w:val="24"/>
            <w:lang w:val="en-US" w:eastAsia="zh-CN"/>
          </w:rPr>
          <w:lastRenderedPageBreak/>
          <w:t xml:space="preserve">of technical </w:t>
        </w:r>
        <w:proofErr w:type="spellStart"/>
        <w:r w:rsidRPr="00CF3217">
          <w:rPr>
            <w:rFonts w:eastAsia="SimSun"/>
            <w:color w:val="000000"/>
            <w:szCs w:val="24"/>
            <w:lang w:val="en-US" w:eastAsia="zh-CN"/>
          </w:rPr>
          <w:t>realisation</w:t>
        </w:r>
        <w:proofErr w:type="spellEnd"/>
        <w:r w:rsidRPr="00CF3217">
          <w:rPr>
            <w:rFonts w:eastAsia="SimSun"/>
            <w:color w:val="000000"/>
            <w:szCs w:val="24"/>
            <w:lang w:val="en-US" w:eastAsia="zh-CN"/>
          </w:rPr>
          <w:t xml:space="preserve"> for specific supplementary services can be found in 3GPP TS 23.072. All supplementary services may require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on the radio path. For some supplementary services information needs to be transferred between the Home Location Register (HLR), the Visitor Location Register (VLR), the Mobile services Switching Centre (MSC) and the Serving GPRS Support Node (SGSN).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for such information transfer are defined in 3GPP TS 29.002.</w:t>
        </w:r>
      </w:ins>
    </w:p>
    <w:p w:rsidR="00395223" w:rsidRPr="002D5C5B" w:rsidRDefault="00395223" w:rsidP="00395223">
      <w:pPr>
        <w:pStyle w:val="Titolo5"/>
        <w:rPr>
          <w:ins w:id="663" w:author="Romano Giovanni" w:date="2017-10-23T22:14:00Z"/>
          <w:rFonts w:eastAsia="SimSun"/>
          <w:bCs/>
          <w:color w:val="000000"/>
          <w:szCs w:val="24"/>
          <w:lang w:val="en-US" w:eastAsia="zh-CN"/>
        </w:rPr>
      </w:pPr>
      <w:ins w:id="66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12.3.7</w:t>
        </w:r>
        <w:r w:rsidRPr="00CF3217">
          <w:rPr>
            <w:rFonts w:eastAsia="SimSun"/>
            <w:bCs/>
            <w:color w:val="000000"/>
            <w:szCs w:val="24"/>
            <w:lang w:val="en-US" w:eastAsia="zh-CN"/>
          </w:rPr>
          <w:tab/>
          <w:t>TS 23.018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65" w:author="Romano Giovanni" w:date="2017-10-23T22:14:00Z"/>
          <w:rFonts w:eastAsia="SimSun"/>
          <w:b/>
          <w:bCs/>
          <w:color w:val="000000"/>
          <w:sz w:val="30"/>
          <w:szCs w:val="30"/>
          <w:lang w:val="en-US" w:eastAsia="zh-CN"/>
        </w:rPr>
      </w:pPr>
      <w:ins w:id="666" w:author="Romano Giovanni" w:date="2017-10-23T22:14:00Z">
        <w:r w:rsidRPr="00CF3217">
          <w:rPr>
            <w:rFonts w:eastAsia="SimSun"/>
            <w:b/>
            <w:bCs/>
            <w:color w:val="000000"/>
            <w:szCs w:val="24"/>
            <w:lang w:val="en-US" w:eastAsia="zh-CN"/>
          </w:rPr>
          <w:t>Basic call handling; Technical realization</w:t>
        </w:r>
      </w:ins>
    </w:p>
    <w:p w:rsidR="00395223" w:rsidRDefault="00395223" w:rsidP="00395223">
      <w:pPr>
        <w:widowControl w:val="0"/>
        <w:tabs>
          <w:tab w:val="clear" w:pos="1134"/>
          <w:tab w:val="clear" w:pos="1871"/>
          <w:tab w:val="clear" w:pos="2268"/>
          <w:tab w:val="left" w:pos="90"/>
        </w:tabs>
        <w:overflowPunct/>
        <w:spacing w:before="0"/>
        <w:textAlignment w:val="auto"/>
        <w:rPr>
          <w:ins w:id="667" w:author="Romano Giovanni" w:date="2017-10-23T22:14:00Z"/>
          <w:rFonts w:eastAsia="SimSun"/>
          <w:color w:val="000000"/>
          <w:szCs w:val="24"/>
          <w:lang w:val="en-US" w:eastAsia="zh-CN"/>
        </w:rPr>
      </w:pPr>
      <w:ins w:id="668" w:author="Romano Giovanni" w:date="2017-10-23T22:14:00Z">
        <w:r w:rsidRPr="00CF3217">
          <w:rPr>
            <w:rFonts w:eastAsia="SimSun"/>
            <w:color w:val="000000"/>
            <w:szCs w:val="24"/>
            <w:lang w:val="en-US" w:eastAsia="zh-CN"/>
          </w:rPr>
          <w:t>This document specifies the technical realization of the handling of calls originated by a UMTS or GSM mobile subscriber and calls directed to a</w:t>
        </w:r>
        <w:r w:rsidRPr="00CF3217">
          <w:rPr>
            <w:rFonts w:eastAsia="SimSun"/>
            <w:color w:val="000000"/>
            <w:sz w:val="30"/>
            <w:szCs w:val="30"/>
            <w:lang w:val="en-US" w:eastAsia="zh-CN"/>
          </w:rPr>
          <w:t xml:space="preserve"> </w:t>
        </w:r>
        <w:r w:rsidRPr="00CF3217">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ins>
    </w:p>
    <w:p w:rsidR="00395223" w:rsidRPr="002D5C5B" w:rsidRDefault="00395223" w:rsidP="00395223">
      <w:pPr>
        <w:pStyle w:val="Titolo5"/>
        <w:rPr>
          <w:ins w:id="669" w:author="Romano Giovanni" w:date="2017-10-23T22:14:00Z"/>
          <w:rFonts w:eastAsia="SimSun"/>
          <w:bCs/>
          <w:color w:val="000000"/>
          <w:szCs w:val="24"/>
          <w:lang w:val="en-US" w:eastAsia="zh-CN"/>
        </w:rPr>
      </w:pPr>
      <w:ins w:id="67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12.3.8</w:t>
        </w:r>
        <w:r w:rsidRPr="00CF3217">
          <w:rPr>
            <w:rFonts w:eastAsia="SimSun"/>
            <w:bCs/>
            <w:color w:val="000000"/>
            <w:szCs w:val="24"/>
            <w:lang w:val="en-US" w:eastAsia="zh-CN"/>
          </w:rPr>
          <w:tab/>
          <w:t>TS 23.032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71" w:author="Romano Giovanni" w:date="2017-10-23T22:14:00Z"/>
          <w:rFonts w:eastAsia="SimSun"/>
          <w:b/>
          <w:bCs/>
          <w:color w:val="000000"/>
          <w:sz w:val="30"/>
          <w:szCs w:val="30"/>
          <w:lang w:val="en-US" w:eastAsia="zh-CN"/>
        </w:rPr>
      </w:pPr>
      <w:ins w:id="672" w:author="Romano Giovanni" w:date="2017-10-23T22:14:00Z">
        <w:r w:rsidRPr="00CF3217">
          <w:rPr>
            <w:rFonts w:eastAsia="SimSun"/>
            <w:b/>
            <w:bCs/>
            <w:color w:val="000000"/>
            <w:szCs w:val="24"/>
            <w:lang w:val="en-US" w:eastAsia="zh-CN"/>
          </w:rPr>
          <w:t>Universal Geographical Area Description (GAD)</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673" w:author="Romano Giovanni" w:date="2017-10-23T22:14:00Z"/>
          <w:rFonts w:eastAsia="SimSun"/>
          <w:color w:val="000000"/>
          <w:sz w:val="27"/>
          <w:szCs w:val="27"/>
          <w:lang w:val="en-US" w:eastAsia="zh-CN"/>
        </w:rPr>
      </w:pPr>
      <w:ins w:id="674" w:author="Romano Giovanni" w:date="2017-10-23T22:14:00Z">
        <w:r w:rsidRPr="00CF3217">
          <w:rPr>
            <w:rFonts w:eastAsia="SimSun"/>
            <w:color w:val="000000"/>
            <w:szCs w:val="24"/>
            <w:lang w:val="en-US" w:eastAsia="zh-CN"/>
          </w:rPr>
          <w:t>This document defines an intermediate universal Geographical Area Description which subscriber applications, GSM or UMTS services can use</w:t>
        </w:r>
        <w:r w:rsidRPr="00CF3217">
          <w:rPr>
            <w:rFonts w:eastAsia="SimSun"/>
            <w:color w:val="000000"/>
            <w:sz w:val="30"/>
            <w:szCs w:val="30"/>
            <w:lang w:val="en-US" w:eastAsia="zh-CN"/>
          </w:rPr>
          <w:t xml:space="preserve"> </w:t>
        </w:r>
        <w:r w:rsidRPr="00CF3217">
          <w:rPr>
            <w:rFonts w:eastAsia="SimSun"/>
            <w:color w:val="000000"/>
            <w:szCs w:val="24"/>
            <w:lang w:val="en-US" w:eastAsia="zh-CN"/>
          </w:rPr>
          <w:t>and the network can convert into an equivalent radio coverage map. 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 The interpretation by the PLMN</w:t>
        </w:r>
        <w:r w:rsidRPr="00CF3217">
          <w:rPr>
            <w:rFonts w:eastAsia="SimSun"/>
            <w:color w:val="000000"/>
            <w:sz w:val="27"/>
            <w:szCs w:val="27"/>
            <w:lang w:val="en-US" w:eastAsia="zh-CN"/>
          </w:rPr>
          <w:t xml:space="preserve"> </w:t>
        </w:r>
        <w:r w:rsidRPr="00CF3217">
          <w:rPr>
            <w:rFonts w:eastAsia="SimSun"/>
            <w:color w:val="000000"/>
            <w:szCs w:val="24"/>
            <w:lang w:val="en-US" w:eastAsia="zh-CN"/>
          </w:rPr>
          <w:t>operator of the geographical area in terms of cells actually used, cells that are partly within the given area and all other technical and quality of service aspects are out of the scope of this document. This specification also provides a description of velocity that may be associated with a universal Geographical Area Description when both are applied to a common entity at a common time.</w:t>
        </w:r>
      </w:ins>
    </w:p>
    <w:p w:rsidR="00395223" w:rsidRPr="002D5C5B" w:rsidRDefault="00395223" w:rsidP="00395223">
      <w:pPr>
        <w:pStyle w:val="Titolo5"/>
        <w:rPr>
          <w:ins w:id="675" w:author="Romano Giovanni" w:date="2017-10-23T22:14:00Z"/>
          <w:rFonts w:eastAsia="SimSun"/>
          <w:bCs/>
          <w:color w:val="000000"/>
          <w:szCs w:val="24"/>
          <w:lang w:val="en-US" w:eastAsia="zh-CN"/>
        </w:rPr>
      </w:pPr>
      <w:ins w:id="67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12.3.9</w:t>
        </w:r>
        <w:r w:rsidRPr="00CF3217">
          <w:rPr>
            <w:rFonts w:eastAsia="SimSun"/>
            <w:bCs/>
            <w:color w:val="000000"/>
            <w:szCs w:val="24"/>
            <w:lang w:val="en-US" w:eastAsia="zh-CN"/>
          </w:rPr>
          <w:tab/>
          <w:t>TS 23.034</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77" w:author="Romano Giovanni" w:date="2017-10-23T22:14:00Z"/>
          <w:rFonts w:eastAsia="SimSun"/>
          <w:b/>
          <w:bCs/>
          <w:color w:val="000000"/>
          <w:sz w:val="30"/>
          <w:szCs w:val="30"/>
          <w:lang w:val="en-US" w:eastAsia="zh-CN"/>
        </w:rPr>
      </w:pPr>
      <w:ins w:id="678" w:author="Romano Giovanni" w:date="2017-10-23T22:14:00Z">
        <w:r w:rsidRPr="00CF3217">
          <w:rPr>
            <w:rFonts w:eastAsia="SimSun"/>
            <w:b/>
            <w:bCs/>
            <w:color w:val="000000"/>
            <w:szCs w:val="24"/>
            <w:lang w:val="en-US" w:eastAsia="zh-CN"/>
          </w:rPr>
          <w:t>High Speed Circuit Switched Data (HSCSD); Stage 2</w:t>
        </w:r>
      </w:ins>
    </w:p>
    <w:p w:rsidR="00395223" w:rsidRDefault="00395223" w:rsidP="00395223">
      <w:pPr>
        <w:widowControl w:val="0"/>
        <w:tabs>
          <w:tab w:val="clear" w:pos="1134"/>
          <w:tab w:val="clear" w:pos="1871"/>
          <w:tab w:val="clear" w:pos="2268"/>
          <w:tab w:val="left" w:pos="90"/>
        </w:tabs>
        <w:overflowPunct/>
        <w:spacing w:before="0"/>
        <w:textAlignment w:val="auto"/>
        <w:rPr>
          <w:ins w:id="679" w:author="Romano Giovanni" w:date="2017-10-23T22:14:00Z"/>
          <w:rFonts w:eastAsia="SimSun"/>
          <w:color w:val="000000"/>
          <w:szCs w:val="24"/>
          <w:lang w:val="en-US" w:eastAsia="zh-CN"/>
        </w:rPr>
      </w:pPr>
      <w:ins w:id="680" w:author="Romano Giovanni" w:date="2017-10-23T22:14:00Z">
        <w:r w:rsidRPr="00CF3217">
          <w:rPr>
            <w:rFonts w:eastAsia="SimSun"/>
            <w:color w:val="000000"/>
            <w:szCs w:val="24"/>
            <w:lang w:val="en-US" w:eastAsia="zh-CN"/>
          </w:rPr>
          <w:t xml:space="preserve">This document contains the stage 2 service description for a High Speed Circuit Switched Data (HSCSD) on GSM/GERAN in A/Gb mode and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HSCSD utilizes the </w:t>
        </w:r>
        <w:proofErr w:type="spellStart"/>
        <w:r w:rsidRPr="00CF3217">
          <w:rPr>
            <w:rFonts w:eastAsia="SimSun"/>
            <w:color w:val="000000"/>
            <w:szCs w:val="24"/>
            <w:lang w:val="en-US" w:eastAsia="zh-CN"/>
          </w:rPr>
          <w:t>multislot</w:t>
        </w:r>
        <w:proofErr w:type="spellEnd"/>
        <w:r w:rsidRPr="00CF3217">
          <w:rPr>
            <w:rFonts w:eastAsia="SimSun"/>
            <w:color w:val="000000"/>
            <w:szCs w:val="24"/>
            <w:lang w:val="en-US" w:eastAsia="zh-CN"/>
          </w:rPr>
          <w:t xml:space="preserve"> mechanism, i.e. using multiple traffic channels (/bearers) for the communication. Additionally, this document specifies some HSCSD related requirements for multi system mobile stations operating in UTRAN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In UTRAN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one</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bearer can provide all needed data rates, and the </w:t>
        </w:r>
        <w:proofErr w:type="spellStart"/>
        <w:r w:rsidRPr="00CF3217">
          <w:rPr>
            <w:rFonts w:eastAsia="SimSun"/>
            <w:color w:val="000000"/>
            <w:szCs w:val="24"/>
            <w:lang w:val="en-US" w:eastAsia="zh-CN"/>
          </w:rPr>
          <w:t>multislot</w:t>
        </w:r>
        <w:proofErr w:type="spellEnd"/>
        <w:r w:rsidRPr="00CF3217">
          <w:rPr>
            <w:rFonts w:eastAsia="SimSun"/>
            <w:color w:val="000000"/>
            <w:szCs w:val="24"/>
            <w:lang w:val="en-US" w:eastAsia="zh-CN"/>
          </w:rPr>
          <w:t xml:space="preserve"> mechanism is therefore not needed. However, for inter-system handover to GERAN, certain information has to be provided by the mobile station during the service negotiation.</w:t>
        </w:r>
      </w:ins>
    </w:p>
    <w:p w:rsidR="00395223" w:rsidRPr="002D5C5B" w:rsidRDefault="00395223" w:rsidP="00395223">
      <w:pPr>
        <w:pStyle w:val="Titolo5"/>
        <w:rPr>
          <w:ins w:id="681" w:author="Romano Giovanni" w:date="2017-10-23T22:14:00Z"/>
          <w:rFonts w:eastAsia="SimSun"/>
          <w:bCs/>
          <w:color w:val="000000"/>
          <w:szCs w:val="24"/>
          <w:lang w:val="en-US" w:eastAsia="zh-CN"/>
        </w:rPr>
      </w:pPr>
      <w:ins w:id="68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12.3.10</w:t>
        </w:r>
        <w:r w:rsidRPr="00CF3217">
          <w:rPr>
            <w:rFonts w:eastAsia="SimSun"/>
            <w:bCs/>
            <w:color w:val="000000"/>
            <w:szCs w:val="24"/>
            <w:lang w:val="en-US" w:eastAsia="zh-CN"/>
          </w:rPr>
          <w:tab/>
          <w:t>TS 23.038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83" w:author="Romano Giovanni" w:date="2017-10-23T22:14:00Z"/>
          <w:rFonts w:eastAsia="SimSun"/>
          <w:b/>
          <w:bCs/>
          <w:color w:val="000000"/>
          <w:sz w:val="30"/>
          <w:szCs w:val="30"/>
          <w:lang w:val="en-US" w:eastAsia="zh-CN"/>
        </w:rPr>
      </w:pPr>
      <w:ins w:id="684" w:author="Romano Giovanni" w:date="2017-10-23T22:14:00Z">
        <w:r w:rsidRPr="00CF3217">
          <w:rPr>
            <w:rFonts w:eastAsia="SimSun"/>
            <w:b/>
            <w:bCs/>
            <w:color w:val="000000"/>
            <w:szCs w:val="24"/>
            <w:lang w:val="en-US" w:eastAsia="zh-CN"/>
          </w:rPr>
          <w:t>Alphabets and language-specific information</w:t>
        </w:r>
      </w:ins>
    </w:p>
    <w:p w:rsidR="00395223" w:rsidRDefault="00395223" w:rsidP="00395223">
      <w:pPr>
        <w:widowControl w:val="0"/>
        <w:tabs>
          <w:tab w:val="clear" w:pos="1134"/>
          <w:tab w:val="clear" w:pos="1871"/>
          <w:tab w:val="clear" w:pos="2268"/>
          <w:tab w:val="left" w:pos="90"/>
        </w:tabs>
        <w:overflowPunct/>
        <w:spacing w:before="0"/>
        <w:textAlignment w:val="auto"/>
        <w:rPr>
          <w:ins w:id="685" w:author="Romano Giovanni" w:date="2017-10-23T22:14:00Z"/>
          <w:rFonts w:eastAsia="SimSun"/>
          <w:color w:val="000000"/>
          <w:szCs w:val="24"/>
          <w:lang w:val="en-US" w:eastAsia="zh-CN"/>
        </w:rPr>
      </w:pPr>
      <w:ins w:id="686" w:author="Romano Giovanni" w:date="2017-10-23T22:14:00Z">
        <w:r w:rsidRPr="00CF3217">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ins>
    </w:p>
    <w:p w:rsidR="00395223" w:rsidRPr="002D5C5B" w:rsidRDefault="00395223" w:rsidP="00395223">
      <w:pPr>
        <w:pStyle w:val="Titolo5"/>
        <w:rPr>
          <w:ins w:id="687" w:author="Romano Giovanni" w:date="2017-10-23T22:14:00Z"/>
          <w:rFonts w:eastAsia="SimSun"/>
          <w:bCs/>
          <w:color w:val="000000"/>
          <w:szCs w:val="24"/>
          <w:lang w:val="en-US" w:eastAsia="zh-CN"/>
        </w:rPr>
      </w:pPr>
      <w:ins w:id="688" w:author="Romano Giovanni" w:date="2017-10-23T22:14:00Z">
        <w:r w:rsidRPr="00CF3217">
          <w:rPr>
            <w:rFonts w:eastAsia="SimSun"/>
            <w:bCs/>
            <w:color w:val="000000"/>
            <w:szCs w:val="24"/>
            <w:lang w:val="en-US" w:eastAsia="zh-CN"/>
          </w:rPr>
          <w:lastRenderedPageBreak/>
          <w:t>5.1.2.</w:t>
        </w:r>
        <w:r>
          <w:rPr>
            <w:rFonts w:eastAsia="SimSun"/>
            <w:bCs/>
            <w:color w:val="000000"/>
            <w:szCs w:val="24"/>
            <w:lang w:val="en-US" w:eastAsia="zh-CN"/>
          </w:rPr>
          <w:t>12.3.11</w:t>
        </w:r>
        <w:r w:rsidRPr="00CF3217">
          <w:rPr>
            <w:rFonts w:eastAsia="SimSun"/>
            <w:bCs/>
            <w:color w:val="000000"/>
            <w:szCs w:val="24"/>
            <w:lang w:val="en-US" w:eastAsia="zh-CN"/>
          </w:rPr>
          <w:tab/>
          <w:t>TS 23.040</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689" w:author="Romano Giovanni" w:date="2017-10-23T22:14:00Z"/>
          <w:rFonts w:eastAsia="SimSun"/>
          <w:b/>
          <w:bCs/>
          <w:color w:val="000000"/>
          <w:sz w:val="30"/>
          <w:szCs w:val="30"/>
          <w:lang w:val="en-US" w:eastAsia="zh-CN"/>
        </w:rPr>
      </w:pPr>
      <w:ins w:id="690" w:author="Romano Giovanni" w:date="2017-10-23T22:14:00Z">
        <w:r w:rsidRPr="00CF3217">
          <w:rPr>
            <w:rFonts w:eastAsia="SimSun"/>
            <w:b/>
            <w:bCs/>
            <w:color w:val="000000"/>
            <w:szCs w:val="24"/>
            <w:lang w:val="en-US" w:eastAsia="zh-CN"/>
          </w:rPr>
          <w:t>Technical realization of the Short Message Service (SMS)</w:t>
        </w:r>
      </w:ins>
    </w:p>
    <w:p w:rsidR="00395223" w:rsidRPr="00CF3217" w:rsidRDefault="00395223" w:rsidP="00395223">
      <w:pPr>
        <w:rPr>
          <w:ins w:id="691" w:author="Romano Giovanni" w:date="2017-10-23T22:14:00Z"/>
          <w:rFonts w:eastAsia="SimSun"/>
          <w:lang w:val="en-US" w:eastAsia="zh-CN"/>
        </w:rPr>
      </w:pPr>
      <w:ins w:id="692" w:author="Romano Giovanni" w:date="2017-10-23T22:14:00Z">
        <w:r w:rsidRPr="00CF3217">
          <w:rPr>
            <w:rFonts w:eastAsia="SimSun"/>
            <w:lang w:val="en-US" w:eastAsia="zh-CN"/>
          </w:rPr>
          <w:t>This document describes the Short Message Service (SMS) for GSM/UMTS networks. It defines:</w:t>
        </w:r>
      </w:ins>
    </w:p>
    <w:p w:rsidR="00395223" w:rsidRPr="00CF3217" w:rsidRDefault="00395223" w:rsidP="00395223">
      <w:pPr>
        <w:rPr>
          <w:ins w:id="693" w:author="Romano Giovanni" w:date="2017-10-23T22:14:00Z"/>
          <w:rFonts w:eastAsia="SimSun"/>
          <w:lang w:val="en-US" w:eastAsia="zh-CN"/>
        </w:rPr>
      </w:pPr>
      <w:ins w:id="694" w:author="Romano Giovanni" w:date="2017-10-23T22:14:00Z">
        <w:r w:rsidRPr="00CF3217">
          <w:rPr>
            <w:rFonts w:eastAsia="SimSun"/>
            <w:lang w:val="en-US" w:eastAsia="zh-CN"/>
          </w:rPr>
          <w:t>–   the services and service elements;</w:t>
        </w:r>
      </w:ins>
    </w:p>
    <w:p w:rsidR="00395223" w:rsidRPr="00CF3217" w:rsidRDefault="00395223" w:rsidP="00395223">
      <w:pPr>
        <w:rPr>
          <w:ins w:id="695" w:author="Romano Giovanni" w:date="2017-10-23T22:14:00Z"/>
          <w:rFonts w:eastAsia="SimSun"/>
          <w:lang w:val="en-US" w:eastAsia="zh-CN"/>
        </w:rPr>
      </w:pPr>
      <w:ins w:id="696" w:author="Romano Giovanni" w:date="2017-10-23T22:14:00Z">
        <w:r w:rsidRPr="00CF3217">
          <w:rPr>
            <w:rFonts w:eastAsia="SimSun"/>
            <w:lang w:val="en-US" w:eastAsia="zh-CN"/>
          </w:rPr>
          <w:t xml:space="preserve">–   the network architecture; </w:t>
        </w:r>
      </w:ins>
    </w:p>
    <w:p w:rsidR="00395223" w:rsidRPr="00CF3217" w:rsidRDefault="00395223" w:rsidP="00395223">
      <w:pPr>
        <w:rPr>
          <w:ins w:id="697" w:author="Romano Giovanni" w:date="2017-10-23T22:14:00Z"/>
          <w:rFonts w:eastAsia="SimSun"/>
          <w:lang w:val="en-US" w:eastAsia="zh-CN"/>
        </w:rPr>
      </w:pPr>
      <w:ins w:id="698" w:author="Romano Giovanni" w:date="2017-10-23T22:14:00Z">
        <w:r w:rsidRPr="00CF3217">
          <w:rPr>
            <w:rFonts w:eastAsia="SimSun"/>
            <w:lang w:val="en-US" w:eastAsia="zh-CN"/>
          </w:rPr>
          <w:t xml:space="preserve">–   the Service Centre functionality; </w:t>
        </w:r>
      </w:ins>
    </w:p>
    <w:p w:rsidR="00395223" w:rsidRPr="00CF3217" w:rsidRDefault="00395223" w:rsidP="00395223">
      <w:pPr>
        <w:rPr>
          <w:ins w:id="699" w:author="Romano Giovanni" w:date="2017-10-23T22:14:00Z"/>
          <w:rFonts w:eastAsia="SimSun"/>
          <w:lang w:val="en-US" w:eastAsia="zh-CN"/>
        </w:rPr>
      </w:pPr>
      <w:ins w:id="700" w:author="Romano Giovanni" w:date="2017-10-23T22:14:00Z">
        <w:r w:rsidRPr="00CF3217">
          <w:rPr>
            <w:rFonts w:eastAsia="SimSun"/>
            <w:lang w:val="en-US" w:eastAsia="zh-CN"/>
          </w:rPr>
          <w:t xml:space="preserve">–   the SMS Router functionality; </w:t>
        </w:r>
      </w:ins>
    </w:p>
    <w:p w:rsidR="00395223" w:rsidRPr="00CF3217" w:rsidRDefault="00395223" w:rsidP="00395223">
      <w:pPr>
        <w:rPr>
          <w:ins w:id="701" w:author="Romano Giovanni" w:date="2017-10-23T22:14:00Z"/>
          <w:rFonts w:eastAsia="SimSun"/>
          <w:color w:val="000000"/>
          <w:sz w:val="27"/>
          <w:szCs w:val="27"/>
          <w:lang w:val="en-US" w:eastAsia="zh-CN"/>
        </w:rPr>
      </w:pPr>
      <w:ins w:id="702" w:author="Romano Giovanni" w:date="2017-10-23T22:14:00Z">
        <w:r w:rsidRPr="00CF3217">
          <w:rPr>
            <w:rFonts w:eastAsia="SimSun"/>
            <w:color w:val="000000"/>
            <w:szCs w:val="24"/>
            <w:lang w:val="en-US" w:eastAsia="zh-CN"/>
          </w:rPr>
          <w:t>–   the MSC functionality (with regard to the SMS);</w:t>
        </w:r>
        <w:r w:rsidRPr="00CF3217">
          <w:rPr>
            <w:rFonts w:eastAsia="SimSun"/>
            <w:color w:val="000000"/>
            <w:sz w:val="27"/>
            <w:szCs w:val="27"/>
            <w:lang w:val="en-US" w:eastAsia="zh-CN"/>
          </w:rPr>
          <w:t xml:space="preserve"> </w:t>
        </w:r>
      </w:ins>
    </w:p>
    <w:p w:rsidR="00395223" w:rsidRPr="00CF3217" w:rsidRDefault="00395223" w:rsidP="00395223">
      <w:pPr>
        <w:rPr>
          <w:ins w:id="703" w:author="Romano Giovanni" w:date="2017-10-23T22:14:00Z"/>
          <w:rFonts w:eastAsia="SimSun"/>
          <w:color w:val="000000"/>
          <w:szCs w:val="24"/>
          <w:lang w:val="en-US" w:eastAsia="zh-CN"/>
        </w:rPr>
      </w:pPr>
      <w:ins w:id="704" w:author="Romano Giovanni" w:date="2017-10-23T22:14:00Z">
        <w:r w:rsidRPr="00CF3217">
          <w:rPr>
            <w:rFonts w:eastAsia="SimSun"/>
            <w:color w:val="000000"/>
            <w:szCs w:val="24"/>
            <w:lang w:val="en-US" w:eastAsia="zh-CN"/>
          </w:rPr>
          <w:t xml:space="preserve">–   the SGSN functionality (with regard to the SMS); </w:t>
        </w:r>
      </w:ins>
    </w:p>
    <w:p w:rsidR="00395223" w:rsidRPr="00CF3217" w:rsidRDefault="00395223" w:rsidP="00395223">
      <w:pPr>
        <w:rPr>
          <w:ins w:id="705" w:author="Romano Giovanni" w:date="2017-10-23T22:14:00Z"/>
          <w:rFonts w:eastAsia="SimSun"/>
          <w:color w:val="000000"/>
          <w:szCs w:val="24"/>
          <w:lang w:val="en-US" w:eastAsia="zh-CN"/>
        </w:rPr>
      </w:pPr>
      <w:ins w:id="706" w:author="Romano Giovanni" w:date="2017-10-23T22:14:00Z">
        <w:r w:rsidRPr="00CF3217">
          <w:rPr>
            <w:rFonts w:eastAsia="SimSun"/>
            <w:color w:val="000000"/>
            <w:szCs w:val="24"/>
            <w:lang w:val="en-US" w:eastAsia="zh-CN"/>
          </w:rPr>
          <w:t xml:space="preserve">–   the routing requirements; </w:t>
        </w:r>
      </w:ins>
    </w:p>
    <w:p w:rsidR="00395223" w:rsidRDefault="00395223" w:rsidP="00395223">
      <w:pPr>
        <w:rPr>
          <w:ins w:id="707" w:author="Romano Giovanni" w:date="2017-10-23T22:14:00Z"/>
          <w:rFonts w:eastAsia="SimSun"/>
          <w:color w:val="000000"/>
          <w:szCs w:val="24"/>
          <w:lang w:val="en-US" w:eastAsia="zh-CN"/>
        </w:rPr>
      </w:pPr>
      <w:ins w:id="708" w:author="Romano Giovanni" w:date="2017-10-23T22:14:00Z">
        <w:r w:rsidRPr="00CF3217">
          <w:rPr>
            <w:rFonts w:eastAsia="SimSun"/>
            <w:color w:val="000000"/>
            <w:szCs w:val="24"/>
            <w:lang w:val="en-US" w:eastAsia="zh-CN"/>
          </w:rPr>
          <w: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t>
        </w:r>
      </w:ins>
    </w:p>
    <w:p w:rsidR="00395223" w:rsidRPr="002D5C5B" w:rsidRDefault="00395223" w:rsidP="00395223">
      <w:pPr>
        <w:pStyle w:val="Titolo5"/>
        <w:rPr>
          <w:ins w:id="709" w:author="Romano Giovanni" w:date="2017-10-23T22:14:00Z"/>
          <w:rFonts w:eastAsia="SimSun"/>
          <w:bCs/>
          <w:color w:val="000000"/>
          <w:szCs w:val="24"/>
          <w:lang w:val="en-US" w:eastAsia="zh-CN"/>
        </w:rPr>
      </w:pPr>
      <w:ins w:id="71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2</w:t>
        </w:r>
        <w:r w:rsidRPr="00CF3217">
          <w:rPr>
            <w:rFonts w:eastAsia="SimSun"/>
            <w:bCs/>
            <w:color w:val="000000"/>
            <w:szCs w:val="24"/>
            <w:lang w:val="en-US" w:eastAsia="zh-CN"/>
          </w:rPr>
          <w:tab/>
          <w:t>TS 23.041</w:t>
        </w:r>
      </w:ins>
    </w:p>
    <w:p w:rsidR="00395223" w:rsidRPr="00DE23F2" w:rsidRDefault="00395223" w:rsidP="00395223">
      <w:pPr>
        <w:rPr>
          <w:ins w:id="711" w:author="Romano Giovanni" w:date="2017-10-23T22:14:00Z"/>
          <w:rFonts w:eastAsia="SimSun"/>
          <w:b/>
          <w:bCs/>
          <w:sz w:val="30"/>
          <w:szCs w:val="30"/>
          <w:lang w:val="en-US" w:eastAsia="zh-CN"/>
        </w:rPr>
      </w:pPr>
      <w:ins w:id="712" w:author="Romano Giovanni" w:date="2017-10-23T22:14:00Z">
        <w:r w:rsidRPr="00DE23F2">
          <w:rPr>
            <w:rFonts w:eastAsia="SimSun"/>
            <w:b/>
            <w:bCs/>
            <w:lang w:val="en-US" w:eastAsia="zh-CN"/>
          </w:rPr>
          <w:t>Technical realization of Cell Broadcast Service (CBS)</w:t>
        </w:r>
      </w:ins>
    </w:p>
    <w:p w:rsidR="00395223" w:rsidRPr="00CF3217" w:rsidRDefault="00395223" w:rsidP="00395223">
      <w:pPr>
        <w:rPr>
          <w:ins w:id="713" w:author="Romano Giovanni" w:date="2017-10-23T22:14:00Z"/>
          <w:rFonts w:eastAsia="SimSun"/>
          <w:lang w:val="en-US" w:eastAsia="zh-CN"/>
        </w:rPr>
      </w:pPr>
      <w:ins w:id="714" w:author="Romano Giovanni" w:date="2017-10-23T22:14:00Z">
        <w:r w:rsidRPr="00CF3217">
          <w:rPr>
            <w:rFonts w:eastAsia="SimSun"/>
            <w:lang w:val="en-US" w:eastAsia="zh-CN"/>
          </w:rPr>
          <w:t xml:space="preserve">This document describes the Cell Broadcast short message service (CBS) for GSM and UMTS. </w:t>
        </w:r>
      </w:ins>
    </w:p>
    <w:p w:rsidR="00395223" w:rsidRDefault="00395223" w:rsidP="00395223">
      <w:pPr>
        <w:rPr>
          <w:ins w:id="715" w:author="Romano Giovanni" w:date="2017-10-23T22:14:00Z"/>
          <w:rFonts w:eastAsia="SimSun"/>
          <w:lang w:val="en-US" w:eastAsia="zh-CN"/>
        </w:rPr>
      </w:pPr>
      <w:ins w:id="716" w:author="Romano Giovanni" w:date="2017-10-23T22:14:00Z">
        <w:r w:rsidRPr="00CF3217">
          <w:rPr>
            <w:rFonts w:eastAsia="SimSun"/>
            <w:lang w:val="en-US" w:eastAsia="zh-CN"/>
          </w:rPr>
          <w: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w:t>
        </w:r>
        <w:r w:rsidRPr="00CF3217">
          <w:rPr>
            <w:lang w:val="en-US" w:eastAsia="ja-JP"/>
          </w:rPr>
          <w:t>s</w:t>
        </w:r>
        <w:r w:rsidRPr="00CF3217">
          <w:rPr>
            <w:rFonts w:eastAsia="SimSun"/>
            <w:lang w:val="en-US" w:eastAsia="zh-CN"/>
          </w:rPr>
          <w:t xml:space="preserve"> Networks to support CBS as specified in 3GPP TS 22.003. The document also describes the Public Warning System (PWS) for GSM, UMTS and E-UTRAN, see 3GPP TS 22.268.</w:t>
        </w:r>
      </w:ins>
    </w:p>
    <w:p w:rsidR="00395223" w:rsidRPr="002D5C5B" w:rsidRDefault="00395223" w:rsidP="00395223">
      <w:pPr>
        <w:pStyle w:val="Titolo5"/>
        <w:rPr>
          <w:ins w:id="717" w:author="Romano Giovanni" w:date="2017-10-23T22:14:00Z"/>
          <w:rFonts w:eastAsia="SimSun"/>
          <w:bCs/>
          <w:color w:val="000000"/>
          <w:szCs w:val="24"/>
          <w:lang w:val="en-US" w:eastAsia="zh-CN"/>
        </w:rPr>
      </w:pPr>
      <w:ins w:id="71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3</w:t>
        </w:r>
        <w:r w:rsidRPr="00CF3217">
          <w:rPr>
            <w:rFonts w:eastAsia="SimSun"/>
            <w:bCs/>
            <w:color w:val="000000"/>
            <w:szCs w:val="24"/>
            <w:lang w:val="en-US" w:eastAsia="zh-CN"/>
          </w:rPr>
          <w:tab/>
          <w:t>TS 23.042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19" w:author="Romano Giovanni" w:date="2017-10-23T22:14:00Z"/>
          <w:rFonts w:eastAsia="SimSun"/>
          <w:b/>
          <w:bCs/>
          <w:color w:val="000000"/>
          <w:sz w:val="30"/>
          <w:szCs w:val="30"/>
          <w:lang w:val="en-US" w:eastAsia="zh-CN"/>
        </w:rPr>
      </w:pPr>
      <w:ins w:id="720" w:author="Romano Giovanni" w:date="2017-10-23T22:14:00Z">
        <w:r w:rsidRPr="00CF3217">
          <w:rPr>
            <w:rFonts w:eastAsia="SimSun"/>
            <w:b/>
            <w:bCs/>
            <w:color w:val="000000"/>
            <w:szCs w:val="24"/>
            <w:lang w:val="en-US" w:eastAsia="zh-CN"/>
          </w:rPr>
          <w:t>Compression algorithm for text messaging services</w:t>
        </w:r>
      </w:ins>
    </w:p>
    <w:p w:rsidR="00395223" w:rsidRDefault="00395223" w:rsidP="00395223">
      <w:pPr>
        <w:widowControl w:val="0"/>
        <w:tabs>
          <w:tab w:val="clear" w:pos="1134"/>
          <w:tab w:val="clear" w:pos="1871"/>
          <w:tab w:val="clear" w:pos="2268"/>
          <w:tab w:val="left" w:pos="90"/>
        </w:tabs>
        <w:overflowPunct/>
        <w:spacing w:before="81"/>
        <w:textAlignment w:val="auto"/>
        <w:rPr>
          <w:ins w:id="721" w:author="Romano Giovanni" w:date="2017-10-23T22:14:00Z"/>
          <w:rFonts w:eastAsia="SimSun"/>
          <w:color w:val="000000"/>
          <w:szCs w:val="24"/>
          <w:lang w:val="en-US" w:eastAsia="zh-CN"/>
        </w:rPr>
      </w:pPr>
      <w:ins w:id="722" w:author="Romano Giovanni" w:date="2017-10-23T22:14:00Z">
        <w:r w:rsidRPr="00CF3217">
          <w:rPr>
            <w:rFonts w:eastAsia="SimSun"/>
            <w:color w:val="000000"/>
            <w:szCs w:val="24"/>
            <w:lang w:val="en-US" w:eastAsia="zh-CN"/>
          </w:rPr>
          <w:t>This document introduces the concepts and mechanisms involved in the compression and decompression of a stream of data.</w:t>
        </w:r>
      </w:ins>
    </w:p>
    <w:p w:rsidR="00395223" w:rsidRPr="002D5C5B" w:rsidRDefault="00395223" w:rsidP="00395223">
      <w:pPr>
        <w:pStyle w:val="Titolo5"/>
        <w:rPr>
          <w:ins w:id="723" w:author="Romano Giovanni" w:date="2017-10-23T22:14:00Z"/>
          <w:rFonts w:eastAsia="SimSun"/>
          <w:bCs/>
          <w:color w:val="000000"/>
          <w:szCs w:val="24"/>
          <w:lang w:val="en-US" w:eastAsia="zh-CN"/>
        </w:rPr>
      </w:pPr>
      <w:ins w:id="724" w:author="Romano Giovanni" w:date="2017-10-23T22:14:00Z">
        <w:r w:rsidRPr="00CF3217">
          <w:rPr>
            <w:rFonts w:eastAsia="SimSun"/>
            <w:bCs/>
            <w:color w:val="000000"/>
            <w:szCs w:val="24"/>
            <w:lang w:val="en-US" w:eastAsia="zh-CN"/>
          </w:rPr>
          <w:lastRenderedPageBreak/>
          <w:t>5.1.2.</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4</w:t>
        </w:r>
        <w:r w:rsidRPr="00CF3217">
          <w:rPr>
            <w:rFonts w:eastAsia="SimSun"/>
            <w:bCs/>
            <w:color w:val="000000"/>
            <w:szCs w:val="24"/>
            <w:lang w:val="en-US" w:eastAsia="zh-CN"/>
          </w:rPr>
          <w:tab/>
          <w:t>TS 23.057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25" w:author="Romano Giovanni" w:date="2017-10-23T22:14:00Z"/>
          <w:rFonts w:eastAsia="SimSun"/>
          <w:b/>
          <w:bCs/>
          <w:color w:val="000000"/>
          <w:sz w:val="30"/>
          <w:szCs w:val="30"/>
          <w:lang w:val="en-US" w:eastAsia="zh-CN"/>
        </w:rPr>
      </w:pPr>
      <w:ins w:id="726" w:author="Romano Giovanni" w:date="2017-10-23T22:14:00Z">
        <w:r w:rsidRPr="00CF3217">
          <w:rPr>
            <w:rFonts w:eastAsia="SimSun"/>
            <w:b/>
            <w:bCs/>
            <w:color w:val="000000"/>
            <w:szCs w:val="24"/>
            <w:lang w:val="en-US" w:eastAsia="zh-CN"/>
          </w:rPr>
          <w:t>Mobile Execution Environment (</w:t>
        </w:r>
        <w:proofErr w:type="spellStart"/>
        <w:r w:rsidRPr="00CF3217">
          <w:rPr>
            <w:rFonts w:eastAsia="SimSun"/>
            <w:b/>
            <w:bCs/>
            <w:color w:val="000000"/>
            <w:szCs w:val="24"/>
            <w:lang w:val="en-US" w:eastAsia="zh-CN"/>
          </w:rPr>
          <w:t>MExE</w:t>
        </w:r>
        <w:proofErr w:type="spellEnd"/>
        <w:r w:rsidRPr="00CF3217">
          <w:rPr>
            <w:rFonts w:eastAsia="SimSun"/>
            <w:b/>
            <w:bCs/>
            <w:color w:val="000000"/>
            <w:szCs w:val="24"/>
            <w:lang w:val="en-US" w:eastAsia="zh-CN"/>
          </w:rPr>
          <w:t>); Functional description; Stage 2</w:t>
        </w:r>
      </w:ins>
    </w:p>
    <w:p w:rsidR="00395223" w:rsidRDefault="00395223" w:rsidP="00395223">
      <w:pPr>
        <w:widowControl w:val="0"/>
        <w:tabs>
          <w:tab w:val="clear" w:pos="1134"/>
          <w:tab w:val="clear" w:pos="1871"/>
          <w:tab w:val="clear" w:pos="2268"/>
          <w:tab w:val="left" w:pos="90"/>
        </w:tabs>
        <w:overflowPunct/>
        <w:spacing w:before="0"/>
        <w:textAlignment w:val="auto"/>
        <w:rPr>
          <w:ins w:id="727" w:author="Romano Giovanni" w:date="2017-10-23T22:14:00Z"/>
          <w:rFonts w:eastAsia="SimSun"/>
          <w:color w:val="000000"/>
          <w:szCs w:val="24"/>
          <w:lang w:val="en-US" w:eastAsia="zh-CN"/>
        </w:rPr>
      </w:pPr>
      <w:ins w:id="728" w:author="Romano Giovanni" w:date="2017-10-23T22:14:00Z">
        <w:r w:rsidRPr="00CF3217">
          <w:rPr>
            <w:rFonts w:eastAsia="SimSun"/>
            <w:color w:val="000000"/>
            <w:szCs w:val="24"/>
            <w:lang w:val="en-US" w:eastAsia="zh-CN"/>
          </w:rPr>
          <w:t>This document defines stage 2 and stage 3 of the Mobile Execution Environment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Stage 2 identifies the functional capabilities and information flows needed to support the service described in stage 1.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uses a number of technologies to realize the requirements of the stage 1 description (3GPP TS 22.057). The document describes how the service requirements are realized with the selected technologies. The specification covers areas of </w:t>
        </w:r>
        <w:proofErr w:type="spellStart"/>
        <w:r w:rsidRPr="00CF3217">
          <w:rPr>
            <w:rFonts w:eastAsia="SimSun"/>
            <w:color w:val="000000"/>
            <w:szCs w:val="24"/>
            <w:lang w:val="en-US" w:eastAsia="zh-CN"/>
          </w:rPr>
          <w:t>MExE</w:t>
        </w:r>
        <w:proofErr w:type="spellEnd"/>
        <w:r w:rsidRPr="00CF3217">
          <w:rPr>
            <w:rFonts w:eastAsia="SimSun"/>
            <w:color w:val="000000"/>
            <w:szCs w:val="24"/>
            <w:lang w:val="en-US" w:eastAsia="zh-CN"/>
          </w:rPr>
          <w:t xml:space="preserve"> common to all technologies.</w:t>
        </w:r>
      </w:ins>
    </w:p>
    <w:p w:rsidR="00395223" w:rsidRPr="002D5C5B" w:rsidRDefault="00395223" w:rsidP="00395223">
      <w:pPr>
        <w:pStyle w:val="Titolo5"/>
        <w:rPr>
          <w:ins w:id="729" w:author="Romano Giovanni" w:date="2017-10-23T22:14:00Z"/>
          <w:rFonts w:eastAsia="SimSun"/>
          <w:bCs/>
          <w:color w:val="000000"/>
          <w:szCs w:val="24"/>
          <w:lang w:val="en-US" w:eastAsia="zh-CN"/>
        </w:rPr>
      </w:pPr>
      <w:ins w:id="73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5</w:t>
        </w:r>
        <w:r w:rsidRPr="00CF3217">
          <w:rPr>
            <w:rFonts w:eastAsia="SimSun"/>
            <w:bCs/>
            <w:color w:val="000000"/>
            <w:szCs w:val="24"/>
            <w:lang w:val="en-US" w:eastAsia="zh-CN"/>
          </w:rPr>
          <w:tab/>
          <w:t>TS 23.060</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31" w:author="Romano Giovanni" w:date="2017-10-23T22:14:00Z"/>
          <w:rFonts w:eastAsia="SimSun"/>
          <w:b/>
          <w:bCs/>
          <w:color w:val="000000"/>
          <w:sz w:val="30"/>
          <w:szCs w:val="30"/>
          <w:lang w:val="en-US" w:eastAsia="zh-CN"/>
        </w:rPr>
      </w:pPr>
      <w:ins w:id="732" w:author="Romano Giovanni" w:date="2017-10-23T22:14:00Z">
        <w:r w:rsidRPr="00CF3217">
          <w:rPr>
            <w:rFonts w:eastAsia="SimSun"/>
            <w:b/>
            <w:bCs/>
            <w:color w:val="000000"/>
            <w:szCs w:val="24"/>
            <w:lang w:val="en-US" w:eastAsia="zh-CN"/>
          </w:rPr>
          <w:t>General Packet Radio Service (GPRS); Service description; Stage 2</w:t>
        </w:r>
      </w:ins>
    </w:p>
    <w:p w:rsidR="00395223" w:rsidRDefault="00395223" w:rsidP="00395223">
      <w:pPr>
        <w:widowControl w:val="0"/>
        <w:tabs>
          <w:tab w:val="clear" w:pos="1134"/>
          <w:tab w:val="clear" w:pos="1871"/>
          <w:tab w:val="clear" w:pos="2268"/>
          <w:tab w:val="left" w:pos="90"/>
        </w:tabs>
        <w:overflowPunct/>
        <w:spacing w:before="0"/>
        <w:textAlignment w:val="auto"/>
        <w:rPr>
          <w:ins w:id="733" w:author="Romano Giovanni" w:date="2017-10-23T22:14:00Z"/>
          <w:rFonts w:eastAsia="SimSun"/>
          <w:color w:val="000000"/>
          <w:szCs w:val="24"/>
          <w:lang w:val="en-US" w:eastAsia="zh-CN"/>
        </w:rPr>
      </w:pPr>
      <w:ins w:id="734" w:author="Romano Giovanni" w:date="2017-10-23T22:14:00Z">
        <w:r w:rsidRPr="00CF3217">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ins>
    </w:p>
    <w:p w:rsidR="00395223" w:rsidRPr="002D5C5B" w:rsidRDefault="00395223" w:rsidP="00395223">
      <w:pPr>
        <w:pStyle w:val="Titolo5"/>
        <w:rPr>
          <w:ins w:id="735" w:author="Romano Giovanni" w:date="2017-10-23T22:14:00Z"/>
          <w:rFonts w:eastAsia="SimSun"/>
          <w:bCs/>
          <w:color w:val="000000"/>
          <w:szCs w:val="24"/>
          <w:lang w:val="en-US" w:eastAsia="zh-CN"/>
        </w:rPr>
      </w:pPr>
      <w:ins w:id="73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6</w:t>
        </w:r>
        <w:r w:rsidRPr="00CF3217">
          <w:rPr>
            <w:rFonts w:eastAsia="SimSun"/>
            <w:bCs/>
            <w:color w:val="000000"/>
            <w:szCs w:val="24"/>
            <w:lang w:val="en-US" w:eastAsia="zh-CN"/>
          </w:rPr>
          <w:tab/>
          <w:t>TS 23.066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37" w:author="Romano Giovanni" w:date="2017-10-23T22:14:00Z"/>
          <w:rFonts w:eastAsia="SimSun"/>
          <w:b/>
          <w:bCs/>
          <w:color w:val="000000"/>
          <w:sz w:val="30"/>
          <w:szCs w:val="30"/>
          <w:lang w:val="en-US" w:eastAsia="zh-CN"/>
        </w:rPr>
      </w:pPr>
      <w:ins w:id="738" w:author="Romano Giovanni" w:date="2017-10-23T22:14:00Z">
        <w:r w:rsidRPr="00CF3217">
          <w:rPr>
            <w:rFonts w:eastAsia="SimSun"/>
            <w:b/>
            <w:bCs/>
            <w:color w:val="000000"/>
            <w:szCs w:val="24"/>
            <w:lang w:val="en-US" w:eastAsia="zh-CN"/>
          </w:rPr>
          <w:t>Support of Mobile Number Portability (MNP); Technical realization; Stage 2</w:t>
        </w:r>
      </w:ins>
    </w:p>
    <w:p w:rsidR="00395223" w:rsidRDefault="00395223" w:rsidP="00395223">
      <w:pPr>
        <w:widowControl w:val="0"/>
        <w:tabs>
          <w:tab w:val="clear" w:pos="1134"/>
          <w:tab w:val="clear" w:pos="1871"/>
          <w:tab w:val="clear" w:pos="2268"/>
          <w:tab w:val="left" w:pos="90"/>
        </w:tabs>
        <w:overflowPunct/>
        <w:spacing w:before="0"/>
        <w:textAlignment w:val="auto"/>
        <w:rPr>
          <w:ins w:id="739" w:author="Romano Giovanni" w:date="2017-10-23T22:14:00Z"/>
          <w:rFonts w:eastAsia="SimSun"/>
          <w:color w:val="000000"/>
          <w:szCs w:val="24"/>
          <w:lang w:val="en-US" w:eastAsia="zh-CN"/>
        </w:rPr>
      </w:pPr>
      <w:ins w:id="740" w:author="Romano Giovanni" w:date="2017-10-23T22:14:00Z">
        <w:r w:rsidRPr="00CF3217">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ins>
    </w:p>
    <w:p w:rsidR="00395223" w:rsidRPr="002D5C5B" w:rsidRDefault="00395223" w:rsidP="00395223">
      <w:pPr>
        <w:pStyle w:val="Titolo5"/>
        <w:rPr>
          <w:ins w:id="741" w:author="Romano Giovanni" w:date="2017-10-23T22:14:00Z"/>
          <w:rFonts w:eastAsia="SimSun"/>
          <w:bCs/>
          <w:color w:val="000000"/>
          <w:szCs w:val="24"/>
          <w:lang w:val="en-US" w:eastAsia="zh-CN"/>
        </w:rPr>
      </w:pPr>
      <w:ins w:id="74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12.3.17</w:t>
        </w:r>
        <w:r w:rsidRPr="00CF3217">
          <w:rPr>
            <w:rFonts w:eastAsia="SimSun"/>
            <w:bCs/>
            <w:color w:val="000000"/>
            <w:szCs w:val="24"/>
            <w:lang w:val="en-US" w:eastAsia="zh-CN"/>
          </w:rPr>
          <w:tab/>
          <w:t>TS 23.078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43" w:author="Romano Giovanni" w:date="2017-10-23T22:14:00Z"/>
          <w:rFonts w:eastAsia="SimSun"/>
          <w:b/>
          <w:bCs/>
          <w:color w:val="000000"/>
          <w:sz w:val="30"/>
          <w:szCs w:val="30"/>
          <w:lang w:val="en-US" w:eastAsia="zh-CN"/>
        </w:rPr>
      </w:pPr>
      <w:proofErr w:type="spellStart"/>
      <w:ins w:id="744" w:author="Romano Giovanni" w:date="2017-10-23T22:14:00Z">
        <w:r w:rsidRPr="00CF3217">
          <w:rPr>
            <w:rFonts w:eastAsia="SimSun"/>
            <w:b/>
            <w:bCs/>
            <w:color w:val="000000"/>
            <w:szCs w:val="24"/>
            <w:lang w:val="en-US" w:eastAsia="zh-CN"/>
          </w:rPr>
          <w:t>Customised</w:t>
        </w:r>
        <w:proofErr w:type="spellEnd"/>
        <w:r w:rsidRPr="00CF3217">
          <w:rPr>
            <w:rFonts w:eastAsia="SimSun"/>
            <w:b/>
            <w:bCs/>
            <w:color w:val="000000"/>
            <w:szCs w:val="24"/>
            <w:lang w:val="en-US" w:eastAsia="zh-CN"/>
          </w:rPr>
          <w:t xml:space="preserve"> Applications for Mobile network Enhanced Logic (CAMEL) Phase 4; Stage 2</w:t>
        </w:r>
      </w:ins>
    </w:p>
    <w:p w:rsidR="00395223" w:rsidRDefault="00395223" w:rsidP="00395223">
      <w:pPr>
        <w:widowControl w:val="0"/>
        <w:tabs>
          <w:tab w:val="clear" w:pos="1134"/>
          <w:tab w:val="clear" w:pos="1871"/>
          <w:tab w:val="clear" w:pos="2268"/>
          <w:tab w:val="left" w:pos="90"/>
        </w:tabs>
        <w:overflowPunct/>
        <w:spacing w:before="0"/>
        <w:textAlignment w:val="auto"/>
        <w:rPr>
          <w:ins w:id="745" w:author="Romano Giovanni" w:date="2017-10-23T22:14:00Z"/>
          <w:rFonts w:eastAsia="SimSun"/>
          <w:color w:val="000000"/>
          <w:szCs w:val="24"/>
          <w:lang w:val="en-US" w:eastAsia="zh-CN"/>
        </w:rPr>
      </w:pPr>
      <w:ins w:id="746" w:author="Romano Giovanni" w:date="2017-10-23T22:14:00Z">
        <w:r w:rsidRPr="00CF3217">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ins>
    </w:p>
    <w:p w:rsidR="00395223" w:rsidRPr="002D5C5B" w:rsidRDefault="00395223" w:rsidP="00395223">
      <w:pPr>
        <w:pStyle w:val="Titolo5"/>
        <w:rPr>
          <w:ins w:id="747" w:author="Romano Giovanni" w:date="2017-10-23T22:14:00Z"/>
          <w:rFonts w:eastAsia="SimSun"/>
          <w:bCs/>
          <w:color w:val="000000"/>
          <w:sz w:val="30"/>
          <w:szCs w:val="30"/>
          <w:lang w:val="en-US" w:eastAsia="zh-CN"/>
        </w:rPr>
      </w:pPr>
      <w:ins w:id="74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12.3.18</w:t>
        </w:r>
        <w:r w:rsidRPr="00CF3217">
          <w:rPr>
            <w:rFonts w:eastAsia="SimSun"/>
            <w:bCs/>
            <w:color w:val="000000"/>
            <w:szCs w:val="24"/>
            <w:lang w:val="en-US" w:eastAsia="zh-CN"/>
          </w:rPr>
          <w:tab/>
          <w:t>TS 23.081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49" w:author="Romano Giovanni" w:date="2017-10-23T22:14:00Z"/>
          <w:rFonts w:eastAsia="SimSun"/>
          <w:b/>
          <w:bCs/>
          <w:color w:val="000000"/>
          <w:sz w:val="30"/>
          <w:szCs w:val="30"/>
          <w:lang w:val="en-US" w:eastAsia="zh-CN"/>
        </w:rPr>
      </w:pPr>
      <w:ins w:id="750" w:author="Romano Giovanni" w:date="2017-10-23T22:14:00Z">
        <w:r w:rsidRPr="00CF3217">
          <w:rPr>
            <w:rFonts w:eastAsia="SimSun"/>
            <w:b/>
            <w:bCs/>
            <w:color w:val="000000"/>
            <w:szCs w:val="24"/>
            <w:lang w:val="en-US" w:eastAsia="zh-CN"/>
          </w:rPr>
          <w:t>Line Identification supplementary services; Stage 2</w:t>
        </w:r>
      </w:ins>
    </w:p>
    <w:p w:rsidR="00395223" w:rsidRPr="00CF3217" w:rsidRDefault="00395223" w:rsidP="00395223">
      <w:pPr>
        <w:rPr>
          <w:ins w:id="751" w:author="Romano Giovanni" w:date="2017-10-23T22:14:00Z"/>
          <w:rFonts w:eastAsia="SimSun"/>
          <w:lang w:val="en-US" w:eastAsia="zh-CN"/>
        </w:rPr>
      </w:pPr>
      <w:ins w:id="752" w:author="Romano Giovanni" w:date="2017-10-23T22:14:00Z">
        <w:r w:rsidRPr="00CF3217">
          <w:rPr>
            <w:rFonts w:eastAsia="SimSun"/>
            <w:lang w:val="en-US" w:eastAsia="zh-CN"/>
          </w:rPr>
          <w:t xml:space="preserve">This document gives the stage 2 description of the call identification supplementary services. </w:t>
        </w:r>
      </w:ins>
    </w:p>
    <w:p w:rsidR="00395223" w:rsidRPr="00CF3217" w:rsidRDefault="00395223" w:rsidP="00395223">
      <w:pPr>
        <w:rPr>
          <w:ins w:id="753" w:author="Romano Giovanni" w:date="2017-10-23T22:14:00Z"/>
          <w:rFonts w:eastAsia="SimSun"/>
          <w:lang w:val="en-US" w:eastAsia="zh-CN"/>
        </w:rPr>
      </w:pPr>
      <w:ins w:id="754" w:author="Romano Giovanni" w:date="2017-10-23T22:14:00Z">
        <w:r w:rsidRPr="00CF3217">
          <w:rPr>
            <w:rFonts w:eastAsia="SimSun"/>
            <w:lang w:val="en-US" w:eastAsia="zh-CN"/>
          </w:rPr>
          <w:t>The group line identification supplementary services are divided into the following four supplementary services:</w:t>
        </w:r>
      </w:ins>
    </w:p>
    <w:p w:rsidR="00395223" w:rsidRPr="00CF3217" w:rsidRDefault="00395223" w:rsidP="00395223">
      <w:pPr>
        <w:rPr>
          <w:ins w:id="755" w:author="Romano Giovanni" w:date="2017-10-23T22:14:00Z"/>
          <w:rFonts w:eastAsia="SimSun"/>
          <w:lang w:val="en-US" w:eastAsia="zh-CN"/>
        </w:rPr>
      </w:pPr>
      <w:ins w:id="756" w:author="Romano Giovanni" w:date="2017-10-23T22:14:00Z">
        <w:r w:rsidRPr="00CF3217">
          <w:rPr>
            <w:rFonts w:eastAsia="SimSun"/>
            <w:lang w:val="en-US" w:eastAsia="zh-CN"/>
          </w:rPr>
          <w:t>–   Calling line identification presentation CLIP;</w:t>
        </w:r>
      </w:ins>
    </w:p>
    <w:p w:rsidR="00395223" w:rsidRPr="00CF3217" w:rsidRDefault="00395223" w:rsidP="00395223">
      <w:pPr>
        <w:rPr>
          <w:ins w:id="757" w:author="Romano Giovanni" w:date="2017-10-23T22:14:00Z"/>
          <w:rFonts w:eastAsia="SimSun"/>
          <w:lang w:val="en-US" w:eastAsia="zh-CN"/>
        </w:rPr>
      </w:pPr>
      <w:ins w:id="758" w:author="Romano Giovanni" w:date="2017-10-23T22:14:00Z">
        <w:r w:rsidRPr="00CF3217">
          <w:rPr>
            <w:rFonts w:eastAsia="SimSun"/>
            <w:lang w:val="en-US" w:eastAsia="zh-CN"/>
          </w:rPr>
          <w:t>–   Calling line identification restriction CLIR;</w:t>
        </w:r>
      </w:ins>
    </w:p>
    <w:p w:rsidR="00395223" w:rsidRPr="00CF3217" w:rsidRDefault="00395223" w:rsidP="00395223">
      <w:pPr>
        <w:rPr>
          <w:ins w:id="759" w:author="Romano Giovanni" w:date="2017-10-23T22:14:00Z"/>
          <w:rFonts w:eastAsia="SimSun"/>
          <w:lang w:val="en-US" w:eastAsia="zh-CN"/>
        </w:rPr>
      </w:pPr>
      <w:ins w:id="760" w:author="Romano Giovanni" w:date="2017-10-23T22:14:00Z">
        <w:r w:rsidRPr="00CF3217">
          <w:rPr>
            <w:rFonts w:eastAsia="SimSun"/>
            <w:lang w:val="en-US" w:eastAsia="zh-CN"/>
          </w:rPr>
          <w:t>–   Connected line identification presentation COLP;</w:t>
        </w:r>
      </w:ins>
    </w:p>
    <w:p w:rsidR="00395223" w:rsidRDefault="00395223" w:rsidP="00395223">
      <w:pPr>
        <w:rPr>
          <w:ins w:id="761" w:author="Romano Giovanni" w:date="2017-10-23T22:14:00Z"/>
          <w:rFonts w:eastAsia="SimSun"/>
          <w:lang w:val="en-US" w:eastAsia="zh-CN"/>
        </w:rPr>
      </w:pPr>
      <w:ins w:id="762" w:author="Romano Giovanni" w:date="2017-10-23T22:14:00Z">
        <w:r w:rsidRPr="00CF3217">
          <w:rPr>
            <w:rFonts w:eastAsia="SimSun"/>
            <w:lang w:val="en-US" w:eastAsia="zh-CN"/>
          </w:rPr>
          <w:lastRenderedPageBreak/>
          <w:t>–   Connected line identification restriction COLR.</w:t>
        </w:r>
      </w:ins>
    </w:p>
    <w:p w:rsidR="00395223" w:rsidRPr="002D5C5B" w:rsidRDefault="00395223" w:rsidP="00395223">
      <w:pPr>
        <w:pStyle w:val="Titolo5"/>
        <w:rPr>
          <w:ins w:id="763" w:author="Romano Giovanni" w:date="2017-10-23T22:14:00Z"/>
          <w:rFonts w:eastAsia="SimSun"/>
          <w:bCs/>
          <w:color w:val="000000"/>
          <w:szCs w:val="24"/>
          <w:lang w:val="en-US" w:eastAsia="zh-CN"/>
        </w:rPr>
      </w:pPr>
      <w:ins w:id="76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9</w:t>
        </w:r>
        <w:r w:rsidRPr="00CF3217">
          <w:rPr>
            <w:rFonts w:eastAsia="SimSun"/>
            <w:bCs/>
            <w:color w:val="000000"/>
            <w:szCs w:val="24"/>
            <w:lang w:val="en-US" w:eastAsia="zh-CN"/>
          </w:rPr>
          <w:tab/>
          <w:t>TS 23.082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65" w:author="Romano Giovanni" w:date="2017-10-23T22:14:00Z"/>
          <w:rFonts w:eastAsia="SimSun"/>
          <w:b/>
          <w:bCs/>
          <w:color w:val="000000"/>
          <w:sz w:val="30"/>
          <w:szCs w:val="30"/>
          <w:lang w:val="en-US" w:eastAsia="zh-CN"/>
        </w:rPr>
      </w:pPr>
      <w:ins w:id="766" w:author="Romano Giovanni" w:date="2017-10-23T22:14:00Z">
        <w:r w:rsidRPr="00CF3217">
          <w:rPr>
            <w:rFonts w:eastAsia="SimSun"/>
            <w:b/>
            <w:bCs/>
            <w:color w:val="000000"/>
            <w:szCs w:val="24"/>
            <w:lang w:val="en-US" w:eastAsia="zh-CN"/>
          </w:rPr>
          <w:t>Call Forwarding (CF) supplementary services; Stage 2</w:t>
        </w:r>
      </w:ins>
    </w:p>
    <w:p w:rsidR="00395223" w:rsidRPr="00CF3217" w:rsidRDefault="00395223" w:rsidP="00395223">
      <w:pPr>
        <w:rPr>
          <w:ins w:id="767" w:author="Romano Giovanni" w:date="2017-10-23T22:14:00Z"/>
          <w:rFonts w:eastAsia="SimSun"/>
          <w:lang w:val="en-US" w:eastAsia="zh-CN"/>
        </w:rPr>
      </w:pPr>
      <w:ins w:id="768" w:author="Romano Giovanni" w:date="2017-10-23T22:14:00Z">
        <w:r w:rsidRPr="00CF3217">
          <w:rPr>
            <w:rFonts w:eastAsia="SimSun"/>
            <w:lang w:val="en-US" w:eastAsia="zh-CN"/>
          </w:rPr>
          <w:t xml:space="preserve">This document gives the stage 2 description of the call forwarding supplementary services. </w:t>
        </w:r>
      </w:ins>
    </w:p>
    <w:p w:rsidR="00395223" w:rsidRPr="00CF3217" w:rsidRDefault="00395223" w:rsidP="00395223">
      <w:pPr>
        <w:rPr>
          <w:ins w:id="769" w:author="Romano Giovanni" w:date="2017-10-23T22:14:00Z"/>
          <w:rFonts w:eastAsia="SimSun"/>
          <w:lang w:val="en-US" w:eastAsia="zh-CN"/>
        </w:rPr>
      </w:pPr>
      <w:ins w:id="770" w:author="Romano Giovanni" w:date="2017-10-23T22:14:00Z">
        <w:r w:rsidRPr="00CF3217">
          <w:rPr>
            <w:rFonts w:eastAsia="SimSun"/>
            <w:lang w:val="en-US" w:eastAsia="zh-CN"/>
          </w:rPr>
          <w:t xml:space="preserve">The group of supplementary services call offering supplementary services is divided into 4 different supplementary services: </w:t>
        </w:r>
      </w:ins>
    </w:p>
    <w:p w:rsidR="00395223" w:rsidRPr="00CF3217" w:rsidRDefault="00395223" w:rsidP="00395223">
      <w:pPr>
        <w:rPr>
          <w:ins w:id="771" w:author="Romano Giovanni" w:date="2017-10-23T22:14:00Z"/>
          <w:rFonts w:eastAsia="SimSun"/>
          <w:lang w:val="en-US" w:eastAsia="zh-CN"/>
        </w:rPr>
      </w:pPr>
      <w:ins w:id="772" w:author="Romano Giovanni" w:date="2017-10-23T22:14:00Z">
        <w:r w:rsidRPr="00CF3217">
          <w:rPr>
            <w:rFonts w:eastAsia="SimSun"/>
            <w:lang w:val="en-US" w:eastAsia="zh-CN"/>
          </w:rPr>
          <w:t xml:space="preserve">–   Call forwarding unconditional (CFU); </w:t>
        </w:r>
      </w:ins>
    </w:p>
    <w:p w:rsidR="00395223" w:rsidRPr="00CF3217" w:rsidRDefault="00395223" w:rsidP="00395223">
      <w:pPr>
        <w:rPr>
          <w:ins w:id="773" w:author="Romano Giovanni" w:date="2017-10-23T22:14:00Z"/>
          <w:rFonts w:eastAsia="SimSun"/>
          <w:lang w:val="en-US" w:eastAsia="zh-CN"/>
        </w:rPr>
      </w:pPr>
      <w:ins w:id="774" w:author="Romano Giovanni" w:date="2017-10-23T22:14:00Z">
        <w:r w:rsidRPr="00CF3217">
          <w:rPr>
            <w:rFonts w:eastAsia="SimSun"/>
            <w:lang w:val="en-US" w:eastAsia="zh-CN"/>
          </w:rPr>
          <w:t>–   Call forwarding on mobile subscriber busy (CFB);</w:t>
        </w:r>
      </w:ins>
    </w:p>
    <w:p w:rsidR="00395223" w:rsidRPr="00CF3217" w:rsidRDefault="00395223" w:rsidP="00395223">
      <w:pPr>
        <w:rPr>
          <w:ins w:id="775" w:author="Romano Giovanni" w:date="2017-10-23T22:14:00Z"/>
          <w:rFonts w:eastAsia="SimSun"/>
          <w:lang w:val="en-US" w:eastAsia="zh-CN"/>
        </w:rPr>
      </w:pPr>
      <w:ins w:id="776" w:author="Romano Giovanni" w:date="2017-10-23T22:14:00Z">
        <w:r w:rsidRPr="00CF3217">
          <w:rPr>
            <w:rFonts w:eastAsia="SimSun"/>
            <w:lang w:val="en-US" w:eastAsia="zh-CN"/>
          </w:rPr>
          <w:t>–   Call forwarding on no reply (</w:t>
        </w:r>
        <w:proofErr w:type="spellStart"/>
        <w:r w:rsidRPr="00CF3217">
          <w:rPr>
            <w:rFonts w:eastAsia="SimSun"/>
            <w:lang w:val="en-US" w:eastAsia="zh-CN"/>
          </w:rPr>
          <w:t>CFNRy</w:t>
        </w:r>
        <w:proofErr w:type="spellEnd"/>
        <w:r w:rsidRPr="00CF3217">
          <w:rPr>
            <w:rFonts w:eastAsia="SimSun"/>
            <w:lang w:val="en-US" w:eastAsia="zh-CN"/>
          </w:rPr>
          <w:t>);</w:t>
        </w:r>
      </w:ins>
    </w:p>
    <w:p w:rsidR="00395223" w:rsidRDefault="00395223" w:rsidP="00395223">
      <w:pPr>
        <w:rPr>
          <w:ins w:id="777" w:author="Romano Giovanni" w:date="2017-10-23T22:14:00Z"/>
          <w:rFonts w:eastAsia="SimSun"/>
          <w:lang w:val="en-US" w:eastAsia="zh-CN"/>
        </w:rPr>
      </w:pPr>
      <w:ins w:id="778" w:author="Romano Giovanni" w:date="2017-10-23T22:14:00Z">
        <w:r w:rsidRPr="00CF3217">
          <w:rPr>
            <w:rFonts w:eastAsia="SimSun"/>
            <w:lang w:val="en-US" w:eastAsia="zh-CN"/>
          </w:rPr>
          <w:t>–   Call forwarding on mobile subscriber not reachable (</w:t>
        </w:r>
        <w:proofErr w:type="spellStart"/>
        <w:r w:rsidRPr="00CF3217">
          <w:rPr>
            <w:rFonts w:eastAsia="SimSun"/>
            <w:lang w:val="en-US" w:eastAsia="zh-CN"/>
          </w:rPr>
          <w:t>CFNRc</w:t>
        </w:r>
        <w:proofErr w:type="spellEnd"/>
        <w:r w:rsidRPr="00CF3217">
          <w:rPr>
            <w:rFonts w:eastAsia="SimSun"/>
            <w:lang w:val="en-US" w:eastAsia="zh-CN"/>
          </w:rPr>
          <w:t>).</w:t>
        </w:r>
      </w:ins>
    </w:p>
    <w:p w:rsidR="00395223" w:rsidRPr="002D5C5B" w:rsidRDefault="00395223" w:rsidP="00395223">
      <w:pPr>
        <w:pStyle w:val="Titolo5"/>
        <w:rPr>
          <w:ins w:id="779" w:author="Romano Giovanni" w:date="2017-10-23T22:14:00Z"/>
          <w:rFonts w:eastAsia="SimSun"/>
          <w:bCs/>
          <w:color w:val="000000"/>
          <w:szCs w:val="24"/>
          <w:lang w:val="en-US" w:eastAsia="zh-CN"/>
        </w:rPr>
      </w:pPr>
      <w:ins w:id="78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12.3.20</w:t>
        </w:r>
        <w:r w:rsidRPr="00CF3217">
          <w:rPr>
            <w:rFonts w:eastAsia="SimSun"/>
            <w:bCs/>
            <w:color w:val="000000"/>
            <w:szCs w:val="24"/>
            <w:lang w:val="en-US" w:eastAsia="zh-CN"/>
          </w:rPr>
          <w:tab/>
          <w:t>TS 23.083</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81" w:author="Romano Giovanni" w:date="2017-10-23T22:14:00Z"/>
          <w:rFonts w:eastAsia="SimSun"/>
          <w:b/>
          <w:bCs/>
          <w:color w:val="000000"/>
          <w:sz w:val="30"/>
          <w:szCs w:val="30"/>
          <w:lang w:val="en-US" w:eastAsia="zh-CN"/>
        </w:rPr>
      </w:pPr>
      <w:ins w:id="782" w:author="Romano Giovanni" w:date="2017-10-23T22:14:00Z">
        <w:r w:rsidRPr="00CF3217">
          <w:rPr>
            <w:rFonts w:eastAsia="SimSun"/>
            <w:b/>
            <w:bCs/>
            <w:color w:val="000000"/>
            <w:szCs w:val="24"/>
            <w:lang w:val="en-US" w:eastAsia="zh-CN"/>
          </w:rPr>
          <w:t>Call Waiting (CW) and Call Hold (HOLD) supplementary services; Stage 2</w:t>
        </w:r>
      </w:ins>
    </w:p>
    <w:p w:rsidR="00395223" w:rsidRPr="00CF3217" w:rsidRDefault="00395223" w:rsidP="00395223">
      <w:pPr>
        <w:rPr>
          <w:ins w:id="783" w:author="Romano Giovanni" w:date="2017-10-23T22:14:00Z"/>
          <w:rFonts w:eastAsia="SimSun"/>
          <w:lang w:val="en-US" w:eastAsia="zh-CN"/>
        </w:rPr>
      </w:pPr>
      <w:ins w:id="784" w:author="Romano Giovanni" w:date="2017-10-23T22:14:00Z">
        <w:r w:rsidRPr="00CF3217">
          <w:rPr>
            <w:rFonts w:eastAsia="SimSun"/>
            <w:lang w:val="en-US" w:eastAsia="zh-CN"/>
          </w:rPr>
          <w:t xml:space="preserve">This document gives the stage 2 description of the call completion supplementary services. </w:t>
        </w:r>
      </w:ins>
    </w:p>
    <w:p w:rsidR="00395223" w:rsidRPr="00CF3217" w:rsidRDefault="00395223" w:rsidP="00395223">
      <w:pPr>
        <w:rPr>
          <w:ins w:id="785" w:author="Romano Giovanni" w:date="2017-10-23T22:14:00Z"/>
          <w:rFonts w:eastAsia="SimSun"/>
          <w:lang w:val="en-US" w:eastAsia="zh-CN"/>
        </w:rPr>
      </w:pPr>
      <w:ins w:id="786" w:author="Romano Giovanni" w:date="2017-10-23T22:14:00Z">
        <w:r w:rsidRPr="00CF3217">
          <w:rPr>
            <w:rFonts w:eastAsia="SimSun"/>
            <w:lang w:val="en-US" w:eastAsia="zh-CN"/>
          </w:rPr>
          <w:t xml:space="preserve">The group of call completion supplementary services is divided into the following two supplementary services: </w:t>
        </w:r>
      </w:ins>
    </w:p>
    <w:p w:rsidR="00395223" w:rsidRPr="00CF3217" w:rsidRDefault="00395223" w:rsidP="00395223">
      <w:pPr>
        <w:rPr>
          <w:ins w:id="787" w:author="Romano Giovanni" w:date="2017-10-23T22:14:00Z"/>
          <w:rFonts w:eastAsia="SimSun"/>
          <w:lang w:val="en-US" w:eastAsia="zh-CN"/>
        </w:rPr>
      </w:pPr>
      <w:ins w:id="788" w:author="Romano Giovanni" w:date="2017-10-23T22:14:00Z">
        <w:r w:rsidRPr="00CF3217">
          <w:rPr>
            <w:rFonts w:eastAsia="SimSun"/>
            <w:lang w:val="en-US" w:eastAsia="zh-CN"/>
          </w:rPr>
          <w:t xml:space="preserve">–   Call waiting (CW); </w:t>
        </w:r>
      </w:ins>
    </w:p>
    <w:p w:rsidR="00395223" w:rsidRDefault="00395223" w:rsidP="00395223">
      <w:pPr>
        <w:rPr>
          <w:ins w:id="789" w:author="Romano Giovanni" w:date="2017-10-23T22:14:00Z"/>
          <w:rFonts w:eastAsia="SimSun"/>
          <w:lang w:val="en-US" w:eastAsia="zh-CN"/>
        </w:rPr>
      </w:pPr>
      <w:ins w:id="790" w:author="Romano Giovanni" w:date="2017-10-23T22:14:00Z">
        <w:r w:rsidRPr="00CF3217">
          <w:rPr>
            <w:rFonts w:eastAsia="SimSun"/>
            <w:lang w:val="en-US" w:eastAsia="zh-CN"/>
          </w:rPr>
          <w:t>–   Call hold (HOLD).</w:t>
        </w:r>
      </w:ins>
    </w:p>
    <w:p w:rsidR="00395223" w:rsidRPr="002D5C5B" w:rsidRDefault="00395223" w:rsidP="00395223">
      <w:pPr>
        <w:pStyle w:val="Titolo5"/>
        <w:rPr>
          <w:ins w:id="791" w:author="Romano Giovanni" w:date="2017-10-23T22:14:00Z"/>
          <w:rFonts w:eastAsia="SimSun"/>
          <w:bCs/>
          <w:color w:val="000000"/>
          <w:szCs w:val="24"/>
          <w:lang w:val="en-US" w:eastAsia="zh-CN"/>
        </w:rPr>
      </w:pPr>
      <w:ins w:id="79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12.3.21</w:t>
        </w:r>
        <w:r w:rsidRPr="00CF3217">
          <w:rPr>
            <w:rFonts w:eastAsia="SimSun"/>
            <w:bCs/>
            <w:color w:val="000000"/>
            <w:szCs w:val="24"/>
            <w:lang w:val="en-US" w:eastAsia="zh-CN"/>
          </w:rPr>
          <w:tab/>
          <w:t>TS 23.084</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793" w:author="Romano Giovanni" w:date="2017-10-23T22:14:00Z"/>
          <w:rFonts w:eastAsia="SimSun"/>
          <w:b/>
          <w:bCs/>
          <w:color w:val="000000"/>
          <w:sz w:val="30"/>
          <w:szCs w:val="30"/>
          <w:lang w:val="en-US" w:eastAsia="zh-CN"/>
        </w:rPr>
      </w:pPr>
      <w:proofErr w:type="spellStart"/>
      <w:ins w:id="794" w:author="Romano Giovanni" w:date="2017-10-23T22:14:00Z">
        <w:r w:rsidRPr="00CF3217">
          <w:rPr>
            <w:rFonts w:eastAsia="SimSun"/>
            <w:b/>
            <w:bCs/>
            <w:color w:val="000000"/>
            <w:szCs w:val="24"/>
            <w:lang w:val="en-US" w:eastAsia="zh-CN"/>
          </w:rPr>
          <w:t>Multi Party</w:t>
        </w:r>
        <w:proofErr w:type="spellEnd"/>
        <w:r w:rsidRPr="00CF3217">
          <w:rPr>
            <w:rFonts w:eastAsia="SimSun"/>
            <w:b/>
            <w:bCs/>
            <w:color w:val="000000"/>
            <w:szCs w:val="24"/>
            <w:lang w:val="en-US" w:eastAsia="zh-CN"/>
          </w:rPr>
          <w:t xml:space="preserve"> (MPTY) supplementary service;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795" w:author="Romano Giovanni" w:date="2017-10-23T22:14:00Z"/>
          <w:rFonts w:eastAsia="SimSun"/>
          <w:color w:val="000000"/>
          <w:szCs w:val="24"/>
          <w:lang w:val="en-US" w:eastAsia="zh-CN"/>
        </w:rPr>
      </w:pPr>
      <w:ins w:id="796" w:author="Romano Giovanni" w:date="2017-10-23T22:14:00Z">
        <w:r w:rsidRPr="00CF3217">
          <w:rPr>
            <w:rFonts w:eastAsia="SimSun"/>
            <w:color w:val="000000"/>
            <w:szCs w:val="24"/>
            <w:lang w:val="en-US" w:eastAsia="zh-CN"/>
          </w:rPr>
          <w:t xml:space="preserve">This document gives the stage 2 description of the </w:t>
        </w:r>
        <w:proofErr w:type="spellStart"/>
        <w:r w:rsidRPr="00CF3217">
          <w:rPr>
            <w:rFonts w:eastAsia="SimSun"/>
            <w:color w:val="000000"/>
            <w:szCs w:val="24"/>
            <w:lang w:val="en-US" w:eastAsia="zh-CN"/>
          </w:rPr>
          <w:t>multi party</w:t>
        </w:r>
        <w:proofErr w:type="spellEnd"/>
        <w:r w:rsidRPr="00CF3217">
          <w:rPr>
            <w:rFonts w:eastAsia="SimSun"/>
            <w:color w:val="000000"/>
            <w:szCs w:val="24"/>
            <w:lang w:val="en-US" w:eastAsia="zh-CN"/>
          </w:rPr>
          <w:t xml:space="preserve"> supplementary services. </w:t>
        </w:r>
      </w:ins>
    </w:p>
    <w:p w:rsidR="00395223" w:rsidRDefault="00395223" w:rsidP="0039522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797" w:author="Romano Giovanni" w:date="2017-10-23T22:14:00Z"/>
          <w:rFonts w:eastAsia="SimSun"/>
          <w:color w:val="000000"/>
          <w:szCs w:val="24"/>
          <w:lang w:val="en-US" w:eastAsia="zh-CN"/>
        </w:rPr>
      </w:pPr>
      <w:ins w:id="798" w:author="Romano Giovanni" w:date="2017-10-23T22:14:00Z">
        <w:r w:rsidRPr="00CF3217">
          <w:rPr>
            <w:rFonts w:eastAsia="SimSun"/>
            <w:color w:val="000000"/>
            <w:szCs w:val="24"/>
            <w:lang w:val="en-US" w:eastAsia="zh-CN"/>
          </w:rPr>
          <w:t xml:space="preserve">Only one </w:t>
        </w:r>
        <w:proofErr w:type="spellStart"/>
        <w:r w:rsidRPr="00CF3217">
          <w:rPr>
            <w:rFonts w:eastAsia="SimSun"/>
            <w:color w:val="000000"/>
            <w:szCs w:val="24"/>
            <w:lang w:val="en-US" w:eastAsia="zh-CN"/>
          </w:rPr>
          <w:t>multi party</w:t>
        </w:r>
        <w:proofErr w:type="spellEnd"/>
        <w:r w:rsidRPr="00CF3217">
          <w:rPr>
            <w:rFonts w:eastAsia="SimSun"/>
            <w:color w:val="000000"/>
            <w:szCs w:val="24"/>
            <w:lang w:val="en-US" w:eastAsia="zh-CN"/>
          </w:rPr>
          <w:t xml:space="preserve"> supplementary service has been defined, this is the Multi Party (MPTY) service.</w:t>
        </w:r>
      </w:ins>
    </w:p>
    <w:p w:rsidR="00395223" w:rsidRPr="002D5C5B" w:rsidRDefault="00395223" w:rsidP="00395223">
      <w:pPr>
        <w:pStyle w:val="Titolo5"/>
        <w:rPr>
          <w:ins w:id="799" w:author="Romano Giovanni" w:date="2017-10-23T22:14:00Z"/>
          <w:rFonts w:eastAsia="SimSun"/>
          <w:bCs/>
          <w:color w:val="000000"/>
          <w:szCs w:val="24"/>
          <w:lang w:val="en-US" w:eastAsia="zh-CN"/>
        </w:rPr>
      </w:pPr>
      <w:ins w:id="80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2</w:t>
        </w:r>
        <w:r w:rsidRPr="00CF3217">
          <w:rPr>
            <w:rFonts w:eastAsia="SimSun"/>
            <w:bCs/>
            <w:color w:val="000000"/>
            <w:szCs w:val="24"/>
            <w:lang w:val="en-US" w:eastAsia="zh-CN"/>
          </w:rPr>
          <w:tab/>
          <w:t>TS 23.085</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01" w:author="Romano Giovanni" w:date="2017-10-23T22:14:00Z"/>
          <w:rFonts w:eastAsia="SimSun"/>
          <w:b/>
          <w:bCs/>
          <w:color w:val="000000"/>
          <w:sz w:val="30"/>
          <w:szCs w:val="30"/>
          <w:lang w:val="en-US" w:eastAsia="zh-CN"/>
        </w:rPr>
      </w:pPr>
      <w:ins w:id="802" w:author="Romano Giovanni" w:date="2017-10-23T22:14:00Z">
        <w:r w:rsidRPr="00CF3217">
          <w:rPr>
            <w:rFonts w:eastAsia="SimSun"/>
            <w:b/>
            <w:bCs/>
            <w:color w:val="000000"/>
            <w:szCs w:val="24"/>
            <w:lang w:val="en-US" w:eastAsia="zh-CN"/>
          </w:rPr>
          <w:t>Closed User Group (CUG) supplementary service; Stage 2</w:t>
        </w:r>
      </w:ins>
    </w:p>
    <w:p w:rsidR="00395223" w:rsidRPr="00CF3217" w:rsidRDefault="00395223" w:rsidP="00395223">
      <w:pPr>
        <w:rPr>
          <w:ins w:id="803" w:author="Romano Giovanni" w:date="2017-10-23T22:14:00Z"/>
          <w:rFonts w:eastAsia="SimSun"/>
          <w:lang w:val="en-US" w:eastAsia="zh-CN"/>
        </w:rPr>
      </w:pPr>
      <w:ins w:id="804" w:author="Romano Giovanni" w:date="2017-10-23T22:14:00Z">
        <w:r w:rsidRPr="00CF3217">
          <w:rPr>
            <w:rFonts w:eastAsia="SimSun"/>
            <w:lang w:val="en-US" w:eastAsia="zh-CN"/>
          </w:rPr>
          <w:t xml:space="preserve">This document gives the stage 2 description of the closed user group supplementary service. </w:t>
        </w:r>
      </w:ins>
    </w:p>
    <w:p w:rsidR="00395223" w:rsidRPr="00CF3217" w:rsidRDefault="00395223" w:rsidP="00395223">
      <w:pPr>
        <w:rPr>
          <w:ins w:id="805" w:author="Romano Giovanni" w:date="2017-10-23T22:14:00Z"/>
          <w:rFonts w:eastAsia="SimSun"/>
          <w:lang w:val="en-US" w:eastAsia="zh-CN"/>
        </w:rPr>
      </w:pPr>
      <w:ins w:id="806" w:author="Romano Giovanni" w:date="2017-10-23T22:14:00Z">
        <w:r w:rsidRPr="00CF3217">
          <w:rPr>
            <w:rFonts w:eastAsia="SimSun"/>
            <w:lang w:val="en-US" w:eastAsia="zh-CN"/>
          </w:rPr>
          <w:t>The community of interest supplementary service defined is:</w:t>
        </w:r>
      </w:ins>
    </w:p>
    <w:p w:rsidR="00395223" w:rsidRDefault="00395223" w:rsidP="00395223">
      <w:pPr>
        <w:rPr>
          <w:ins w:id="807" w:author="Romano Giovanni" w:date="2017-10-23T22:14:00Z"/>
          <w:rFonts w:eastAsia="SimSun"/>
          <w:lang w:val="en-US" w:eastAsia="zh-CN"/>
        </w:rPr>
      </w:pPr>
      <w:ins w:id="808" w:author="Romano Giovanni" w:date="2017-10-23T22:14:00Z">
        <w:r w:rsidRPr="00CF3217">
          <w:rPr>
            <w:rFonts w:eastAsia="SimSun"/>
            <w:lang w:val="en-US" w:eastAsia="zh-CN"/>
          </w:rPr>
          <w:lastRenderedPageBreak/>
          <w:t>–   closed user group (CUG).</w:t>
        </w:r>
      </w:ins>
    </w:p>
    <w:p w:rsidR="00395223" w:rsidRPr="002D5C5B" w:rsidRDefault="00395223" w:rsidP="00395223">
      <w:pPr>
        <w:pStyle w:val="Titolo5"/>
        <w:rPr>
          <w:ins w:id="809" w:author="Romano Giovanni" w:date="2017-10-23T22:14:00Z"/>
          <w:rFonts w:eastAsia="SimSun"/>
          <w:bCs/>
          <w:color w:val="000000"/>
          <w:szCs w:val="24"/>
          <w:lang w:val="en-US" w:eastAsia="zh-CN"/>
        </w:rPr>
      </w:pPr>
      <w:ins w:id="81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3</w:t>
        </w:r>
        <w:r w:rsidRPr="00CF3217">
          <w:rPr>
            <w:rFonts w:eastAsia="SimSun"/>
            <w:bCs/>
            <w:color w:val="000000"/>
            <w:szCs w:val="24"/>
            <w:lang w:val="en-US" w:eastAsia="zh-CN"/>
          </w:rPr>
          <w:tab/>
          <w:t>TS 23.086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11" w:author="Romano Giovanni" w:date="2017-10-23T22:14:00Z"/>
          <w:rFonts w:eastAsia="SimSun"/>
          <w:b/>
          <w:bCs/>
          <w:color w:val="000000"/>
          <w:sz w:val="30"/>
          <w:szCs w:val="30"/>
          <w:lang w:val="en-US" w:eastAsia="zh-CN"/>
        </w:rPr>
      </w:pPr>
      <w:ins w:id="812" w:author="Romano Giovanni" w:date="2017-10-23T22:14:00Z">
        <w:r w:rsidRPr="00CF3217">
          <w:rPr>
            <w:rFonts w:eastAsia="SimSun"/>
            <w:b/>
            <w:bCs/>
            <w:color w:val="000000"/>
            <w:szCs w:val="24"/>
            <w:lang w:val="en-US" w:eastAsia="zh-CN"/>
          </w:rPr>
          <w:t>Advice of Charge (</w:t>
        </w:r>
        <w:proofErr w:type="spellStart"/>
        <w:r w:rsidRPr="00CF3217">
          <w:rPr>
            <w:rFonts w:eastAsia="SimSun"/>
            <w:b/>
            <w:bCs/>
            <w:color w:val="000000"/>
            <w:szCs w:val="24"/>
            <w:lang w:val="en-US" w:eastAsia="zh-CN"/>
          </w:rPr>
          <w:t>AoC</w:t>
        </w:r>
        <w:proofErr w:type="spellEnd"/>
        <w:r w:rsidRPr="00CF3217">
          <w:rPr>
            <w:rFonts w:eastAsia="SimSun"/>
            <w:b/>
            <w:bCs/>
            <w:color w:val="000000"/>
            <w:szCs w:val="24"/>
            <w:lang w:val="en-US" w:eastAsia="zh-CN"/>
          </w:rPr>
          <w:t>) supplementary services; Stage 2</w:t>
        </w:r>
      </w:ins>
    </w:p>
    <w:p w:rsidR="00395223" w:rsidRPr="00CF3217" w:rsidRDefault="00395223" w:rsidP="00395223">
      <w:pPr>
        <w:rPr>
          <w:ins w:id="813" w:author="Romano Giovanni" w:date="2017-10-23T22:14:00Z"/>
          <w:rFonts w:eastAsia="SimSun"/>
          <w:lang w:val="en-US" w:eastAsia="zh-CN"/>
        </w:rPr>
      </w:pPr>
      <w:ins w:id="814" w:author="Romano Giovanni" w:date="2017-10-23T22:14:00Z">
        <w:r w:rsidRPr="00CF3217">
          <w:rPr>
            <w:rFonts w:eastAsia="SimSun"/>
            <w:lang w:val="en-US" w:eastAsia="zh-CN"/>
          </w:rPr>
          <w:t>This document gives the stage 2 description of the Advice of Charge (</w:t>
        </w:r>
        <w:proofErr w:type="spellStart"/>
        <w:r w:rsidRPr="00CF3217">
          <w:rPr>
            <w:rFonts w:eastAsia="SimSun"/>
            <w:lang w:val="en-US" w:eastAsia="zh-CN"/>
          </w:rPr>
          <w:t>AoC</w:t>
        </w:r>
        <w:proofErr w:type="spellEnd"/>
        <w:r w:rsidRPr="00CF3217">
          <w:rPr>
            <w:rFonts w:eastAsia="SimSun"/>
            <w:lang w:val="en-US" w:eastAsia="zh-CN"/>
          </w:rPr>
          <w:t xml:space="preserve">) supplementary services. </w:t>
        </w:r>
      </w:ins>
    </w:p>
    <w:p w:rsidR="00395223" w:rsidRPr="00CF3217" w:rsidRDefault="00395223" w:rsidP="00395223">
      <w:pPr>
        <w:rPr>
          <w:ins w:id="815" w:author="Romano Giovanni" w:date="2017-10-23T22:14:00Z"/>
          <w:rFonts w:eastAsia="SimSun"/>
          <w:lang w:val="en-US" w:eastAsia="zh-CN"/>
        </w:rPr>
      </w:pPr>
      <w:ins w:id="816" w:author="Romano Giovanni" w:date="2017-10-23T22:14:00Z">
        <w:r w:rsidRPr="00CF3217">
          <w:rPr>
            <w:rFonts w:eastAsia="SimSun"/>
            <w:lang w:val="en-US" w:eastAsia="zh-CN"/>
          </w:rPr>
          <w:t xml:space="preserve">The charging supplementary services currently defined are: </w:t>
        </w:r>
      </w:ins>
    </w:p>
    <w:p w:rsidR="00395223" w:rsidRPr="00CF3217" w:rsidRDefault="00395223" w:rsidP="00395223">
      <w:pPr>
        <w:rPr>
          <w:ins w:id="817" w:author="Romano Giovanni" w:date="2017-10-23T22:14:00Z"/>
          <w:rFonts w:eastAsia="SimSun"/>
          <w:lang w:val="en-US" w:eastAsia="zh-CN"/>
        </w:rPr>
      </w:pPr>
      <w:ins w:id="818" w:author="Romano Giovanni" w:date="2017-10-23T22:14:00Z">
        <w:r w:rsidRPr="00CF3217">
          <w:rPr>
            <w:rFonts w:eastAsia="SimSun"/>
            <w:lang w:val="en-US" w:eastAsia="zh-CN"/>
          </w:rPr>
          <w:t>–   Advice of Charge (Information) (</w:t>
        </w:r>
        <w:proofErr w:type="spellStart"/>
        <w:r w:rsidRPr="00CF3217">
          <w:rPr>
            <w:rFonts w:eastAsia="SimSun"/>
            <w:lang w:val="en-US" w:eastAsia="zh-CN"/>
          </w:rPr>
          <w:t>AoCI</w:t>
        </w:r>
        <w:proofErr w:type="spellEnd"/>
        <w:r w:rsidRPr="00CF3217">
          <w:rPr>
            <w:rFonts w:eastAsia="SimSun"/>
            <w:lang w:val="en-US" w:eastAsia="zh-CN"/>
          </w:rPr>
          <w:t>);</w:t>
        </w:r>
      </w:ins>
    </w:p>
    <w:p w:rsidR="00395223" w:rsidRDefault="00395223" w:rsidP="00395223">
      <w:pPr>
        <w:rPr>
          <w:ins w:id="819" w:author="Romano Giovanni" w:date="2017-10-23T22:14:00Z"/>
          <w:rFonts w:eastAsia="SimSun"/>
          <w:lang w:val="en-US" w:eastAsia="zh-CN"/>
        </w:rPr>
      </w:pPr>
      <w:ins w:id="820" w:author="Romano Giovanni" w:date="2017-10-23T22:14:00Z">
        <w:r w:rsidRPr="00CF3217">
          <w:rPr>
            <w:rFonts w:eastAsia="SimSun"/>
            <w:lang w:val="en-US" w:eastAsia="zh-CN"/>
          </w:rPr>
          <w:t>–   Advice of Charge (Charging) (</w:t>
        </w:r>
        <w:proofErr w:type="spellStart"/>
        <w:r w:rsidRPr="00CF3217">
          <w:rPr>
            <w:rFonts w:eastAsia="SimSun"/>
            <w:lang w:val="en-US" w:eastAsia="zh-CN"/>
          </w:rPr>
          <w:t>AoCC</w:t>
        </w:r>
        <w:proofErr w:type="spellEnd"/>
        <w:r w:rsidRPr="00CF3217">
          <w:rPr>
            <w:rFonts w:eastAsia="SimSun"/>
            <w:lang w:val="en-US" w:eastAsia="zh-CN"/>
          </w:rPr>
          <w:t>).</w:t>
        </w:r>
      </w:ins>
    </w:p>
    <w:p w:rsidR="00395223" w:rsidRPr="002D5C5B" w:rsidRDefault="00395223" w:rsidP="00395223">
      <w:pPr>
        <w:pStyle w:val="Titolo5"/>
        <w:rPr>
          <w:ins w:id="821" w:author="Romano Giovanni" w:date="2017-10-23T22:14:00Z"/>
          <w:rFonts w:eastAsia="SimSun"/>
          <w:bCs/>
          <w:color w:val="000000"/>
          <w:szCs w:val="24"/>
          <w:lang w:val="en-US" w:eastAsia="zh-CN"/>
        </w:rPr>
      </w:pPr>
      <w:ins w:id="82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12.3.24</w:t>
        </w:r>
        <w:r w:rsidRPr="00CF3217">
          <w:rPr>
            <w:rFonts w:eastAsia="SimSun"/>
            <w:bCs/>
            <w:color w:val="000000"/>
            <w:szCs w:val="24"/>
            <w:lang w:val="en-US" w:eastAsia="zh-CN"/>
          </w:rPr>
          <w:tab/>
          <w:t>TS 23.087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23" w:author="Romano Giovanni" w:date="2017-10-23T22:14:00Z"/>
          <w:rFonts w:eastAsia="SimSun"/>
          <w:b/>
          <w:bCs/>
          <w:color w:val="000000"/>
          <w:sz w:val="30"/>
          <w:szCs w:val="30"/>
          <w:lang w:val="en-US" w:eastAsia="zh-CN"/>
        </w:rPr>
      </w:pPr>
      <w:ins w:id="824" w:author="Romano Giovanni" w:date="2017-10-23T22:14:00Z">
        <w:r w:rsidRPr="00CF3217">
          <w:rPr>
            <w:rFonts w:eastAsia="SimSun"/>
            <w:b/>
            <w:bCs/>
            <w:color w:val="000000"/>
            <w:szCs w:val="24"/>
            <w:lang w:val="en-US" w:eastAsia="zh-CN"/>
          </w:rPr>
          <w:t xml:space="preserve">User-to-User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(UUS) supplementary service; Stage 2</w:t>
        </w:r>
      </w:ins>
    </w:p>
    <w:p w:rsidR="00395223" w:rsidRPr="00CF3217" w:rsidRDefault="00395223" w:rsidP="00395223">
      <w:pPr>
        <w:rPr>
          <w:ins w:id="825" w:author="Romano Giovanni" w:date="2017-10-23T22:14:00Z"/>
          <w:rFonts w:eastAsia="SimSun"/>
          <w:lang w:val="en-US" w:eastAsia="zh-CN"/>
        </w:rPr>
      </w:pPr>
      <w:ins w:id="826" w:author="Romano Giovanni" w:date="2017-10-23T22:14:00Z">
        <w:r w:rsidRPr="00CF3217">
          <w:rPr>
            <w:rFonts w:eastAsia="SimSun"/>
            <w:lang w:val="en-US" w:eastAsia="zh-CN"/>
          </w:rPr>
          <w:t xml:space="preserve">This document gives the stage 2 description of the User-to-User </w:t>
        </w:r>
        <w:proofErr w:type="spellStart"/>
        <w:r w:rsidRPr="00CF3217">
          <w:rPr>
            <w:rFonts w:eastAsia="SimSun"/>
            <w:lang w:val="en-US" w:eastAsia="zh-CN"/>
          </w:rPr>
          <w:t>signalling</w:t>
        </w:r>
        <w:proofErr w:type="spellEnd"/>
        <w:r w:rsidRPr="00CF3217">
          <w:rPr>
            <w:rFonts w:eastAsia="SimSun"/>
            <w:lang w:val="en-US" w:eastAsia="zh-CN"/>
          </w:rPr>
          <w:t xml:space="preserve"> supplementary services. </w:t>
        </w:r>
      </w:ins>
    </w:p>
    <w:p w:rsidR="00395223" w:rsidRPr="00CF3217" w:rsidRDefault="00395223" w:rsidP="00395223">
      <w:pPr>
        <w:rPr>
          <w:ins w:id="827" w:author="Romano Giovanni" w:date="2017-10-23T22:14:00Z"/>
          <w:rFonts w:eastAsia="SimSun"/>
          <w:lang w:val="en-US" w:eastAsia="zh-CN"/>
        </w:rPr>
      </w:pPr>
      <w:ins w:id="828" w:author="Romano Giovanni" w:date="2017-10-23T22:14:00Z">
        <w:r w:rsidRPr="00CF3217">
          <w:rPr>
            <w:rFonts w:eastAsia="SimSun"/>
            <w:lang w:val="en-US" w:eastAsia="zh-CN"/>
          </w:rPr>
          <w:t>The User-to-user supplementary service is divided into 3 different services:</w:t>
        </w:r>
      </w:ins>
    </w:p>
    <w:p w:rsidR="00395223" w:rsidRPr="008E7460" w:rsidRDefault="00395223" w:rsidP="00395223">
      <w:pPr>
        <w:rPr>
          <w:ins w:id="829" w:author="Romano Giovanni" w:date="2017-10-23T22:14:00Z"/>
          <w:rFonts w:eastAsia="SimSun"/>
          <w:lang w:val="en-US" w:eastAsia="zh-CN"/>
        </w:rPr>
      </w:pPr>
      <w:ins w:id="830" w:author="Romano Giovanni" w:date="2017-10-23T22:14:00Z">
        <w:r w:rsidRPr="008E7460">
          <w:rPr>
            <w:rFonts w:eastAsia="SimSun"/>
            <w:lang w:val="en-US" w:eastAsia="zh-CN"/>
          </w:rPr>
          <w:t xml:space="preserve">–   Service 1 (UUS1); </w:t>
        </w:r>
      </w:ins>
    </w:p>
    <w:p w:rsidR="00395223" w:rsidRPr="008E7460" w:rsidRDefault="00395223" w:rsidP="00395223">
      <w:pPr>
        <w:rPr>
          <w:ins w:id="831" w:author="Romano Giovanni" w:date="2017-10-23T22:14:00Z"/>
          <w:rFonts w:eastAsia="SimSun"/>
          <w:lang w:val="en-US" w:eastAsia="zh-CN"/>
        </w:rPr>
      </w:pPr>
      <w:ins w:id="832" w:author="Romano Giovanni" w:date="2017-10-23T22:14:00Z">
        <w:r w:rsidRPr="008E7460">
          <w:rPr>
            <w:rFonts w:eastAsia="SimSun"/>
            <w:lang w:val="en-US" w:eastAsia="zh-CN"/>
          </w:rPr>
          <w:t xml:space="preserve">–   Service 2 (UUS2); </w:t>
        </w:r>
      </w:ins>
    </w:p>
    <w:p w:rsidR="00395223" w:rsidRPr="008E7460" w:rsidRDefault="00395223" w:rsidP="00395223">
      <w:pPr>
        <w:rPr>
          <w:ins w:id="833" w:author="Romano Giovanni" w:date="2017-10-23T22:14:00Z"/>
          <w:rFonts w:eastAsia="SimSun"/>
          <w:color w:val="000000"/>
          <w:szCs w:val="24"/>
          <w:lang w:val="en-US" w:eastAsia="zh-CN"/>
        </w:rPr>
      </w:pPr>
      <w:ins w:id="834" w:author="Romano Giovanni" w:date="2017-10-23T22:14:00Z">
        <w:r w:rsidRPr="008E7460">
          <w:rPr>
            <w:rFonts w:eastAsia="SimSun"/>
            <w:color w:val="000000"/>
            <w:szCs w:val="24"/>
            <w:lang w:val="en-US" w:eastAsia="zh-CN"/>
          </w:rPr>
          <w:t>–   Service 3 (UUS3).</w:t>
        </w:r>
      </w:ins>
    </w:p>
    <w:p w:rsidR="00395223" w:rsidRPr="002D5C5B" w:rsidRDefault="00395223" w:rsidP="00395223">
      <w:pPr>
        <w:pStyle w:val="Titolo5"/>
        <w:rPr>
          <w:ins w:id="835" w:author="Romano Giovanni" w:date="2017-10-23T22:14:00Z"/>
          <w:rFonts w:eastAsia="SimSun"/>
          <w:bCs/>
          <w:color w:val="000000"/>
          <w:szCs w:val="24"/>
          <w:lang w:val="en-US" w:eastAsia="zh-CN"/>
        </w:rPr>
      </w:pPr>
      <w:ins w:id="83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5</w:t>
        </w:r>
        <w:r w:rsidRPr="00CF3217">
          <w:rPr>
            <w:rFonts w:eastAsia="SimSun"/>
            <w:bCs/>
            <w:color w:val="000000"/>
            <w:szCs w:val="24"/>
            <w:lang w:val="en-US" w:eastAsia="zh-CN"/>
          </w:rPr>
          <w:tab/>
          <w:t>TS 23.088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37" w:author="Romano Giovanni" w:date="2017-10-23T22:14:00Z"/>
          <w:rFonts w:eastAsia="SimSun"/>
          <w:b/>
          <w:bCs/>
          <w:color w:val="000000"/>
          <w:sz w:val="30"/>
          <w:szCs w:val="30"/>
          <w:lang w:val="en-US" w:eastAsia="zh-CN"/>
        </w:rPr>
      </w:pPr>
      <w:ins w:id="838" w:author="Romano Giovanni" w:date="2017-10-23T22:14:00Z">
        <w:r w:rsidRPr="00CF3217">
          <w:rPr>
            <w:rFonts w:eastAsia="SimSun"/>
            <w:b/>
            <w:bCs/>
            <w:color w:val="000000"/>
            <w:szCs w:val="24"/>
            <w:lang w:val="en-US" w:eastAsia="zh-CN"/>
          </w:rPr>
          <w:t>Call Barring (CB) Supplementary Services; Stage 2</w:t>
        </w:r>
      </w:ins>
    </w:p>
    <w:p w:rsidR="00395223" w:rsidRPr="00CF3217" w:rsidRDefault="00395223" w:rsidP="00395223">
      <w:pPr>
        <w:rPr>
          <w:ins w:id="839" w:author="Romano Giovanni" w:date="2017-10-23T22:14:00Z"/>
          <w:rFonts w:eastAsia="SimSun"/>
          <w:lang w:val="en-US" w:eastAsia="zh-CN"/>
        </w:rPr>
      </w:pPr>
      <w:ins w:id="840" w:author="Romano Giovanni" w:date="2017-10-23T22:14:00Z">
        <w:r w:rsidRPr="00CF3217">
          <w:rPr>
            <w:rFonts w:eastAsia="SimSun"/>
            <w:lang w:val="en-US" w:eastAsia="zh-CN"/>
          </w:rPr>
          <w:t xml:space="preserve">This document gives the stage 2 description of the call barring services. </w:t>
        </w:r>
      </w:ins>
    </w:p>
    <w:p w:rsidR="00395223" w:rsidRPr="00CF3217" w:rsidRDefault="00395223" w:rsidP="00395223">
      <w:pPr>
        <w:rPr>
          <w:ins w:id="841" w:author="Romano Giovanni" w:date="2017-10-23T22:14:00Z"/>
          <w:rFonts w:eastAsia="SimSun"/>
          <w:lang w:val="en-US" w:eastAsia="zh-CN"/>
        </w:rPr>
      </w:pPr>
      <w:ins w:id="842" w:author="Romano Giovanni" w:date="2017-10-23T22:14:00Z">
        <w:r w:rsidRPr="00CF3217">
          <w:rPr>
            <w:rFonts w:eastAsia="SimSun"/>
            <w:lang w:val="en-US" w:eastAsia="zh-CN"/>
          </w:rPr>
          <w:t xml:space="preserve">The possibility for a mobile subscriber to have certain categories of calls barred originated from or terminated at his access: </w:t>
        </w:r>
      </w:ins>
    </w:p>
    <w:p w:rsidR="00395223" w:rsidRPr="00CF3217" w:rsidRDefault="00395223" w:rsidP="00395223">
      <w:pPr>
        <w:rPr>
          <w:ins w:id="843" w:author="Romano Giovanni" w:date="2017-10-23T22:14:00Z"/>
          <w:rFonts w:eastAsia="SimSun"/>
          <w:lang w:val="en-US" w:eastAsia="zh-CN"/>
        </w:rPr>
      </w:pPr>
      <w:ins w:id="844" w:author="Romano Giovanni" w:date="2017-10-23T22:14:00Z">
        <w:r w:rsidRPr="00CF3217">
          <w:rPr>
            <w:rFonts w:eastAsia="SimSun"/>
            <w:lang w:val="en-US" w:eastAsia="zh-CN"/>
          </w:rPr>
          <w:t>Barring of outgoing calls:</w:t>
        </w:r>
      </w:ins>
    </w:p>
    <w:p w:rsidR="00395223" w:rsidRPr="00CF3217" w:rsidRDefault="00395223" w:rsidP="00395223">
      <w:pPr>
        <w:rPr>
          <w:ins w:id="845" w:author="Romano Giovanni" w:date="2017-10-23T22:14:00Z"/>
          <w:rFonts w:eastAsia="SimSun"/>
          <w:lang w:val="en-US" w:eastAsia="zh-CN"/>
        </w:rPr>
      </w:pPr>
      <w:ins w:id="846" w:author="Romano Giovanni" w:date="2017-10-23T22:14:00Z">
        <w:r w:rsidRPr="00CF3217">
          <w:rPr>
            <w:rFonts w:eastAsia="SimSun"/>
            <w:lang w:val="en-US" w:eastAsia="zh-CN"/>
          </w:rPr>
          <w:t xml:space="preserve">–   Barring of all outgoing calls (BAOC) (Barring program 1); </w:t>
        </w:r>
      </w:ins>
    </w:p>
    <w:p w:rsidR="00395223" w:rsidRPr="00CF3217" w:rsidRDefault="00395223" w:rsidP="00395223">
      <w:pPr>
        <w:rPr>
          <w:ins w:id="847" w:author="Romano Giovanni" w:date="2017-10-23T22:14:00Z"/>
          <w:rFonts w:eastAsia="SimSun"/>
          <w:lang w:val="en-US" w:eastAsia="zh-CN"/>
        </w:rPr>
      </w:pPr>
      <w:ins w:id="848" w:author="Romano Giovanni" w:date="2017-10-23T22:14:00Z">
        <w:r w:rsidRPr="00CF3217">
          <w:rPr>
            <w:rFonts w:eastAsia="SimSun"/>
            <w:lang w:val="en-US" w:eastAsia="zh-CN"/>
          </w:rPr>
          <w:t xml:space="preserve">–   Barring of outgoing international calls (BOIC) (Barring program 2); </w:t>
        </w:r>
      </w:ins>
    </w:p>
    <w:p w:rsidR="00395223" w:rsidRPr="00CF3217" w:rsidRDefault="00395223" w:rsidP="00395223">
      <w:pPr>
        <w:rPr>
          <w:ins w:id="849" w:author="Romano Giovanni" w:date="2017-10-23T22:14:00Z"/>
          <w:rFonts w:eastAsia="SimSun"/>
          <w:lang w:val="en-US" w:eastAsia="zh-CN"/>
        </w:rPr>
      </w:pPr>
      <w:ins w:id="850" w:author="Romano Giovanni" w:date="2017-10-23T22:14:00Z">
        <w:r w:rsidRPr="00CF3217">
          <w:rPr>
            <w:rFonts w:eastAsia="SimSun"/>
            <w:lang w:val="en-US" w:eastAsia="zh-CN"/>
          </w:rPr>
          <w:t>–   Barring of outgoing international calls EXCEPT those directed to the home PLMN country (BOIC-</w:t>
        </w:r>
        <w:proofErr w:type="spellStart"/>
        <w:r w:rsidRPr="00CF3217">
          <w:rPr>
            <w:rFonts w:eastAsia="SimSun"/>
            <w:lang w:val="en-US" w:eastAsia="zh-CN"/>
          </w:rPr>
          <w:t>exHC</w:t>
        </w:r>
        <w:proofErr w:type="spellEnd"/>
        <w:r w:rsidRPr="00CF3217">
          <w:rPr>
            <w:rFonts w:eastAsia="SimSun"/>
            <w:lang w:val="en-US" w:eastAsia="zh-CN"/>
          </w:rPr>
          <w:t xml:space="preserve">) (Barring program 3). </w:t>
        </w:r>
      </w:ins>
    </w:p>
    <w:p w:rsidR="00395223" w:rsidRPr="00CF3217" w:rsidRDefault="00395223" w:rsidP="00395223">
      <w:pPr>
        <w:rPr>
          <w:ins w:id="851" w:author="Romano Giovanni" w:date="2017-10-23T22:14:00Z"/>
          <w:rFonts w:eastAsia="SimSun"/>
          <w:lang w:val="en-US" w:eastAsia="zh-CN"/>
        </w:rPr>
      </w:pPr>
      <w:ins w:id="852" w:author="Romano Giovanni" w:date="2017-10-23T22:14:00Z">
        <w:r w:rsidRPr="00CF3217">
          <w:rPr>
            <w:rFonts w:eastAsia="SimSun"/>
            <w:lang w:val="en-US" w:eastAsia="zh-CN"/>
          </w:rPr>
          <w:t>Barring of incoming calls:</w:t>
        </w:r>
      </w:ins>
    </w:p>
    <w:p w:rsidR="00395223" w:rsidRPr="00CF3217" w:rsidRDefault="00395223" w:rsidP="00395223">
      <w:pPr>
        <w:rPr>
          <w:ins w:id="853" w:author="Romano Giovanni" w:date="2017-10-23T22:14:00Z"/>
          <w:rFonts w:eastAsia="SimSun"/>
          <w:sz w:val="27"/>
          <w:szCs w:val="27"/>
          <w:lang w:val="en-US" w:eastAsia="zh-CN"/>
        </w:rPr>
      </w:pPr>
      <w:ins w:id="854" w:author="Romano Giovanni" w:date="2017-10-23T22:14:00Z">
        <w:r w:rsidRPr="00CF3217">
          <w:rPr>
            <w:rFonts w:eastAsia="SimSun"/>
            <w:lang w:val="en-US" w:eastAsia="zh-CN"/>
          </w:rPr>
          <w:lastRenderedPageBreak/>
          <w:t>–   Barring of all incoming calls (BAIC) (Barring program 1);</w:t>
        </w:r>
        <w:r w:rsidRPr="00CF3217">
          <w:rPr>
            <w:rFonts w:eastAsia="SimSun"/>
            <w:sz w:val="27"/>
            <w:szCs w:val="27"/>
            <w:lang w:val="en-US" w:eastAsia="zh-CN"/>
          </w:rPr>
          <w:t xml:space="preserve"> </w:t>
        </w:r>
      </w:ins>
    </w:p>
    <w:p w:rsidR="00395223" w:rsidRPr="00CF3217" w:rsidRDefault="00395223" w:rsidP="00395223">
      <w:pPr>
        <w:rPr>
          <w:ins w:id="855" w:author="Romano Giovanni" w:date="2017-10-23T22:14:00Z"/>
          <w:rFonts w:eastAsia="SimSun"/>
          <w:lang w:val="en-US" w:eastAsia="zh-CN"/>
        </w:rPr>
      </w:pPr>
      <w:ins w:id="856" w:author="Romano Giovanni" w:date="2017-10-23T22:14:00Z">
        <w:r w:rsidRPr="00CF3217">
          <w:rPr>
            <w:rFonts w:eastAsia="SimSun"/>
            <w:lang w:val="en-US" w:eastAsia="zh-CN"/>
          </w:rPr>
          <w:t>–   Barring of incoming calls when roaming outside the home PLMN country (BIC-Roam) (Barring program 2)</w:t>
        </w:r>
      </w:ins>
    </w:p>
    <w:p w:rsidR="00395223" w:rsidRDefault="00395223" w:rsidP="00395223">
      <w:pPr>
        <w:rPr>
          <w:ins w:id="857" w:author="Romano Giovanni" w:date="2017-10-23T22:14:00Z"/>
          <w:rFonts w:eastAsia="SimSun"/>
          <w:lang w:val="en-US" w:eastAsia="zh-CN"/>
        </w:rPr>
      </w:pPr>
      <w:ins w:id="858" w:author="Romano Giovanni" w:date="2017-10-23T22:14:00Z">
        <w:r w:rsidRPr="00CF3217">
          <w:rPr>
            <w:rFonts w:eastAsia="SimSun"/>
            <w:lang w:val="en-US" w:eastAsia="zh-CN"/>
          </w:rPr>
          <w: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t>
        </w:r>
      </w:ins>
    </w:p>
    <w:p w:rsidR="00395223" w:rsidRPr="002D5C5B" w:rsidRDefault="00395223" w:rsidP="00395223">
      <w:pPr>
        <w:pStyle w:val="Titolo5"/>
        <w:rPr>
          <w:ins w:id="859" w:author="Romano Giovanni" w:date="2017-10-23T22:14:00Z"/>
          <w:rFonts w:eastAsia="SimSun"/>
          <w:bCs/>
          <w:color w:val="000000"/>
          <w:szCs w:val="24"/>
          <w:lang w:val="en-US" w:eastAsia="zh-CN"/>
        </w:rPr>
      </w:pPr>
      <w:ins w:id="86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6</w:t>
        </w:r>
        <w:r w:rsidRPr="00CF3217">
          <w:rPr>
            <w:rFonts w:eastAsia="SimSun"/>
            <w:bCs/>
            <w:color w:val="000000"/>
            <w:szCs w:val="24"/>
            <w:lang w:val="en-US" w:eastAsia="zh-CN"/>
          </w:rPr>
          <w:tab/>
          <w:t>TS 23.090</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61" w:author="Romano Giovanni" w:date="2017-10-23T22:14:00Z"/>
          <w:rFonts w:eastAsia="SimSun"/>
          <w:b/>
          <w:bCs/>
          <w:color w:val="000000"/>
          <w:sz w:val="30"/>
          <w:szCs w:val="30"/>
          <w:lang w:val="en-US" w:eastAsia="zh-CN"/>
        </w:rPr>
      </w:pPr>
      <w:ins w:id="862" w:author="Romano Giovanni" w:date="2017-10-23T22:14:00Z">
        <w:r w:rsidRPr="00CF3217">
          <w:rPr>
            <w:rFonts w:eastAsia="SimSun"/>
            <w:b/>
            <w:bCs/>
            <w:color w:val="000000"/>
            <w:szCs w:val="24"/>
            <w:lang w:val="en-US" w:eastAsia="zh-CN"/>
          </w:rPr>
          <w:t>Unstructured Supplementary Service Data (USSD); Stage 2</w:t>
        </w:r>
      </w:ins>
    </w:p>
    <w:p w:rsidR="00395223" w:rsidRDefault="00395223" w:rsidP="00395223">
      <w:pPr>
        <w:widowControl w:val="0"/>
        <w:tabs>
          <w:tab w:val="clear" w:pos="1134"/>
          <w:tab w:val="clear" w:pos="1871"/>
          <w:tab w:val="clear" w:pos="2268"/>
          <w:tab w:val="left" w:pos="90"/>
        </w:tabs>
        <w:overflowPunct/>
        <w:spacing w:before="0"/>
        <w:textAlignment w:val="auto"/>
        <w:rPr>
          <w:ins w:id="863" w:author="Romano Giovanni" w:date="2017-10-23T22:14:00Z"/>
          <w:rFonts w:eastAsia="SimSun"/>
          <w:color w:val="000000"/>
          <w:szCs w:val="24"/>
          <w:lang w:val="en-US" w:eastAsia="zh-CN"/>
        </w:rPr>
      </w:pPr>
      <w:ins w:id="864" w:author="Romano Giovanni" w:date="2017-10-23T22:14:00Z">
        <w:r w:rsidRPr="00CF3217">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ins>
    </w:p>
    <w:p w:rsidR="00395223" w:rsidRPr="002D5C5B" w:rsidRDefault="00395223" w:rsidP="00395223">
      <w:pPr>
        <w:pStyle w:val="Titolo5"/>
        <w:rPr>
          <w:ins w:id="865" w:author="Romano Giovanni" w:date="2017-10-23T22:14:00Z"/>
          <w:rFonts w:eastAsia="SimSun"/>
          <w:bCs/>
          <w:color w:val="000000"/>
          <w:szCs w:val="24"/>
          <w:lang w:val="en-US" w:eastAsia="zh-CN"/>
        </w:rPr>
      </w:pPr>
      <w:ins w:id="86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7</w:t>
        </w:r>
        <w:r w:rsidRPr="00CF3217">
          <w:rPr>
            <w:rFonts w:eastAsia="SimSun"/>
            <w:bCs/>
            <w:color w:val="000000"/>
            <w:szCs w:val="24"/>
            <w:lang w:val="en-US" w:eastAsia="zh-CN"/>
          </w:rPr>
          <w:tab/>
          <w:t>TS 23.091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67" w:author="Romano Giovanni" w:date="2017-10-23T22:14:00Z"/>
          <w:rFonts w:eastAsia="SimSun"/>
          <w:b/>
          <w:bCs/>
          <w:color w:val="000000"/>
          <w:sz w:val="30"/>
          <w:szCs w:val="30"/>
          <w:lang w:val="en-US" w:eastAsia="zh-CN"/>
        </w:rPr>
      </w:pPr>
      <w:ins w:id="868" w:author="Romano Giovanni" w:date="2017-10-23T22:14:00Z">
        <w:r w:rsidRPr="00CF3217">
          <w:rPr>
            <w:rFonts w:eastAsia="SimSun"/>
            <w:b/>
            <w:bCs/>
            <w:color w:val="000000"/>
            <w:szCs w:val="24"/>
            <w:lang w:val="en-US" w:eastAsia="zh-CN"/>
          </w:rPr>
          <w:t>Explicit Call Transfer (ECT) supplementary service; Stage 2</w:t>
        </w:r>
      </w:ins>
    </w:p>
    <w:p w:rsidR="00395223" w:rsidRPr="00CF3217" w:rsidRDefault="00395223" w:rsidP="00395223">
      <w:pPr>
        <w:widowControl w:val="0"/>
        <w:tabs>
          <w:tab w:val="clear" w:pos="1134"/>
          <w:tab w:val="clear" w:pos="1871"/>
          <w:tab w:val="clear" w:pos="2268"/>
          <w:tab w:val="left" w:pos="90"/>
        </w:tabs>
        <w:overflowPunct/>
        <w:textAlignment w:val="auto"/>
        <w:rPr>
          <w:ins w:id="869" w:author="Romano Giovanni" w:date="2017-10-23T22:14:00Z"/>
          <w:rFonts w:eastAsia="SimSun"/>
          <w:color w:val="000000"/>
          <w:szCs w:val="24"/>
          <w:lang w:val="en-US" w:eastAsia="zh-CN"/>
        </w:rPr>
      </w:pPr>
      <w:ins w:id="870" w:author="Romano Giovanni" w:date="2017-10-23T22:14:00Z">
        <w:r w:rsidRPr="00CF3217">
          <w:rPr>
            <w:rFonts w:eastAsia="SimSun"/>
            <w:color w:val="000000"/>
            <w:szCs w:val="24"/>
            <w:lang w:val="en-US" w:eastAsia="zh-CN"/>
          </w:rPr>
          <w:t>This document gives the stage 2 description of the call t</w:t>
        </w:r>
        <w:r>
          <w:rPr>
            <w:rFonts w:eastAsia="SimSun"/>
            <w:color w:val="000000"/>
            <w:szCs w:val="24"/>
            <w:lang w:val="en-US" w:eastAsia="zh-CN"/>
          </w:rPr>
          <w:t>ransfer supplementary services.</w:t>
        </w:r>
      </w:ins>
    </w:p>
    <w:p w:rsidR="00395223" w:rsidRDefault="00395223" w:rsidP="00395223">
      <w:pPr>
        <w:widowControl w:val="0"/>
        <w:tabs>
          <w:tab w:val="clear" w:pos="1134"/>
          <w:tab w:val="clear" w:pos="1871"/>
          <w:tab w:val="clear" w:pos="2268"/>
          <w:tab w:val="left" w:pos="90"/>
        </w:tabs>
        <w:overflowPunct/>
        <w:spacing w:before="0"/>
        <w:textAlignment w:val="auto"/>
        <w:rPr>
          <w:ins w:id="871" w:author="Romano Giovanni" w:date="2017-10-23T22:14:00Z"/>
          <w:rFonts w:eastAsia="SimSun"/>
          <w:color w:val="000000"/>
          <w:szCs w:val="24"/>
          <w:lang w:val="en-US" w:eastAsia="zh-CN"/>
        </w:rPr>
      </w:pPr>
      <w:ins w:id="872" w:author="Romano Giovanni" w:date="2017-10-23T22:14:00Z">
        <w:r w:rsidRPr="00CF3217">
          <w:rPr>
            <w:rFonts w:eastAsia="SimSun"/>
            <w:color w:val="000000"/>
            <w:szCs w:val="24"/>
            <w:lang w:val="en-US" w:eastAsia="zh-CN"/>
          </w:rPr>
          <w:t>Only one call transfer supplementary service has been defined, this is the Explicit Call Transfer (ECT) supplementary service, and it is described in this document.</w:t>
        </w:r>
      </w:ins>
    </w:p>
    <w:p w:rsidR="00395223" w:rsidRPr="002D5C5B" w:rsidRDefault="00395223" w:rsidP="00395223">
      <w:pPr>
        <w:pStyle w:val="Titolo5"/>
        <w:rPr>
          <w:ins w:id="873" w:author="Romano Giovanni" w:date="2017-10-23T22:14:00Z"/>
          <w:rFonts w:eastAsia="SimSun"/>
          <w:bCs/>
          <w:color w:val="000000"/>
          <w:szCs w:val="24"/>
          <w:lang w:val="en-US" w:eastAsia="zh-CN"/>
        </w:rPr>
      </w:pPr>
      <w:ins w:id="87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8</w:t>
        </w:r>
        <w:r w:rsidRPr="00CF3217">
          <w:rPr>
            <w:rFonts w:eastAsia="SimSun"/>
            <w:bCs/>
            <w:color w:val="000000"/>
            <w:szCs w:val="24"/>
            <w:lang w:val="en-US" w:eastAsia="zh-CN"/>
          </w:rPr>
          <w:tab/>
          <w:t>TS 23.093</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75" w:author="Romano Giovanni" w:date="2017-10-23T22:14:00Z"/>
          <w:rFonts w:eastAsia="SimSun"/>
          <w:b/>
          <w:bCs/>
          <w:color w:val="000000"/>
          <w:sz w:val="30"/>
          <w:szCs w:val="30"/>
          <w:lang w:val="en-US" w:eastAsia="zh-CN"/>
        </w:rPr>
      </w:pPr>
      <w:ins w:id="876" w:author="Romano Giovanni" w:date="2017-10-23T22:14:00Z">
        <w:r w:rsidRPr="00CF3217">
          <w:rPr>
            <w:rFonts w:eastAsia="SimSun"/>
            <w:b/>
            <w:bCs/>
            <w:color w:val="000000"/>
            <w:szCs w:val="24"/>
            <w:lang w:val="en-US" w:eastAsia="zh-CN"/>
          </w:rPr>
          <w:t>Technical realization of Completion of Calls to Busy Subscriber (CCBS); Stage 2</w:t>
        </w:r>
      </w:ins>
    </w:p>
    <w:p w:rsidR="00395223" w:rsidRDefault="00395223" w:rsidP="00395223">
      <w:pPr>
        <w:widowControl w:val="0"/>
        <w:tabs>
          <w:tab w:val="clear" w:pos="1134"/>
          <w:tab w:val="clear" w:pos="1871"/>
          <w:tab w:val="clear" w:pos="2268"/>
          <w:tab w:val="left" w:pos="90"/>
        </w:tabs>
        <w:overflowPunct/>
        <w:spacing w:before="81"/>
        <w:textAlignment w:val="auto"/>
        <w:rPr>
          <w:ins w:id="877" w:author="Romano Giovanni" w:date="2017-10-23T22:14:00Z"/>
          <w:rFonts w:eastAsia="SimSun"/>
          <w:color w:val="000000"/>
          <w:szCs w:val="24"/>
          <w:lang w:val="en-US" w:eastAsia="zh-CN"/>
        </w:rPr>
      </w:pPr>
      <w:ins w:id="878" w:author="Romano Giovanni" w:date="2017-10-23T22:14:00Z">
        <w:r w:rsidRPr="00CF3217">
          <w:rPr>
            <w:rFonts w:eastAsia="SimSun"/>
            <w:color w:val="000000"/>
            <w:szCs w:val="24"/>
            <w:lang w:val="en-US" w:eastAsia="zh-CN"/>
          </w:rPr>
          <w:t>This document gives the stage 2 description of the Completion of Calls to Busy Subscriber (CCBS) supplementary service.</w:t>
        </w:r>
      </w:ins>
    </w:p>
    <w:p w:rsidR="00395223" w:rsidRPr="002D5C5B" w:rsidRDefault="00395223" w:rsidP="00395223">
      <w:pPr>
        <w:pStyle w:val="Titolo5"/>
        <w:rPr>
          <w:ins w:id="879" w:author="Romano Giovanni" w:date="2017-10-23T22:14:00Z"/>
          <w:rFonts w:eastAsia="SimSun"/>
          <w:bCs/>
          <w:color w:val="000000"/>
          <w:sz w:val="30"/>
          <w:szCs w:val="30"/>
          <w:lang w:val="en-US" w:eastAsia="zh-CN"/>
        </w:rPr>
      </w:pPr>
      <w:ins w:id="88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9</w:t>
        </w:r>
        <w:r w:rsidRPr="00CF3217">
          <w:rPr>
            <w:rFonts w:eastAsia="SimSun"/>
            <w:bCs/>
            <w:color w:val="000000"/>
            <w:szCs w:val="24"/>
            <w:lang w:val="en-US" w:eastAsia="zh-CN"/>
          </w:rPr>
          <w:tab/>
          <w:t>TS 23.094</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81" w:author="Romano Giovanni" w:date="2017-10-23T22:14:00Z"/>
          <w:rFonts w:eastAsia="SimSun"/>
          <w:b/>
          <w:bCs/>
          <w:color w:val="000000"/>
          <w:sz w:val="30"/>
          <w:szCs w:val="30"/>
          <w:lang w:val="en-US" w:eastAsia="zh-CN"/>
        </w:rPr>
      </w:pPr>
      <w:ins w:id="882" w:author="Romano Giovanni" w:date="2017-10-23T22:14:00Z">
        <w:r w:rsidRPr="00CF3217">
          <w:rPr>
            <w:rFonts w:eastAsia="SimSun"/>
            <w:b/>
            <w:bCs/>
            <w:color w:val="000000"/>
            <w:szCs w:val="24"/>
            <w:lang w:val="en-US" w:eastAsia="zh-CN"/>
          </w:rPr>
          <w:t>Follow-Me (FM); Stage 2</w:t>
        </w:r>
      </w:ins>
    </w:p>
    <w:p w:rsidR="00395223" w:rsidRDefault="00395223" w:rsidP="0039522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883" w:author="Romano Giovanni" w:date="2017-10-23T22:14:00Z"/>
          <w:rFonts w:eastAsia="SimSun"/>
          <w:color w:val="000000"/>
          <w:szCs w:val="24"/>
          <w:lang w:val="en-US" w:eastAsia="zh-CN"/>
        </w:rPr>
      </w:pPr>
      <w:ins w:id="884" w:author="Romano Giovanni" w:date="2017-10-23T22:14:00Z">
        <w:r w:rsidRPr="00CF3217">
          <w:rPr>
            <w:rFonts w:eastAsia="SimSun"/>
            <w:color w:val="000000"/>
            <w:szCs w:val="24"/>
            <w:lang w:val="en-US" w:eastAsia="zh-CN"/>
          </w:rPr>
          <w:t>This document specifies the stage 2 description for the Follow Me feature. The Follow Me feature enables a mobile subscriber A to manipulate the Follow Me data of a remote party B in such a way that subsequent calls directed to remote party B will be forwarded to subscriber A.</w:t>
        </w:r>
      </w:ins>
    </w:p>
    <w:p w:rsidR="00395223" w:rsidRPr="002D5C5B" w:rsidRDefault="00395223" w:rsidP="00395223">
      <w:pPr>
        <w:pStyle w:val="Titolo5"/>
        <w:rPr>
          <w:ins w:id="885" w:author="Romano Giovanni" w:date="2017-10-23T22:14:00Z"/>
          <w:rFonts w:eastAsia="SimSun"/>
          <w:bCs/>
          <w:color w:val="000000"/>
          <w:szCs w:val="24"/>
          <w:lang w:val="en-US" w:eastAsia="zh-CN"/>
        </w:rPr>
      </w:pPr>
      <w:ins w:id="88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12.3.30</w:t>
        </w:r>
        <w:r w:rsidRPr="00CF3217">
          <w:rPr>
            <w:rFonts w:eastAsia="SimSun"/>
            <w:bCs/>
            <w:color w:val="000000"/>
            <w:szCs w:val="24"/>
            <w:lang w:val="en-US" w:eastAsia="zh-CN"/>
          </w:rPr>
          <w:tab/>
          <w:t>TS 23.096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87" w:author="Romano Giovanni" w:date="2017-10-23T22:14:00Z"/>
          <w:rFonts w:eastAsia="SimSun"/>
          <w:b/>
          <w:bCs/>
          <w:color w:val="000000"/>
          <w:sz w:val="30"/>
          <w:szCs w:val="30"/>
          <w:lang w:val="en-US" w:eastAsia="zh-CN"/>
        </w:rPr>
      </w:pPr>
      <w:ins w:id="888" w:author="Romano Giovanni" w:date="2017-10-23T22:14:00Z">
        <w:r w:rsidRPr="00CF3217">
          <w:rPr>
            <w:rFonts w:eastAsia="SimSun"/>
            <w:b/>
            <w:bCs/>
            <w:color w:val="000000"/>
            <w:szCs w:val="24"/>
            <w:lang w:val="en-US" w:eastAsia="zh-CN"/>
          </w:rPr>
          <w:t>Name identification supplementary services;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889" w:author="Romano Giovanni" w:date="2017-10-23T22:14:00Z"/>
          <w:rFonts w:eastAsia="SimSun"/>
          <w:color w:val="000000"/>
          <w:szCs w:val="24"/>
          <w:lang w:val="en-US" w:eastAsia="zh-CN"/>
        </w:rPr>
      </w:pPr>
      <w:ins w:id="890" w:author="Romano Giovanni" w:date="2017-10-23T22:14:00Z">
        <w:r w:rsidRPr="00CF3217">
          <w:rPr>
            <w:rFonts w:eastAsia="SimSun"/>
            <w:color w:val="000000"/>
            <w:szCs w:val="24"/>
            <w:lang w:val="en-US" w:eastAsia="zh-CN"/>
          </w:rPr>
          <w:t xml:space="preserve">This document gives the stage 2 description of the Name Identification Supplementary Services. </w:t>
        </w:r>
      </w:ins>
    </w:p>
    <w:p w:rsidR="00395223" w:rsidRDefault="00395223" w:rsidP="0039522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891" w:author="Romano Giovanni" w:date="2017-10-23T22:14:00Z"/>
          <w:rFonts w:eastAsia="SimSun"/>
          <w:color w:val="000000"/>
          <w:szCs w:val="24"/>
          <w:lang w:val="en-US" w:eastAsia="zh-CN"/>
        </w:rPr>
      </w:pPr>
      <w:ins w:id="892" w:author="Romano Giovanni" w:date="2017-10-23T22:14:00Z">
        <w:r w:rsidRPr="00CF3217">
          <w:rPr>
            <w:rFonts w:eastAsia="SimSun"/>
            <w:color w:val="000000"/>
            <w:szCs w:val="24"/>
            <w:lang w:val="en-US" w:eastAsia="zh-CN"/>
          </w:rPr>
          <w:lastRenderedPageBreak/>
          <w:t>The group of Name Identification Supplementary Services contains the following Supplementary Service: CNAP - Calling name presentation.</w:t>
        </w:r>
      </w:ins>
    </w:p>
    <w:p w:rsidR="00395223" w:rsidRPr="002D5C5B" w:rsidRDefault="00395223" w:rsidP="00395223">
      <w:pPr>
        <w:pStyle w:val="Titolo5"/>
        <w:rPr>
          <w:ins w:id="893" w:author="Romano Giovanni" w:date="2017-10-23T22:14:00Z"/>
          <w:rFonts w:eastAsia="SimSun"/>
          <w:bCs/>
          <w:color w:val="000000"/>
          <w:szCs w:val="24"/>
          <w:lang w:val="en-US" w:eastAsia="zh-CN"/>
        </w:rPr>
      </w:pPr>
      <w:ins w:id="89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12.3.31</w:t>
        </w:r>
        <w:r w:rsidRPr="00CF3217">
          <w:rPr>
            <w:rFonts w:eastAsia="SimSun"/>
            <w:bCs/>
            <w:color w:val="000000"/>
            <w:szCs w:val="24"/>
            <w:lang w:val="en-US" w:eastAsia="zh-CN"/>
          </w:rPr>
          <w:tab/>
          <w:t>TS 23.101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895" w:author="Romano Giovanni" w:date="2017-10-23T22:14:00Z"/>
          <w:rFonts w:eastAsia="SimSun"/>
          <w:b/>
          <w:bCs/>
          <w:color w:val="000000"/>
          <w:sz w:val="30"/>
          <w:szCs w:val="30"/>
          <w:lang w:val="en-US" w:eastAsia="zh-CN"/>
        </w:rPr>
      </w:pPr>
      <w:ins w:id="896" w:author="Romano Giovanni" w:date="2017-10-23T22:14:00Z">
        <w:r w:rsidRPr="00CF3217">
          <w:rPr>
            <w:rFonts w:eastAsia="SimSun"/>
            <w:b/>
            <w:bCs/>
            <w:color w:val="000000"/>
            <w:szCs w:val="24"/>
            <w:lang w:val="en-US" w:eastAsia="zh-CN"/>
          </w:rPr>
          <w:t>General Universal Mobile Telecommunications System (UMTS) architecture</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897" w:author="Romano Giovanni" w:date="2017-10-23T22:14:00Z"/>
          <w:rFonts w:eastAsia="SimSun"/>
          <w:color w:val="000000"/>
          <w:sz w:val="27"/>
          <w:szCs w:val="27"/>
          <w:lang w:val="en-US" w:eastAsia="zh-CN"/>
        </w:rPr>
      </w:pPr>
      <w:ins w:id="898" w:author="Romano Giovanni" w:date="2017-10-23T22:14:00Z">
        <w:r w:rsidRPr="00CF3217">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ins>
    </w:p>
    <w:p w:rsidR="00395223" w:rsidRPr="002D5C5B" w:rsidRDefault="00395223" w:rsidP="00395223">
      <w:pPr>
        <w:pStyle w:val="Titolo5"/>
        <w:rPr>
          <w:ins w:id="899" w:author="Romano Giovanni" w:date="2017-10-23T22:14:00Z"/>
          <w:rFonts w:eastAsia="SimSun"/>
          <w:bCs/>
          <w:color w:val="000000"/>
          <w:szCs w:val="24"/>
          <w:lang w:val="en-US" w:eastAsia="zh-CN"/>
        </w:rPr>
      </w:pPr>
      <w:ins w:id="90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12.3.32</w:t>
        </w:r>
        <w:r w:rsidRPr="00CF3217">
          <w:rPr>
            <w:rFonts w:eastAsia="SimSun"/>
            <w:bCs/>
            <w:color w:val="000000"/>
            <w:szCs w:val="24"/>
            <w:lang w:val="en-US" w:eastAsia="zh-CN"/>
          </w:rPr>
          <w:tab/>
          <w:t>TS 23.107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01" w:author="Romano Giovanni" w:date="2017-10-23T22:14:00Z"/>
          <w:rFonts w:eastAsia="SimSun"/>
          <w:b/>
          <w:bCs/>
          <w:color w:val="000000"/>
          <w:sz w:val="30"/>
          <w:szCs w:val="30"/>
          <w:lang w:val="en-US" w:eastAsia="zh-CN"/>
        </w:rPr>
      </w:pPr>
      <w:ins w:id="902" w:author="Romano Giovanni" w:date="2017-10-23T22:14:00Z">
        <w:r w:rsidRPr="00CF3217">
          <w:rPr>
            <w:rFonts w:eastAsia="SimSun"/>
            <w:b/>
            <w:bCs/>
            <w:color w:val="000000"/>
            <w:szCs w:val="24"/>
            <w:lang w:val="en-US" w:eastAsia="zh-CN"/>
          </w:rPr>
          <w:t>Quality of Service (</w:t>
        </w:r>
        <w:proofErr w:type="spellStart"/>
        <w:r w:rsidRPr="00CF3217">
          <w:rPr>
            <w:rFonts w:eastAsia="SimSun"/>
            <w:b/>
            <w:bCs/>
            <w:color w:val="000000"/>
            <w:szCs w:val="24"/>
            <w:lang w:val="en-US" w:eastAsia="zh-CN"/>
          </w:rPr>
          <w:t>QoS</w:t>
        </w:r>
        <w:proofErr w:type="spellEnd"/>
        <w:r w:rsidRPr="00CF3217">
          <w:rPr>
            <w:rFonts w:eastAsia="SimSun"/>
            <w:b/>
            <w:bCs/>
            <w:color w:val="000000"/>
            <w:szCs w:val="24"/>
            <w:lang w:val="en-US" w:eastAsia="zh-CN"/>
          </w:rPr>
          <w:t>) concept and architecture</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03" w:author="Romano Giovanni" w:date="2017-10-23T22:14:00Z"/>
          <w:rFonts w:eastAsia="SimSun"/>
          <w:color w:val="000000"/>
          <w:sz w:val="27"/>
          <w:szCs w:val="27"/>
          <w:lang w:val="en-US" w:eastAsia="zh-CN"/>
        </w:rPr>
      </w:pPr>
      <w:ins w:id="904" w:author="Romano Giovanni" w:date="2017-10-23T22:14:00Z">
        <w:r w:rsidRPr="00CF3217">
          <w:rPr>
            <w:rFonts w:eastAsia="SimSun"/>
            <w:color w:val="000000"/>
            <w:szCs w:val="24"/>
            <w:lang w:val="en-US" w:eastAsia="zh-CN"/>
          </w:rPr>
          <w:t xml:space="preserve">This specification describes the framework for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in UMTS. The document shall be used as a living document which will cover all issues related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in UMTS.</w:t>
        </w:r>
      </w:ins>
    </w:p>
    <w:p w:rsidR="00395223" w:rsidRPr="002D5C5B" w:rsidRDefault="00395223" w:rsidP="00395223">
      <w:pPr>
        <w:pStyle w:val="Titolo5"/>
        <w:rPr>
          <w:ins w:id="905" w:author="Romano Giovanni" w:date="2017-10-23T22:14:00Z"/>
          <w:rFonts w:eastAsia="SimSun"/>
          <w:bCs/>
          <w:color w:val="000000"/>
          <w:szCs w:val="24"/>
          <w:lang w:val="en-US" w:eastAsia="zh-CN"/>
        </w:rPr>
      </w:pPr>
      <w:ins w:id="90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12.3.33</w:t>
        </w:r>
        <w:r w:rsidRPr="00CF3217">
          <w:rPr>
            <w:rFonts w:eastAsia="SimSun"/>
            <w:bCs/>
            <w:color w:val="000000"/>
            <w:szCs w:val="24"/>
            <w:lang w:val="en-US" w:eastAsia="zh-CN"/>
          </w:rPr>
          <w:tab/>
          <w:t>TS 23.108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07" w:author="Romano Giovanni" w:date="2017-10-23T22:14:00Z"/>
          <w:rFonts w:eastAsia="SimSun"/>
          <w:b/>
          <w:bCs/>
          <w:color w:val="000000"/>
          <w:sz w:val="30"/>
          <w:szCs w:val="30"/>
          <w:lang w:val="en-US" w:eastAsia="zh-CN"/>
        </w:rPr>
      </w:pPr>
      <w:ins w:id="908" w:author="Romano Giovanni" w:date="2017-10-23T22:14:00Z">
        <w:r w:rsidRPr="00CF3217">
          <w:rPr>
            <w:rFonts w:eastAsia="SimSun"/>
            <w:b/>
            <w:bCs/>
            <w:color w:val="000000"/>
            <w:szCs w:val="24"/>
            <w:lang w:val="en-US" w:eastAsia="zh-CN"/>
          </w:rPr>
          <w:t>Mobile radio interface layer 3 specification, core network protocols; Stage 2</w:t>
        </w:r>
      </w:ins>
    </w:p>
    <w:p w:rsidR="00395223" w:rsidRDefault="00395223" w:rsidP="00395223">
      <w:pPr>
        <w:widowControl w:val="0"/>
        <w:tabs>
          <w:tab w:val="clear" w:pos="1134"/>
          <w:tab w:val="clear" w:pos="1871"/>
          <w:tab w:val="clear" w:pos="2268"/>
          <w:tab w:val="left" w:pos="90"/>
        </w:tabs>
        <w:overflowPunct/>
        <w:spacing w:before="0"/>
        <w:textAlignment w:val="auto"/>
        <w:rPr>
          <w:ins w:id="909" w:author="Romano Giovanni" w:date="2017-10-23T22:14:00Z"/>
          <w:rFonts w:eastAsia="SimSun"/>
          <w:color w:val="000000"/>
          <w:szCs w:val="24"/>
          <w:lang w:val="en-US" w:eastAsia="zh-CN"/>
        </w:rPr>
      </w:pPr>
      <w:ins w:id="910" w:author="Romano Giovanni" w:date="2017-10-23T22:14:00Z">
        <w:r w:rsidRPr="00CF3217">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ins>
    </w:p>
    <w:p w:rsidR="00395223" w:rsidRPr="002D5C5B" w:rsidRDefault="00395223" w:rsidP="00395223">
      <w:pPr>
        <w:pStyle w:val="Titolo5"/>
        <w:rPr>
          <w:ins w:id="911" w:author="Romano Giovanni" w:date="2017-10-23T22:14:00Z"/>
          <w:rFonts w:eastAsia="SimSun"/>
          <w:bCs/>
          <w:color w:val="000000"/>
          <w:szCs w:val="24"/>
          <w:lang w:val="en-US" w:eastAsia="zh-CN"/>
        </w:rPr>
      </w:pPr>
      <w:ins w:id="91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4</w:t>
        </w:r>
        <w:r w:rsidRPr="00CF3217">
          <w:rPr>
            <w:rFonts w:eastAsia="SimSun"/>
            <w:bCs/>
            <w:color w:val="000000"/>
            <w:szCs w:val="24"/>
            <w:lang w:val="en-US" w:eastAsia="zh-CN"/>
          </w:rPr>
          <w:tab/>
          <w:t>TS 23.110</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13" w:author="Romano Giovanni" w:date="2017-10-23T22:14:00Z"/>
          <w:rFonts w:eastAsia="SimSun"/>
          <w:b/>
          <w:bCs/>
          <w:color w:val="000000"/>
          <w:sz w:val="30"/>
          <w:szCs w:val="30"/>
          <w:lang w:val="en-US" w:eastAsia="zh-CN"/>
        </w:rPr>
      </w:pPr>
      <w:ins w:id="914" w:author="Romano Giovanni" w:date="2017-10-23T22:14:00Z">
        <w:r w:rsidRPr="00CF3217">
          <w:rPr>
            <w:rFonts w:eastAsia="SimSun"/>
            <w:b/>
            <w:bCs/>
            <w:color w:val="000000"/>
            <w:szCs w:val="24"/>
            <w:lang w:val="en-US" w:eastAsia="zh-CN"/>
          </w:rPr>
          <w:t>Universal Mobile Telecommunications System (UMTS) access stratum; Services and functions</w:t>
        </w:r>
      </w:ins>
    </w:p>
    <w:p w:rsidR="00395223" w:rsidRDefault="00395223" w:rsidP="00395223">
      <w:pPr>
        <w:widowControl w:val="0"/>
        <w:tabs>
          <w:tab w:val="clear" w:pos="1134"/>
          <w:tab w:val="clear" w:pos="1871"/>
          <w:tab w:val="clear" w:pos="2268"/>
          <w:tab w:val="left" w:pos="90"/>
        </w:tabs>
        <w:overflowPunct/>
        <w:spacing w:before="0"/>
        <w:textAlignment w:val="auto"/>
        <w:rPr>
          <w:ins w:id="915" w:author="Romano Giovanni" w:date="2017-10-23T22:14:00Z"/>
          <w:rFonts w:eastAsia="SimSun"/>
          <w:color w:val="000000"/>
          <w:szCs w:val="24"/>
          <w:lang w:val="en-US" w:eastAsia="zh-CN"/>
        </w:rPr>
      </w:pPr>
      <w:ins w:id="916" w:author="Romano Giovanni" w:date="2017-10-23T22:14:00Z">
        <w:r w:rsidRPr="00CF3217">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ins>
    </w:p>
    <w:p w:rsidR="00395223" w:rsidRPr="002D5C5B" w:rsidRDefault="00395223" w:rsidP="00395223">
      <w:pPr>
        <w:pStyle w:val="Titolo5"/>
        <w:rPr>
          <w:ins w:id="917" w:author="Romano Giovanni" w:date="2017-10-23T22:14:00Z"/>
          <w:rFonts w:eastAsia="SimSun"/>
          <w:bCs/>
          <w:color w:val="000000"/>
          <w:szCs w:val="24"/>
          <w:lang w:val="en-US" w:eastAsia="zh-CN"/>
        </w:rPr>
      </w:pPr>
      <w:ins w:id="91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5</w:t>
        </w:r>
        <w:r w:rsidRPr="00CF3217">
          <w:rPr>
            <w:rFonts w:eastAsia="SimSun"/>
            <w:bCs/>
            <w:color w:val="000000"/>
            <w:szCs w:val="24"/>
            <w:lang w:val="en-US" w:eastAsia="zh-CN"/>
          </w:rPr>
          <w:tab/>
          <w:t>TS 23.122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19" w:author="Romano Giovanni" w:date="2017-10-23T22:14:00Z"/>
          <w:rFonts w:eastAsia="SimSun"/>
          <w:b/>
          <w:bCs/>
          <w:color w:val="000000"/>
          <w:sz w:val="30"/>
          <w:szCs w:val="30"/>
          <w:lang w:val="en-US" w:eastAsia="zh-CN"/>
        </w:rPr>
      </w:pPr>
      <w:ins w:id="920" w:author="Romano Giovanni" w:date="2017-10-23T22:14:00Z">
        <w:r w:rsidRPr="00CF3217">
          <w:rPr>
            <w:rFonts w:eastAsia="SimSun"/>
            <w:b/>
            <w:bCs/>
            <w:color w:val="000000"/>
            <w:szCs w:val="24"/>
            <w:lang w:val="en-US" w:eastAsia="zh-CN"/>
          </w:rPr>
          <w:t>Non-Access-Stratum (NAS) functions related to Mobile Station (MS) in idle mode</w:t>
        </w:r>
      </w:ins>
    </w:p>
    <w:p w:rsidR="00395223" w:rsidRDefault="00395223" w:rsidP="00395223">
      <w:pPr>
        <w:widowControl w:val="0"/>
        <w:tabs>
          <w:tab w:val="clear" w:pos="1134"/>
          <w:tab w:val="clear" w:pos="1871"/>
          <w:tab w:val="clear" w:pos="2268"/>
          <w:tab w:val="left" w:pos="90"/>
        </w:tabs>
        <w:overflowPunct/>
        <w:spacing w:before="0"/>
        <w:textAlignment w:val="auto"/>
        <w:rPr>
          <w:ins w:id="921" w:author="Romano Giovanni" w:date="2017-10-23T22:14:00Z"/>
          <w:rFonts w:eastAsia="SimSun"/>
          <w:color w:val="000000"/>
          <w:szCs w:val="24"/>
          <w:lang w:val="en-US" w:eastAsia="zh-CN"/>
        </w:rPr>
      </w:pPr>
      <w:ins w:id="922" w:author="Romano Giovanni" w:date="2017-10-23T22:14:00Z">
        <w:r w:rsidRPr="00CF3217">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CF3217">
          <w:rPr>
            <w:rFonts w:eastAsia="SimSun"/>
            <w:color w:val="000000"/>
            <w:sz w:val="27"/>
            <w:szCs w:val="27"/>
            <w:lang w:val="en-US" w:eastAsia="zh-CN"/>
          </w:rPr>
          <w:t xml:space="preserve"> </w:t>
        </w:r>
        <w:r w:rsidRPr="00CF3217">
          <w:rPr>
            <w:rFonts w:eastAsia="SimSun"/>
            <w:color w:val="000000"/>
            <w:szCs w:val="24"/>
            <w:lang w:val="en-US" w:eastAsia="zh-CN"/>
          </w:rPr>
          <w:t>call but having a dedicated connection. It also describes the corresponding network functions.</w:t>
        </w:r>
      </w:ins>
    </w:p>
    <w:p w:rsidR="00395223" w:rsidRDefault="00395223" w:rsidP="00395223">
      <w:pPr>
        <w:tabs>
          <w:tab w:val="clear" w:pos="1134"/>
          <w:tab w:val="clear" w:pos="1871"/>
          <w:tab w:val="clear" w:pos="2268"/>
        </w:tabs>
        <w:overflowPunct/>
        <w:autoSpaceDE/>
        <w:autoSpaceDN/>
        <w:adjustRightInd/>
        <w:spacing w:before="0"/>
        <w:textAlignment w:val="auto"/>
        <w:rPr>
          <w:ins w:id="923" w:author="Romano Giovanni" w:date="2017-10-23T22:14:00Z"/>
          <w:rFonts w:eastAsiaTheme="minorEastAsia"/>
          <w:b/>
          <w:bCs/>
          <w:color w:val="000000"/>
          <w:sz w:val="18"/>
          <w:szCs w:val="18"/>
          <w:lang w:val="en-US" w:eastAsia="zh-CN"/>
        </w:rPr>
      </w:pPr>
      <w:ins w:id="924" w:author="Romano Giovanni" w:date="2017-10-23T22:14:00Z">
        <w:r>
          <w:rPr>
            <w:rFonts w:eastAsiaTheme="minorEastAsia"/>
            <w:b/>
            <w:bCs/>
            <w:color w:val="000000"/>
            <w:sz w:val="18"/>
            <w:szCs w:val="18"/>
            <w:lang w:val="en-US" w:eastAsia="zh-CN"/>
          </w:rPr>
          <w:br w:type="page"/>
        </w:r>
      </w:ins>
    </w:p>
    <w:p w:rsidR="00395223" w:rsidRPr="002D5C5B" w:rsidRDefault="00395223" w:rsidP="00395223">
      <w:pPr>
        <w:pStyle w:val="Titolo5"/>
        <w:rPr>
          <w:ins w:id="925" w:author="Romano Giovanni" w:date="2017-10-23T22:14:00Z"/>
          <w:rFonts w:eastAsia="SimSun"/>
          <w:bCs/>
          <w:color w:val="000000"/>
          <w:szCs w:val="24"/>
          <w:lang w:val="en-US" w:eastAsia="zh-CN"/>
        </w:rPr>
      </w:pPr>
      <w:ins w:id="926" w:author="Romano Giovanni" w:date="2017-10-23T22:14:00Z">
        <w:r w:rsidRPr="00CF3217">
          <w:rPr>
            <w:rFonts w:eastAsia="SimSun"/>
            <w:bCs/>
            <w:color w:val="000000"/>
            <w:szCs w:val="24"/>
            <w:lang w:val="en-US" w:eastAsia="zh-CN"/>
          </w:rPr>
          <w:lastRenderedPageBreak/>
          <w:t>5.1.2.</w:t>
        </w:r>
        <w:r>
          <w:rPr>
            <w:rFonts w:eastAsia="SimSun"/>
            <w:bCs/>
            <w:color w:val="000000"/>
            <w:szCs w:val="24"/>
            <w:lang w:val="en-US" w:eastAsia="zh-CN"/>
          </w:rPr>
          <w:t>12.3.36</w:t>
        </w:r>
        <w:r w:rsidRPr="00CF3217">
          <w:rPr>
            <w:rFonts w:eastAsia="SimSun"/>
            <w:bCs/>
            <w:color w:val="000000"/>
            <w:szCs w:val="24"/>
            <w:lang w:val="en-US" w:eastAsia="zh-CN"/>
          </w:rPr>
          <w:tab/>
          <w:t>TS 23.141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27" w:author="Romano Giovanni" w:date="2017-10-23T22:14:00Z"/>
          <w:rFonts w:eastAsia="SimSun"/>
          <w:b/>
          <w:bCs/>
          <w:color w:val="000000"/>
          <w:sz w:val="30"/>
          <w:szCs w:val="30"/>
          <w:lang w:val="en-US" w:eastAsia="zh-CN"/>
        </w:rPr>
      </w:pPr>
      <w:ins w:id="928" w:author="Romano Giovanni" w:date="2017-10-23T22:14:00Z">
        <w:r w:rsidRPr="00CF3217">
          <w:rPr>
            <w:rFonts w:eastAsia="SimSun"/>
            <w:b/>
            <w:bCs/>
            <w:color w:val="000000"/>
            <w:szCs w:val="24"/>
            <w:lang w:val="en-US" w:eastAsia="zh-CN"/>
          </w:rPr>
          <w:t>Presence service; Architecture and functional description</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29" w:author="Romano Giovanni" w:date="2017-10-23T22:14:00Z"/>
          <w:rFonts w:eastAsia="SimSun"/>
          <w:color w:val="000000"/>
          <w:sz w:val="27"/>
          <w:szCs w:val="27"/>
          <w:lang w:val="en-US" w:eastAsia="zh-CN"/>
        </w:rPr>
      </w:pPr>
      <w:ins w:id="930" w:author="Romano Giovanni" w:date="2017-10-23T22:14:00Z">
        <w:r w:rsidRPr="00CF3217">
          <w:rPr>
            <w:rFonts w:eastAsia="SimSun"/>
            <w:color w:val="000000"/>
            <w:szCs w:val="24"/>
            <w:lang w:val="en-US" w:eastAsia="zh-CN"/>
          </w:rPr>
          <w:t>This document describes the stage 2 description (architectural solution and functionalities) for the Presence Service, which includes the elements</w:t>
        </w:r>
        <w:r w:rsidRPr="00CF3217">
          <w:rPr>
            <w:rFonts w:eastAsia="SimSun"/>
            <w:color w:val="000000"/>
            <w:sz w:val="30"/>
            <w:szCs w:val="30"/>
            <w:lang w:val="en-US" w:eastAsia="zh-CN"/>
          </w:rPr>
          <w:t xml:space="preserve"> </w:t>
        </w:r>
        <w:r w:rsidRPr="00CF3217">
          <w:rPr>
            <w:rFonts w:eastAsia="SimSun"/>
            <w:color w:val="000000"/>
            <w:szCs w:val="24"/>
            <w:lang w:val="en-US" w:eastAsia="zh-CN"/>
          </w:rPr>
          <w:t>necessary to realize the stage 1 requirements in TS 22.141.</w:t>
        </w:r>
      </w:ins>
    </w:p>
    <w:p w:rsidR="00395223" w:rsidRPr="002D5C5B" w:rsidRDefault="00395223" w:rsidP="00395223">
      <w:pPr>
        <w:pStyle w:val="Titolo5"/>
        <w:rPr>
          <w:ins w:id="931" w:author="Romano Giovanni" w:date="2017-10-23T22:14:00Z"/>
          <w:rFonts w:eastAsia="SimSun"/>
          <w:bCs/>
          <w:color w:val="000000"/>
          <w:szCs w:val="24"/>
          <w:lang w:val="en-US" w:eastAsia="zh-CN"/>
        </w:rPr>
      </w:pPr>
      <w:ins w:id="93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7</w:t>
        </w:r>
        <w:r w:rsidRPr="00CF3217">
          <w:rPr>
            <w:rFonts w:eastAsia="SimSun"/>
            <w:bCs/>
            <w:color w:val="000000"/>
            <w:szCs w:val="24"/>
            <w:lang w:val="en-US" w:eastAsia="zh-CN"/>
          </w:rPr>
          <w:tab/>
          <w:t>TS 23.142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33" w:author="Romano Giovanni" w:date="2017-10-23T22:14:00Z"/>
          <w:rFonts w:eastAsia="SimSun"/>
          <w:b/>
          <w:bCs/>
          <w:color w:val="000000"/>
          <w:sz w:val="30"/>
          <w:szCs w:val="30"/>
          <w:lang w:val="en-US" w:eastAsia="zh-CN"/>
        </w:rPr>
      </w:pPr>
      <w:ins w:id="934" w:author="Romano Giovanni" w:date="2017-10-23T22:14:00Z">
        <w:r w:rsidRPr="00CF3217">
          <w:rPr>
            <w:rFonts w:eastAsia="SimSun"/>
            <w:b/>
            <w:bCs/>
            <w:color w:val="000000"/>
            <w:szCs w:val="24"/>
            <w:lang w:val="en-US" w:eastAsia="zh-CN"/>
          </w:rPr>
          <w:t xml:space="preserve">Value-added Services for SMS (VAS4SMS); Interface and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flow</w:t>
        </w:r>
      </w:ins>
    </w:p>
    <w:p w:rsidR="00395223" w:rsidRDefault="00395223" w:rsidP="00395223">
      <w:pPr>
        <w:widowControl w:val="0"/>
        <w:tabs>
          <w:tab w:val="clear" w:pos="1134"/>
          <w:tab w:val="clear" w:pos="1871"/>
          <w:tab w:val="clear" w:pos="2268"/>
          <w:tab w:val="left" w:pos="90"/>
        </w:tabs>
        <w:overflowPunct/>
        <w:spacing w:before="0"/>
        <w:textAlignment w:val="auto"/>
        <w:rPr>
          <w:ins w:id="935" w:author="Romano Giovanni" w:date="2017-10-23T22:14:00Z"/>
          <w:rFonts w:eastAsia="SimSun"/>
          <w:color w:val="000000"/>
          <w:szCs w:val="24"/>
          <w:lang w:val="en-US" w:eastAsia="zh-CN"/>
        </w:rPr>
      </w:pPr>
      <w:ins w:id="936" w:author="Romano Giovanni" w:date="2017-10-23T22:14:00Z">
        <w:r w:rsidRPr="00CF3217">
          <w:rPr>
            <w:rFonts w:eastAsia="SimSun"/>
            <w:color w:val="000000"/>
            <w:szCs w:val="24"/>
            <w:lang w:val="en-US" w:eastAsia="zh-CN"/>
          </w:rPr>
          <w:t>The specification describes the Stage 2 of the VAS4SMS (Value Added Service for SMS). It includes: The logic architecture; The logic elements functionality; The signaling flows; The interaction with other features.</w:t>
        </w:r>
      </w:ins>
    </w:p>
    <w:p w:rsidR="00395223" w:rsidRPr="002D5C5B" w:rsidRDefault="00395223" w:rsidP="00395223">
      <w:pPr>
        <w:pStyle w:val="Titolo5"/>
        <w:rPr>
          <w:ins w:id="937" w:author="Romano Giovanni" w:date="2017-10-23T22:14:00Z"/>
          <w:rFonts w:eastAsia="SimSun"/>
          <w:bCs/>
          <w:color w:val="000000"/>
          <w:szCs w:val="24"/>
          <w:lang w:val="en-US" w:eastAsia="zh-CN"/>
        </w:rPr>
      </w:pPr>
      <w:ins w:id="93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8</w:t>
        </w:r>
        <w:r w:rsidRPr="00CF3217">
          <w:rPr>
            <w:rFonts w:eastAsia="SimSun"/>
            <w:bCs/>
            <w:color w:val="000000"/>
            <w:szCs w:val="24"/>
            <w:lang w:val="en-US" w:eastAsia="zh-CN"/>
          </w:rPr>
          <w:tab/>
          <w:t>TS 23.153</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39" w:author="Romano Giovanni" w:date="2017-10-23T22:14:00Z"/>
          <w:rFonts w:eastAsia="SimSun"/>
          <w:b/>
          <w:bCs/>
          <w:color w:val="000000"/>
          <w:sz w:val="30"/>
          <w:szCs w:val="30"/>
          <w:lang w:val="en-US" w:eastAsia="zh-CN"/>
        </w:rPr>
      </w:pPr>
      <w:ins w:id="940" w:author="Romano Giovanni" w:date="2017-10-23T22:14:00Z">
        <w:r w:rsidRPr="00CF3217">
          <w:rPr>
            <w:rFonts w:eastAsia="SimSun"/>
            <w:b/>
            <w:bCs/>
            <w:color w:val="000000"/>
            <w:szCs w:val="24"/>
            <w:lang w:val="en-US" w:eastAsia="zh-CN"/>
          </w:rPr>
          <w:t>Out of band transcoder control; Stage 2</w:t>
        </w:r>
      </w:ins>
    </w:p>
    <w:p w:rsidR="00395223" w:rsidRDefault="00395223" w:rsidP="00395223">
      <w:pPr>
        <w:widowControl w:val="0"/>
        <w:tabs>
          <w:tab w:val="clear" w:pos="1134"/>
          <w:tab w:val="clear" w:pos="1871"/>
          <w:tab w:val="clear" w:pos="2268"/>
          <w:tab w:val="left" w:pos="90"/>
        </w:tabs>
        <w:overflowPunct/>
        <w:spacing w:before="0"/>
        <w:textAlignment w:val="auto"/>
        <w:rPr>
          <w:ins w:id="941" w:author="Romano Giovanni" w:date="2017-10-23T22:14:00Z"/>
          <w:rFonts w:eastAsia="SimSun"/>
          <w:color w:val="000000"/>
          <w:szCs w:val="24"/>
          <w:lang w:val="en-US" w:eastAsia="zh-CN"/>
        </w:rPr>
      </w:pPr>
      <w:ins w:id="942" w:author="Romano Giovanni" w:date="2017-10-23T22:14:00Z">
        <w:r w:rsidRPr="00CF3217">
          <w:rPr>
            <w:rFonts w:eastAsia="SimSun"/>
            <w:color w:val="000000"/>
            <w:szCs w:val="24"/>
            <w:lang w:val="en-US" w:eastAsia="zh-CN"/>
          </w:rPr>
          <w:t xml:space="preserve">This document specifies the stage 2 description of the Out-of-Band Transcoder Control for speech services. It describes the principles and procedures to support Transcoder Free Operation, Tandem Free Operation and the interworking between </w:t>
        </w:r>
        <w:proofErr w:type="spellStart"/>
        <w:r w:rsidRPr="00CF3217">
          <w:rPr>
            <w:rFonts w:eastAsia="SimSun"/>
            <w:color w:val="000000"/>
            <w:szCs w:val="24"/>
            <w:lang w:val="en-US" w:eastAsia="zh-CN"/>
          </w:rPr>
          <w:t>TrFO</w:t>
        </w:r>
        <w:proofErr w:type="spellEnd"/>
        <w:r w:rsidRPr="00CF3217">
          <w:rPr>
            <w:rFonts w:eastAsia="SimSun"/>
            <w:color w:val="000000"/>
            <w:szCs w:val="24"/>
            <w:lang w:val="en-US" w:eastAsia="zh-CN"/>
          </w:rPr>
          <w:t xml:space="preserve"> and TFO. Transcoder at the edge is also part of this document.</w:t>
        </w:r>
      </w:ins>
    </w:p>
    <w:p w:rsidR="00270407" w:rsidRPr="00270407" w:rsidRDefault="00270407" w:rsidP="00270407">
      <w:pPr>
        <w:pStyle w:val="Titolo5"/>
        <w:rPr>
          <w:ins w:id="943" w:author="Romano Giovanni" w:date="2017-10-24T02:49:00Z"/>
          <w:rFonts w:eastAsia="SimSun"/>
          <w:bCs/>
          <w:color w:val="000000"/>
          <w:szCs w:val="24"/>
          <w:highlight w:val="yellow"/>
          <w:lang w:val="en-US" w:eastAsia="zh-CN"/>
        </w:rPr>
      </w:pPr>
      <w:ins w:id="944" w:author="Romano Giovanni" w:date="2017-10-24T02:49:00Z">
        <w:r w:rsidRPr="00270407">
          <w:rPr>
            <w:rFonts w:eastAsia="SimSun"/>
            <w:bCs/>
            <w:color w:val="000000"/>
            <w:szCs w:val="24"/>
            <w:highlight w:val="yellow"/>
            <w:lang w:val="en-US" w:eastAsia="zh-CN"/>
          </w:rPr>
          <w:t>5.1.2.12.3.39</w:t>
        </w:r>
        <w:r w:rsidRPr="00270407">
          <w:rPr>
            <w:rFonts w:eastAsia="SimSun"/>
            <w:bCs/>
            <w:color w:val="000000"/>
            <w:szCs w:val="24"/>
            <w:highlight w:val="yellow"/>
            <w:lang w:val="en-US" w:eastAsia="zh-CN"/>
          </w:rPr>
          <w:tab/>
          <w:t>TS 23.161</w:t>
        </w:r>
      </w:ins>
    </w:p>
    <w:p w:rsidR="00270407" w:rsidRPr="00270407" w:rsidRDefault="00270407" w:rsidP="00270407">
      <w:pPr>
        <w:widowControl w:val="0"/>
        <w:tabs>
          <w:tab w:val="clear" w:pos="1134"/>
          <w:tab w:val="clear" w:pos="1871"/>
          <w:tab w:val="clear" w:pos="2268"/>
          <w:tab w:val="left" w:pos="90"/>
        </w:tabs>
        <w:overflowPunct/>
        <w:spacing w:before="91"/>
        <w:textAlignment w:val="auto"/>
        <w:rPr>
          <w:ins w:id="945" w:author="Romano Giovanni" w:date="2017-10-24T02:49:00Z"/>
          <w:rFonts w:eastAsia="SimSun"/>
          <w:b/>
          <w:bCs/>
          <w:color w:val="000000"/>
          <w:szCs w:val="24"/>
          <w:highlight w:val="yellow"/>
          <w:lang w:val="en-US" w:eastAsia="zh-CN"/>
        </w:rPr>
      </w:pPr>
      <w:ins w:id="946" w:author="Romano Giovanni" w:date="2017-10-24T02:49:00Z">
        <w:r w:rsidRPr="00270407">
          <w:rPr>
            <w:rFonts w:eastAsia="SimSun"/>
            <w:b/>
            <w:bCs/>
            <w:color w:val="000000"/>
            <w:szCs w:val="24"/>
            <w:highlight w:val="yellow"/>
            <w:lang w:val="en-US" w:eastAsia="zh-CN"/>
          </w:rPr>
          <w:t>Network-Based IP Flow Mobility (NBIFOM); Stage 2</w:t>
        </w:r>
      </w:ins>
    </w:p>
    <w:p w:rsidR="00270407" w:rsidRPr="00270407" w:rsidRDefault="00270407" w:rsidP="00270407">
      <w:pPr>
        <w:rPr>
          <w:ins w:id="947" w:author="Romano Giovanni" w:date="2017-10-24T02:49:00Z"/>
          <w:rFonts w:eastAsia="SimSun"/>
          <w:color w:val="000000"/>
          <w:szCs w:val="24"/>
          <w:lang w:val="en-US" w:eastAsia="zh-CN"/>
        </w:rPr>
      </w:pPr>
      <w:ins w:id="948" w:author="Romano Giovanni" w:date="2017-10-24T02:49:00Z">
        <w:r w:rsidRPr="00270407">
          <w:rPr>
            <w:rFonts w:eastAsia="SimSun"/>
            <w:color w:val="000000"/>
            <w:szCs w:val="24"/>
            <w:highlight w:val="yellow"/>
            <w:lang w:val="en-US" w:eastAsia="zh-CN"/>
          </w:rPr>
          <w:t>The scope of this document is to specify the support of NBIFOM (Network based IP Flow Mobility) i.e. IP flow mobility based on network mobility protocols. This feature supports PDN connections that are simultaneously connected over 3GPP access (i.e. S5/S8 connection to a PDN GW) and a WLAN access (i.e. S2a or S2b connection to the same PDN GW).</w:t>
        </w:r>
      </w:ins>
    </w:p>
    <w:p w:rsidR="00395223" w:rsidRPr="002D5C5B" w:rsidRDefault="00395223" w:rsidP="00395223">
      <w:pPr>
        <w:pStyle w:val="Titolo5"/>
        <w:rPr>
          <w:ins w:id="949" w:author="Romano Giovanni" w:date="2017-10-23T22:14:00Z"/>
          <w:rFonts w:eastAsia="SimSun"/>
          <w:bCs/>
          <w:color w:val="000000"/>
          <w:szCs w:val="24"/>
          <w:lang w:val="en-US" w:eastAsia="zh-CN"/>
        </w:rPr>
      </w:pPr>
      <w:ins w:id="95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951" w:author="Romano Giovanni" w:date="2017-10-24T02:49:00Z">
        <w:r w:rsidR="00270407">
          <w:rPr>
            <w:rFonts w:eastAsia="SimSun"/>
            <w:bCs/>
            <w:color w:val="000000"/>
            <w:szCs w:val="24"/>
            <w:lang w:val="en-US" w:eastAsia="zh-CN"/>
          </w:rPr>
          <w:t>40</w:t>
        </w:r>
      </w:ins>
      <w:ins w:id="952" w:author="Romano Giovanni" w:date="2017-10-23T22:14:00Z">
        <w:r w:rsidRPr="00CF3217">
          <w:rPr>
            <w:rFonts w:eastAsia="SimSun"/>
            <w:bCs/>
            <w:color w:val="000000"/>
            <w:szCs w:val="24"/>
            <w:lang w:val="en-US" w:eastAsia="zh-CN"/>
          </w:rPr>
          <w:tab/>
          <w:t>TS 23.167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53" w:author="Romano Giovanni" w:date="2017-10-23T22:14:00Z"/>
          <w:rFonts w:eastAsia="SimSun"/>
          <w:b/>
          <w:bCs/>
          <w:color w:val="000000"/>
          <w:sz w:val="30"/>
          <w:szCs w:val="30"/>
          <w:lang w:val="en-US" w:eastAsia="zh-CN"/>
        </w:rPr>
      </w:pPr>
      <w:ins w:id="954" w:author="Romano Giovanni" w:date="2017-10-23T22:14:00Z">
        <w:r w:rsidRPr="00CF3217">
          <w:rPr>
            <w:rFonts w:eastAsia="SimSun"/>
            <w:b/>
            <w:bCs/>
            <w:color w:val="000000"/>
            <w:szCs w:val="24"/>
            <w:lang w:val="en-US" w:eastAsia="zh-CN"/>
          </w:rPr>
          <w:t>IP Multimedia Subsystem (IMS) emergency sessions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55" w:author="Romano Giovanni" w:date="2017-10-23T22:14:00Z"/>
          <w:rFonts w:eastAsia="SimSun"/>
          <w:color w:val="000000"/>
          <w:szCs w:val="24"/>
          <w:lang w:val="en-US" w:eastAsia="zh-CN"/>
        </w:rPr>
      </w:pPr>
      <w:ins w:id="956" w:author="Romano Giovanni" w:date="2017-10-23T22:14:00Z">
        <w:r w:rsidRPr="00CF3217">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 This document covers also the Access Network aspects that are crucial for the provisioning of IMS emergency services. Other 3GPP specifications that are related to the IMS emergency services are TS 23.228</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57" w:author="Romano Giovanni" w:date="2017-10-23T22:14:00Z"/>
          <w:rFonts w:eastAsia="SimSun"/>
          <w:color w:val="000000"/>
          <w:sz w:val="27"/>
          <w:szCs w:val="27"/>
          <w:lang w:val="en-US" w:eastAsia="zh-CN"/>
        </w:rPr>
      </w:pPr>
      <w:ins w:id="958" w:author="Romano Giovanni" w:date="2017-10-23T22:14:00Z">
        <w:r w:rsidRPr="00CF3217">
          <w:rPr>
            <w:rFonts w:eastAsia="SimSun"/>
            <w:color w:val="000000"/>
            <w:szCs w:val="24"/>
            <w:lang w:val="en-US" w:eastAsia="zh-CN"/>
          </w:rPr>
          <w:t xml:space="preserve">(E-UTRA) and Evolved Universal Terrestrial Radio Access Network (E-UTRAN). Other non-3GPP specifications that are related to the IMS emergency </w:t>
        </w:r>
        <w:r w:rsidRPr="00CF3217">
          <w:rPr>
            <w:rFonts w:eastAsia="SimSun"/>
            <w:color w:val="000000"/>
            <w:szCs w:val="24"/>
            <w:lang w:val="en-US" w:eastAsia="zh-CN"/>
          </w:rPr>
          <w:lastRenderedPageBreak/>
          <w:t>services include 3GPP2 cdma2000 HRPD IP CAN, as specified in 3GPP2 X.S0060 when the UE is connected to a PDS core network and 3GPP2 X.S0057 A when the UE is connected to an EPC core network. The emergency support in different IP-CANs is described in the Informative Annex E.</w:t>
        </w:r>
      </w:ins>
    </w:p>
    <w:p w:rsidR="003F1208" w:rsidRPr="003F1208" w:rsidRDefault="003F1208" w:rsidP="003F1208">
      <w:pPr>
        <w:pStyle w:val="Titolo5"/>
        <w:rPr>
          <w:ins w:id="959" w:author="Romano Giovanni" w:date="2017-10-24T02:53:00Z"/>
          <w:rFonts w:eastAsia="SimSun"/>
          <w:bCs/>
          <w:color w:val="000000"/>
          <w:szCs w:val="24"/>
          <w:highlight w:val="yellow"/>
          <w:lang w:val="en-US" w:eastAsia="zh-CN"/>
        </w:rPr>
      </w:pPr>
      <w:ins w:id="960" w:author="Romano Giovanni" w:date="2017-10-24T02:53:00Z">
        <w:r w:rsidRPr="003F1208">
          <w:rPr>
            <w:rFonts w:eastAsia="SimSun"/>
            <w:bCs/>
            <w:color w:val="000000"/>
            <w:szCs w:val="24"/>
            <w:highlight w:val="yellow"/>
            <w:lang w:val="en-US" w:eastAsia="zh-CN"/>
          </w:rPr>
          <w:t>5.1.2.12.3.41</w:t>
        </w:r>
        <w:r w:rsidRPr="003F1208">
          <w:rPr>
            <w:rFonts w:eastAsia="SimSun"/>
            <w:bCs/>
            <w:color w:val="000000"/>
            <w:szCs w:val="24"/>
            <w:highlight w:val="yellow"/>
            <w:lang w:val="en-US" w:eastAsia="zh-CN"/>
          </w:rPr>
          <w:tab/>
          <w:t>TS 23.179</w:t>
        </w:r>
      </w:ins>
    </w:p>
    <w:p w:rsidR="003F1208" w:rsidRPr="003F1208" w:rsidRDefault="003F1208" w:rsidP="003F1208">
      <w:pPr>
        <w:widowControl w:val="0"/>
        <w:tabs>
          <w:tab w:val="clear" w:pos="1134"/>
          <w:tab w:val="clear" w:pos="1871"/>
          <w:tab w:val="clear" w:pos="2268"/>
          <w:tab w:val="left" w:pos="90"/>
        </w:tabs>
        <w:overflowPunct/>
        <w:spacing w:before="91"/>
        <w:textAlignment w:val="auto"/>
        <w:rPr>
          <w:ins w:id="961" w:author="Romano Giovanni" w:date="2017-10-24T02:53:00Z"/>
          <w:rFonts w:eastAsia="SimSun"/>
          <w:b/>
          <w:bCs/>
          <w:color w:val="000000"/>
          <w:szCs w:val="24"/>
          <w:highlight w:val="yellow"/>
          <w:lang w:val="en-US" w:eastAsia="zh-CN"/>
        </w:rPr>
      </w:pPr>
      <w:ins w:id="962" w:author="Romano Giovanni" w:date="2017-10-24T02:53:00Z">
        <w:r w:rsidRPr="003F1208">
          <w:rPr>
            <w:rFonts w:eastAsia="SimSun"/>
            <w:b/>
            <w:bCs/>
            <w:color w:val="000000"/>
            <w:szCs w:val="24"/>
            <w:highlight w:val="yellow"/>
            <w:lang w:val="en-US" w:eastAsia="zh-CN"/>
          </w:rPr>
          <w:t>Functional architecture and information flows to support mission critical communication services; Stage 2</w:t>
        </w:r>
      </w:ins>
    </w:p>
    <w:p w:rsidR="003F1208" w:rsidRPr="003F1208" w:rsidRDefault="003F1208" w:rsidP="003F1208">
      <w:pPr>
        <w:rPr>
          <w:ins w:id="963" w:author="Romano Giovanni" w:date="2017-10-24T02:53:00Z"/>
          <w:rFonts w:eastAsia="SimSun"/>
          <w:color w:val="000000"/>
          <w:szCs w:val="24"/>
          <w:highlight w:val="yellow"/>
          <w:lang w:val="en-US" w:eastAsia="zh-CN"/>
        </w:rPr>
      </w:pPr>
      <w:ins w:id="964" w:author="Romano Giovanni" w:date="2017-10-24T02:53:00Z">
        <w:r w:rsidRPr="003F1208">
          <w:rPr>
            <w:rFonts w:eastAsia="SimSun"/>
            <w:color w:val="000000"/>
            <w:szCs w:val="24"/>
            <w:highlight w:val="yellow"/>
            <w:lang w:val="en-US" w:eastAsia="zh-CN"/>
          </w:rPr>
          <w: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t>
        </w:r>
      </w:ins>
    </w:p>
    <w:p w:rsidR="003F1208" w:rsidRPr="003F1208" w:rsidRDefault="003F1208" w:rsidP="003F1208">
      <w:pPr>
        <w:rPr>
          <w:ins w:id="965" w:author="Romano Giovanni" w:date="2017-10-24T02:53:00Z"/>
          <w:rFonts w:eastAsia="SimSun"/>
          <w:color w:val="000000"/>
          <w:szCs w:val="24"/>
          <w:highlight w:val="yellow"/>
          <w:lang w:val="en-US" w:eastAsia="zh-CN"/>
        </w:rPr>
      </w:pPr>
      <w:ins w:id="966" w:author="Romano Giovanni" w:date="2017-10-24T02:53:00Z">
        <w:r w:rsidRPr="003F1208">
          <w:rPr>
            <w:rFonts w:eastAsia="SimSun"/>
            <w:color w:val="000000"/>
            <w:szCs w:val="24"/>
            <w:highlight w:val="yellow"/>
            <w:lang w:val="en-US" w:eastAsia="zh-CN"/>
          </w:rPr>
          <w:t>The corresponding service requirements are defined in 3GPP TS 22.179.</w:t>
        </w:r>
      </w:ins>
    </w:p>
    <w:p w:rsidR="003F1208" w:rsidRPr="003F1208" w:rsidRDefault="003F1208" w:rsidP="003F1208">
      <w:pPr>
        <w:rPr>
          <w:ins w:id="967" w:author="Romano Giovanni" w:date="2017-10-24T02:53:00Z"/>
          <w:rFonts w:eastAsia="SimSun"/>
          <w:color w:val="000000"/>
          <w:szCs w:val="24"/>
          <w:highlight w:val="yellow"/>
          <w:lang w:val="en-US" w:eastAsia="zh-CN"/>
        </w:rPr>
      </w:pPr>
      <w:ins w:id="968" w:author="Romano Giovanni" w:date="2017-10-24T02:53:00Z">
        <w:r w:rsidRPr="003F1208">
          <w:rPr>
            <w:rFonts w:eastAsia="SimSun"/>
            <w:color w:val="000000"/>
            <w:szCs w:val="24"/>
            <w:highlight w:val="yellow"/>
            <w:lang w:val="en-US" w:eastAsia="zh-CN"/>
          </w:rPr>
          <w:t>This document is applicable primarily to MCPTT voice service using E-UTRAN access based on the EPC architecture defined in 3GPP TS 23.401. Certain MCPTT functions such as dispatch and administrative functions could also be supported via non-3GPP access networks but no additional functionality is specified to support non-3GPP access.</w:t>
        </w:r>
      </w:ins>
    </w:p>
    <w:p w:rsidR="003F1208" w:rsidRPr="003F1208" w:rsidRDefault="003F1208" w:rsidP="003F1208">
      <w:pPr>
        <w:rPr>
          <w:ins w:id="969" w:author="Romano Giovanni" w:date="2017-10-24T02:53:00Z"/>
          <w:rFonts w:eastAsia="SimSun"/>
          <w:color w:val="000000"/>
          <w:szCs w:val="24"/>
          <w:highlight w:val="yellow"/>
          <w:lang w:val="en-US" w:eastAsia="zh-CN"/>
        </w:rPr>
      </w:pPr>
      <w:ins w:id="970" w:author="Romano Giovanni" w:date="2017-10-24T02:53:00Z">
        <w:r w:rsidRPr="003F1208">
          <w:rPr>
            <w:rFonts w:eastAsia="SimSun"/>
            <w:color w:val="000000"/>
            <w:szCs w:val="24"/>
            <w:highlight w:val="yellow"/>
            <w:lang w:val="en-US" w:eastAsia="zh-CN"/>
          </w:rPr>
          <w:t xml:space="preserve">The MCPTT service requires preferential handling compared to normal telecommunication services e.g. in support of police or fire brigade including the handling of </w:t>
        </w:r>
        <w:proofErr w:type="spellStart"/>
        <w:r w:rsidRPr="003F1208">
          <w:rPr>
            <w:rFonts w:eastAsia="SimSun"/>
            <w:color w:val="000000"/>
            <w:szCs w:val="24"/>
            <w:highlight w:val="yellow"/>
            <w:lang w:val="en-US" w:eastAsia="zh-CN"/>
          </w:rPr>
          <w:t>prioritised</w:t>
        </w:r>
        <w:proofErr w:type="spellEnd"/>
        <w:r w:rsidRPr="003F1208">
          <w:rPr>
            <w:rFonts w:eastAsia="SimSun"/>
            <w:color w:val="000000"/>
            <w:szCs w:val="24"/>
            <w:highlight w:val="yellow"/>
            <w:lang w:val="en-US" w:eastAsia="zh-CN"/>
          </w:rPr>
          <w:t xml:space="preserve"> MCPTT calls for emergency and imminent threats.</w:t>
        </w:r>
      </w:ins>
    </w:p>
    <w:p w:rsidR="003F1208" w:rsidRPr="003F1208" w:rsidRDefault="003F1208" w:rsidP="003F1208">
      <w:pPr>
        <w:rPr>
          <w:ins w:id="971" w:author="Romano Giovanni" w:date="2017-10-24T02:53:00Z"/>
          <w:rFonts w:eastAsia="SimSun"/>
          <w:color w:val="000000"/>
          <w:szCs w:val="24"/>
          <w:highlight w:val="yellow"/>
          <w:lang w:val="en-US" w:eastAsia="zh-CN"/>
        </w:rPr>
      </w:pPr>
      <w:ins w:id="972" w:author="Romano Giovanni" w:date="2017-10-24T02:53:00Z">
        <w:r w:rsidRPr="003F1208">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3F1208" w:rsidRPr="00A84534" w:rsidRDefault="003F1208" w:rsidP="003F1208">
      <w:pPr>
        <w:rPr>
          <w:ins w:id="973" w:author="Romano Giovanni" w:date="2017-10-24T02:53:00Z"/>
          <w:rFonts w:eastAsia="SimSun"/>
          <w:color w:val="000000"/>
          <w:szCs w:val="24"/>
          <w:lang w:val="en-US" w:eastAsia="zh-CN"/>
        </w:rPr>
      </w:pPr>
      <w:ins w:id="974" w:author="Romano Giovanni" w:date="2017-10-24T02:53:00Z">
        <w:r w:rsidRPr="003F1208">
          <w:rPr>
            <w:rFonts w:eastAsia="SimSun"/>
            <w:color w:val="000000"/>
            <w:szCs w:val="24"/>
            <w:highlight w:val="yellow"/>
            <w:lang w:val="en-US" w:eastAsia="zh-CN"/>
          </w:rPr>
          <w:t>In this document, MCPTT calls between MCPTT users on different MCPTT systems are considered, however, for roaming only EPC-level roaming and IMS-level roaming are considered i.e. partner MCPTT system based roaming (also known as "migration") is out of scope.</w:t>
        </w:r>
      </w:ins>
    </w:p>
    <w:p w:rsidR="00395223" w:rsidRPr="002D5C5B" w:rsidRDefault="00395223" w:rsidP="00395223">
      <w:pPr>
        <w:pStyle w:val="Titolo5"/>
        <w:rPr>
          <w:ins w:id="975" w:author="Romano Giovanni" w:date="2017-10-23T22:14:00Z"/>
          <w:rFonts w:eastAsia="SimSun"/>
          <w:bCs/>
          <w:color w:val="000000"/>
          <w:szCs w:val="24"/>
          <w:lang w:val="en-US" w:eastAsia="zh-CN"/>
        </w:rPr>
      </w:pPr>
      <w:ins w:id="97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ins>
      <w:ins w:id="977" w:author="Romano Giovanni" w:date="2017-10-24T02:54:00Z">
        <w:r w:rsidR="003403E7">
          <w:rPr>
            <w:rFonts w:eastAsia="SimSun"/>
            <w:bCs/>
            <w:color w:val="000000"/>
            <w:szCs w:val="24"/>
            <w:lang w:val="en-US" w:eastAsia="zh-CN"/>
          </w:rPr>
          <w:t>2</w:t>
        </w:r>
      </w:ins>
      <w:ins w:id="978" w:author="Romano Giovanni" w:date="2017-10-23T22:14:00Z">
        <w:r w:rsidRPr="00CF3217">
          <w:rPr>
            <w:rFonts w:eastAsia="SimSun"/>
            <w:bCs/>
            <w:color w:val="000000"/>
            <w:szCs w:val="24"/>
            <w:lang w:val="en-US" w:eastAsia="zh-CN"/>
          </w:rPr>
          <w:tab/>
          <w:t>TS 23.203</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79" w:author="Romano Giovanni" w:date="2017-10-23T22:14:00Z"/>
          <w:rFonts w:eastAsia="SimSun"/>
          <w:b/>
          <w:bCs/>
          <w:color w:val="000000"/>
          <w:sz w:val="30"/>
          <w:szCs w:val="30"/>
          <w:lang w:val="en-US" w:eastAsia="zh-CN"/>
        </w:rPr>
      </w:pPr>
      <w:ins w:id="980" w:author="Romano Giovanni" w:date="2017-10-23T22:14:00Z">
        <w:r w:rsidRPr="00CF3217">
          <w:rPr>
            <w:rFonts w:eastAsia="SimSun"/>
            <w:b/>
            <w:bCs/>
            <w:color w:val="000000"/>
            <w:szCs w:val="24"/>
            <w:lang w:val="en-US" w:eastAsia="zh-CN"/>
          </w:rPr>
          <w:t>Policy and charging control architecture</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81" w:author="Romano Giovanni" w:date="2017-10-23T22:14:00Z"/>
          <w:rFonts w:eastAsia="SimSun"/>
          <w:color w:val="000000"/>
          <w:sz w:val="27"/>
          <w:szCs w:val="27"/>
          <w:lang w:val="en-US" w:eastAsia="zh-CN"/>
        </w:rPr>
      </w:pPr>
      <w:ins w:id="982" w:author="Romano Giovanni" w:date="2017-10-23T22:14:00Z">
        <w:r w:rsidRPr="00CF3217">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w:t>
        </w:r>
        <w:proofErr w:type="spellStart"/>
        <w:r w:rsidRPr="00CF3217">
          <w:rPr>
            <w:rFonts w:eastAsia="SimSun"/>
            <w:color w:val="000000"/>
            <w:szCs w:val="24"/>
            <w:lang w:val="en-US" w:eastAsia="zh-CN"/>
          </w:rPr>
          <w:t>i</w:t>
        </w:r>
        <w:proofErr w:type="spellEnd"/>
        <w:r w:rsidRPr="00CF3217">
          <w:rPr>
            <w:rFonts w:eastAsia="SimSun"/>
            <w:color w:val="000000"/>
            <w:szCs w:val="24"/>
            <w:lang w:val="en-US" w:eastAsia="zh-CN"/>
          </w:rPr>
          <w:t xml:space="preserve">) Flow Based Charging, including charging control and online credit control; (ii) Policy control (e.g. gating control,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control,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etc.).</w:t>
        </w:r>
      </w:ins>
    </w:p>
    <w:p w:rsidR="00395223" w:rsidRPr="002D5C5B" w:rsidRDefault="00395223" w:rsidP="00395223">
      <w:pPr>
        <w:pStyle w:val="Titolo5"/>
        <w:rPr>
          <w:ins w:id="983" w:author="Romano Giovanni" w:date="2017-10-23T22:14:00Z"/>
          <w:rFonts w:eastAsia="SimSun"/>
          <w:bCs/>
          <w:color w:val="000000"/>
          <w:szCs w:val="24"/>
          <w:lang w:val="en-US" w:eastAsia="zh-CN"/>
        </w:rPr>
      </w:pPr>
      <w:ins w:id="98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ins>
      <w:ins w:id="985" w:author="Romano Giovanni" w:date="2017-10-24T02:55:00Z">
        <w:r w:rsidR="003403E7">
          <w:rPr>
            <w:rFonts w:eastAsia="SimSun"/>
            <w:bCs/>
            <w:color w:val="000000"/>
            <w:szCs w:val="24"/>
            <w:lang w:val="en-US" w:eastAsia="zh-CN"/>
          </w:rPr>
          <w:t>3</w:t>
        </w:r>
      </w:ins>
      <w:ins w:id="986" w:author="Romano Giovanni" w:date="2017-10-23T22:14:00Z">
        <w:r w:rsidRPr="00CF3217">
          <w:rPr>
            <w:rFonts w:eastAsia="SimSun"/>
            <w:bCs/>
            <w:color w:val="000000"/>
            <w:szCs w:val="24"/>
            <w:lang w:val="en-US" w:eastAsia="zh-CN"/>
          </w:rPr>
          <w:tab/>
          <w:t>TS 23.204</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87" w:author="Romano Giovanni" w:date="2017-10-23T22:14:00Z"/>
          <w:rFonts w:eastAsia="SimSun"/>
          <w:b/>
          <w:bCs/>
          <w:color w:val="000000"/>
          <w:sz w:val="30"/>
          <w:szCs w:val="30"/>
          <w:lang w:val="en-US" w:eastAsia="zh-CN"/>
        </w:rPr>
      </w:pPr>
      <w:ins w:id="988" w:author="Romano Giovanni" w:date="2017-10-23T22:14:00Z">
        <w:r w:rsidRPr="00CF3217">
          <w:rPr>
            <w:rFonts w:eastAsia="SimSun"/>
            <w:b/>
            <w:bCs/>
            <w:color w:val="000000"/>
            <w:szCs w:val="24"/>
            <w:lang w:val="en-US" w:eastAsia="zh-CN"/>
          </w:rPr>
          <w:t>Support of Short Message Service (SMS) over generic 3GPP Internet Protocol (IP) access; Stage 2</w:t>
        </w:r>
      </w:ins>
    </w:p>
    <w:p w:rsidR="00395223" w:rsidRPr="00CF3217" w:rsidRDefault="00395223" w:rsidP="00395223">
      <w:pPr>
        <w:widowControl w:val="0"/>
        <w:tabs>
          <w:tab w:val="clear" w:pos="1134"/>
          <w:tab w:val="clear" w:pos="1871"/>
          <w:tab w:val="clear" w:pos="2268"/>
          <w:tab w:val="left" w:pos="90"/>
        </w:tabs>
        <w:overflowPunct/>
        <w:spacing w:before="81"/>
        <w:textAlignment w:val="auto"/>
        <w:rPr>
          <w:ins w:id="989" w:author="Romano Giovanni" w:date="2017-10-23T22:14:00Z"/>
          <w:rFonts w:eastAsia="SimSun"/>
          <w:color w:val="000000"/>
          <w:sz w:val="30"/>
          <w:szCs w:val="30"/>
          <w:lang w:val="en-US" w:eastAsia="zh-CN"/>
        </w:rPr>
      </w:pPr>
      <w:ins w:id="990" w:author="Romano Giovanni" w:date="2017-10-23T22:14:00Z">
        <w:r w:rsidRPr="00CF3217">
          <w:rPr>
            <w:rFonts w:eastAsia="SimSun"/>
            <w:color w:val="000000"/>
            <w:szCs w:val="24"/>
            <w:lang w:val="en-US" w:eastAsia="zh-CN"/>
          </w:rPr>
          <w:t>This document specifies the new capabilities and enhancements needed to support SMS over a generic IP Connectivity Access Network (IP-</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91" w:author="Romano Giovanni" w:date="2017-10-23T22:14:00Z"/>
          <w:rFonts w:eastAsia="SimSun"/>
          <w:color w:val="000000"/>
          <w:sz w:val="27"/>
          <w:szCs w:val="27"/>
          <w:lang w:val="en-US" w:eastAsia="zh-CN"/>
        </w:rPr>
      </w:pPr>
      <w:ins w:id="992" w:author="Romano Giovanni" w:date="2017-10-23T22:14:00Z">
        <w:r w:rsidRPr="00CF3217">
          <w:rPr>
            <w:rFonts w:eastAsia="SimSun"/>
            <w:color w:val="000000"/>
            <w:szCs w:val="24"/>
            <w:lang w:val="en-US" w:eastAsia="zh-CN"/>
          </w:rPr>
          <w:t>CAN) using IMS capabilities (TS 23.228).</w:t>
        </w:r>
      </w:ins>
    </w:p>
    <w:p w:rsidR="00395223" w:rsidRPr="002D5C5B" w:rsidRDefault="00395223" w:rsidP="00395223">
      <w:pPr>
        <w:pStyle w:val="Titolo5"/>
        <w:rPr>
          <w:ins w:id="993" w:author="Romano Giovanni" w:date="2017-10-23T22:14:00Z"/>
          <w:rFonts w:eastAsia="SimSun"/>
          <w:bCs/>
          <w:color w:val="000000"/>
          <w:szCs w:val="24"/>
          <w:lang w:val="en-US" w:eastAsia="zh-CN"/>
        </w:rPr>
      </w:pPr>
      <w:ins w:id="994" w:author="Romano Giovanni" w:date="2017-10-23T22:14:00Z">
        <w:r w:rsidRPr="00CF3217">
          <w:rPr>
            <w:rFonts w:eastAsia="SimSun"/>
            <w:bCs/>
            <w:color w:val="000000"/>
            <w:szCs w:val="24"/>
            <w:lang w:val="en-US" w:eastAsia="zh-CN"/>
          </w:rPr>
          <w:lastRenderedPageBreak/>
          <w:t>5.1.2.</w:t>
        </w:r>
        <w:r>
          <w:rPr>
            <w:rFonts w:eastAsia="SimSun"/>
            <w:bCs/>
            <w:color w:val="000000"/>
            <w:szCs w:val="24"/>
            <w:lang w:val="en-US" w:eastAsia="zh-CN"/>
          </w:rPr>
          <w:t>12.3.4</w:t>
        </w:r>
      </w:ins>
      <w:ins w:id="995" w:author="Romano Giovanni" w:date="2017-10-24T02:55:00Z">
        <w:r w:rsidR="003403E7">
          <w:rPr>
            <w:rFonts w:eastAsia="SimSun"/>
            <w:bCs/>
            <w:color w:val="000000"/>
            <w:szCs w:val="24"/>
            <w:lang w:val="en-US" w:eastAsia="zh-CN"/>
          </w:rPr>
          <w:t>4</w:t>
        </w:r>
      </w:ins>
      <w:ins w:id="996" w:author="Romano Giovanni" w:date="2017-10-23T22:14:00Z">
        <w:r w:rsidRPr="00CF3217">
          <w:rPr>
            <w:rFonts w:eastAsia="SimSun"/>
            <w:bCs/>
            <w:color w:val="000000"/>
            <w:szCs w:val="24"/>
            <w:lang w:val="en-US" w:eastAsia="zh-CN"/>
          </w:rPr>
          <w:tab/>
          <w:t>TS 23.205</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997" w:author="Romano Giovanni" w:date="2017-10-23T22:14:00Z"/>
          <w:rFonts w:eastAsia="SimSun"/>
          <w:b/>
          <w:bCs/>
          <w:color w:val="000000"/>
          <w:sz w:val="30"/>
          <w:szCs w:val="30"/>
          <w:lang w:val="en-US" w:eastAsia="zh-CN"/>
        </w:rPr>
      </w:pPr>
      <w:ins w:id="998" w:author="Romano Giovanni" w:date="2017-10-23T22:14:00Z">
        <w:r w:rsidRPr="00CF3217">
          <w:rPr>
            <w:rFonts w:eastAsia="SimSun"/>
            <w:b/>
            <w:bCs/>
            <w:color w:val="000000"/>
            <w:szCs w:val="24"/>
            <w:lang w:val="en-US" w:eastAsia="zh-CN"/>
          </w:rPr>
          <w:t>Bearer-independent circuit-switched core network;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999" w:author="Romano Giovanni" w:date="2017-10-23T22:14:00Z"/>
          <w:rFonts w:eastAsia="SimSun"/>
          <w:color w:val="000000"/>
          <w:szCs w:val="24"/>
          <w:lang w:val="en-US" w:eastAsia="zh-CN"/>
        </w:rPr>
      </w:pPr>
      <w:ins w:id="1000" w:author="Romano Giovanni" w:date="2017-10-23T22:14:00Z">
        <w:r w:rsidRPr="00CF3217">
          <w:rPr>
            <w:rFonts w:eastAsia="SimSun"/>
            <w:color w:val="000000"/>
            <w:szCs w:val="24"/>
            <w:lang w:val="en-US" w:eastAsia="zh-CN"/>
          </w:rPr>
          <w:t>This document defines the stage 2 description for the bearer independent CS core network. The stage 2 covers the information flow between the</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GMSC server, MSC server and media gateways. The document shows the CS core network termination of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interface in order to cover the information flow stimulus to the core network and describe the interaction with the supplementary and value added services and capabilities. The protocol used over the </w:t>
        </w:r>
        <w:proofErr w:type="spellStart"/>
        <w:r w:rsidRPr="00CF3217">
          <w:rPr>
            <w:rFonts w:eastAsia="SimSun"/>
            <w:color w:val="000000"/>
            <w:szCs w:val="24"/>
            <w:lang w:val="en-US" w:eastAsia="zh-CN"/>
          </w:rPr>
          <w:t>Nc</w:t>
        </w:r>
        <w:proofErr w:type="spellEnd"/>
        <w:r w:rsidRPr="00CF3217">
          <w:rPr>
            <w:rFonts w:eastAsia="SimSun"/>
            <w:color w:val="000000"/>
            <w:szCs w:val="24"/>
            <w:lang w:val="en-US" w:eastAsia="zh-CN"/>
          </w:rPr>
          <w:t xml:space="preserve"> interface is an enhanced call control protocol supporting call bearer separation such as BICC. The protocol used over the Mc interface is H.248. SIP-I based CS core network is further specified in 3GPP TS 23.231. Local Call Local Switch (LCLS) functionality is further specified in 3GPP TS 23.284. </w:t>
        </w:r>
      </w:ins>
    </w:p>
    <w:p w:rsidR="00395223" w:rsidRDefault="00395223" w:rsidP="00395223">
      <w:pPr>
        <w:widowControl w:val="0"/>
        <w:tabs>
          <w:tab w:val="clear" w:pos="1134"/>
          <w:tab w:val="clear" w:pos="1871"/>
          <w:tab w:val="clear" w:pos="2268"/>
          <w:tab w:val="left" w:pos="90"/>
        </w:tabs>
        <w:overflowPunct/>
        <w:spacing w:before="0"/>
        <w:textAlignment w:val="auto"/>
        <w:rPr>
          <w:ins w:id="1001" w:author="Romano Giovanni" w:date="2017-10-23T22:14:00Z"/>
          <w:rFonts w:eastAsia="SimSun"/>
          <w:color w:val="000000"/>
          <w:szCs w:val="24"/>
          <w:lang w:val="en-US" w:eastAsia="zh-CN"/>
        </w:rPr>
      </w:pPr>
      <w:ins w:id="1002" w:author="Romano Giovanni" w:date="2017-10-23T22:14:00Z">
        <w:r w:rsidRPr="00CF3217">
          <w:rPr>
            <w:rFonts w:eastAsia="SimSun"/>
            <w:color w:val="000000"/>
            <w:szCs w:val="24"/>
            <w:lang w:val="en-US" w:eastAsia="zh-CN"/>
          </w:rPr>
          <w:t>This document is applicable only for ATM or IP transport in the CS core network.</w:t>
        </w:r>
      </w:ins>
    </w:p>
    <w:p w:rsidR="00395223" w:rsidRPr="002D5C5B" w:rsidRDefault="00395223" w:rsidP="00395223">
      <w:pPr>
        <w:pStyle w:val="Titolo5"/>
        <w:rPr>
          <w:ins w:id="1003" w:author="Romano Giovanni" w:date="2017-10-23T22:14:00Z"/>
          <w:rFonts w:eastAsia="SimSun"/>
          <w:bCs/>
          <w:color w:val="000000"/>
          <w:szCs w:val="24"/>
          <w:lang w:val="en-US" w:eastAsia="zh-CN"/>
        </w:rPr>
      </w:pPr>
      <w:ins w:id="100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ins>
      <w:ins w:id="1005" w:author="Romano Giovanni" w:date="2017-10-24T02:55:00Z">
        <w:r w:rsidR="003403E7">
          <w:rPr>
            <w:rFonts w:eastAsia="SimSun"/>
            <w:bCs/>
            <w:color w:val="000000"/>
            <w:szCs w:val="24"/>
            <w:lang w:val="en-US" w:eastAsia="zh-CN"/>
          </w:rPr>
          <w:t>5</w:t>
        </w:r>
      </w:ins>
      <w:ins w:id="1006" w:author="Romano Giovanni" w:date="2017-10-23T22:14:00Z">
        <w:r w:rsidRPr="00CF3217">
          <w:rPr>
            <w:rFonts w:eastAsia="SimSun"/>
            <w:bCs/>
            <w:color w:val="000000"/>
            <w:szCs w:val="24"/>
            <w:lang w:val="en-US" w:eastAsia="zh-CN"/>
          </w:rPr>
          <w:tab/>
          <w:t>TS 23.207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07" w:author="Romano Giovanni" w:date="2017-10-23T22:14:00Z"/>
          <w:rFonts w:eastAsia="SimSun"/>
          <w:b/>
          <w:bCs/>
          <w:color w:val="000000"/>
          <w:sz w:val="30"/>
          <w:szCs w:val="30"/>
          <w:lang w:val="en-US" w:eastAsia="zh-CN"/>
        </w:rPr>
      </w:pPr>
      <w:ins w:id="1008" w:author="Romano Giovanni" w:date="2017-10-23T22:14:00Z">
        <w:r w:rsidRPr="00CF3217">
          <w:rPr>
            <w:rFonts w:eastAsia="SimSun"/>
            <w:b/>
            <w:bCs/>
            <w:color w:val="000000"/>
            <w:szCs w:val="24"/>
            <w:lang w:val="en-US" w:eastAsia="zh-CN"/>
          </w:rPr>
          <w:t>End-to-end Quality of Service (</w:t>
        </w:r>
        <w:proofErr w:type="spellStart"/>
        <w:r w:rsidRPr="00CF3217">
          <w:rPr>
            <w:rFonts w:eastAsia="SimSun"/>
            <w:b/>
            <w:bCs/>
            <w:color w:val="000000"/>
            <w:szCs w:val="24"/>
            <w:lang w:val="en-US" w:eastAsia="zh-CN"/>
          </w:rPr>
          <w:t>QoS</w:t>
        </w:r>
        <w:proofErr w:type="spellEnd"/>
        <w:r w:rsidRPr="00CF3217">
          <w:rPr>
            <w:rFonts w:eastAsia="SimSun"/>
            <w:b/>
            <w:bCs/>
            <w:color w:val="000000"/>
            <w:szCs w:val="24"/>
            <w:lang w:val="en-US" w:eastAsia="zh-CN"/>
          </w:rPr>
          <w:t>) concept and architecture</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009" w:author="Romano Giovanni" w:date="2017-10-23T22:14:00Z"/>
          <w:rFonts w:eastAsia="SimSun"/>
          <w:color w:val="000000"/>
          <w:sz w:val="27"/>
          <w:szCs w:val="27"/>
          <w:lang w:val="en-US" w:eastAsia="zh-CN"/>
        </w:rPr>
      </w:pPr>
      <w:ins w:id="1010" w:author="Romano Giovanni" w:date="2017-10-23T22:14:00Z">
        <w:r w:rsidRPr="00CF3217">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ins>
    </w:p>
    <w:p w:rsidR="000258E8" w:rsidRPr="000258E8" w:rsidRDefault="000258E8" w:rsidP="000258E8">
      <w:pPr>
        <w:pStyle w:val="Titolo5"/>
        <w:rPr>
          <w:ins w:id="1011" w:author="Romano Giovanni" w:date="2017-10-24T20:05:00Z"/>
          <w:rFonts w:eastAsia="SimSun"/>
          <w:bCs/>
          <w:color w:val="000000"/>
          <w:szCs w:val="24"/>
          <w:highlight w:val="yellow"/>
          <w:lang w:val="en-US" w:eastAsia="zh-CN"/>
        </w:rPr>
      </w:pPr>
      <w:ins w:id="1012" w:author="Romano Giovanni" w:date="2017-10-24T20:05:00Z">
        <w:r w:rsidRPr="000258E8">
          <w:rPr>
            <w:rFonts w:eastAsia="SimSun"/>
            <w:bCs/>
            <w:color w:val="000000"/>
            <w:szCs w:val="24"/>
            <w:highlight w:val="yellow"/>
            <w:lang w:val="en-US" w:eastAsia="zh-CN"/>
          </w:rPr>
          <w:t>5.1.2.12.3.46</w:t>
        </w:r>
        <w:r w:rsidRPr="000258E8">
          <w:rPr>
            <w:rFonts w:eastAsia="SimSun"/>
            <w:bCs/>
            <w:color w:val="000000"/>
            <w:szCs w:val="24"/>
            <w:highlight w:val="yellow"/>
            <w:lang w:val="en-US" w:eastAsia="zh-CN"/>
          </w:rPr>
          <w:tab/>
          <w:t>TS 23.214</w:t>
        </w:r>
      </w:ins>
    </w:p>
    <w:p w:rsidR="000258E8" w:rsidRPr="000258E8" w:rsidRDefault="000258E8" w:rsidP="000258E8">
      <w:pPr>
        <w:widowControl w:val="0"/>
        <w:tabs>
          <w:tab w:val="clear" w:pos="1134"/>
          <w:tab w:val="clear" w:pos="1871"/>
          <w:tab w:val="clear" w:pos="2268"/>
          <w:tab w:val="left" w:pos="90"/>
        </w:tabs>
        <w:overflowPunct/>
        <w:spacing w:before="91"/>
        <w:textAlignment w:val="auto"/>
        <w:rPr>
          <w:ins w:id="1013" w:author="Romano Giovanni" w:date="2017-10-24T20:05:00Z"/>
          <w:rFonts w:eastAsia="SimSun"/>
          <w:b/>
          <w:bCs/>
          <w:color w:val="000000"/>
          <w:szCs w:val="24"/>
          <w:highlight w:val="yellow"/>
          <w:lang w:val="en-US" w:eastAsia="zh-CN"/>
        </w:rPr>
      </w:pPr>
      <w:ins w:id="1014" w:author="Romano Giovanni" w:date="2017-10-24T20:05:00Z">
        <w:r w:rsidRPr="000258E8">
          <w:rPr>
            <w:rFonts w:eastAsia="SimSun"/>
            <w:b/>
            <w:bCs/>
            <w:color w:val="000000"/>
            <w:szCs w:val="24"/>
            <w:highlight w:val="yellow"/>
            <w:lang w:val="en-US" w:eastAsia="zh-CN"/>
          </w:rPr>
          <w:t>Architecture enhancements for control and user plane separation of EPC nodes</w:t>
        </w:r>
      </w:ins>
    </w:p>
    <w:p w:rsidR="000258E8" w:rsidRDefault="000258E8" w:rsidP="000258E8">
      <w:pPr>
        <w:rPr>
          <w:ins w:id="1015" w:author="Romano Giovanni" w:date="2017-10-24T20:05:00Z"/>
        </w:rPr>
      </w:pPr>
      <w:ins w:id="1016" w:author="Romano Giovanni" w:date="2017-10-24T20:05:00Z">
        <w:r w:rsidRPr="000258E8">
          <w:rPr>
            <w:highlight w:val="yellow"/>
          </w:rPr>
          <w:t xml:space="preserve">This document specifies the overall stage 2 level functionality for control and user plane separation of </w:t>
        </w:r>
        <w:r w:rsidRPr="000258E8">
          <w:rPr>
            <w:rFonts w:hint="eastAsia"/>
            <w:highlight w:val="yellow"/>
            <w:lang w:eastAsia="zh-CN"/>
          </w:rPr>
          <w:t>EPC</w:t>
        </w:r>
        <w:r w:rsidRPr="000258E8">
          <w:rPr>
            <w:highlight w:val="yellow"/>
            <w:lang w:eastAsia="zh-CN"/>
          </w:rPr>
          <w:t>'s</w:t>
        </w:r>
        <w:r w:rsidRPr="000258E8">
          <w:rPr>
            <w:rFonts w:hint="eastAsia"/>
            <w:highlight w:val="yellow"/>
            <w:lang w:eastAsia="zh-CN"/>
          </w:rPr>
          <w:t xml:space="preserve"> S</w:t>
        </w:r>
        <w:r w:rsidRPr="000258E8">
          <w:rPr>
            <w:highlight w:val="yellow"/>
            <w:lang w:eastAsia="zh-CN"/>
          </w:rPr>
          <w:t>GW, PGW</w:t>
        </w:r>
        <w:r w:rsidRPr="000258E8">
          <w:rPr>
            <w:rFonts w:hint="eastAsia"/>
            <w:highlight w:val="yellow"/>
            <w:lang w:eastAsia="zh-CN"/>
          </w:rPr>
          <w:t xml:space="preserve"> and</w:t>
        </w:r>
        <w:r w:rsidRPr="000258E8">
          <w:rPr>
            <w:highlight w:val="yellow"/>
            <w:lang w:eastAsia="zh-CN"/>
          </w:rPr>
          <w:t xml:space="preserve"> TDF.</w:t>
        </w:r>
        <w:r w:rsidRPr="000258E8">
          <w:rPr>
            <w:rFonts w:hint="eastAsia"/>
            <w:highlight w:val="yellow"/>
            <w:lang w:eastAsia="zh-CN"/>
          </w:rPr>
          <w:t xml:space="preserve"> </w:t>
        </w:r>
        <w:r w:rsidRPr="000258E8">
          <w:rPr>
            <w:highlight w:val="yellow"/>
          </w:rPr>
          <w:t>This enables a flexible placement of the separated control plane and user plane</w:t>
        </w:r>
        <w:r w:rsidRPr="000258E8">
          <w:rPr>
            <w:rFonts w:ascii="SimSun" w:hAnsi="SimSun" w:hint="eastAsia"/>
            <w:highlight w:val="yellow"/>
            <w:lang w:eastAsia="zh-CN"/>
          </w:rPr>
          <w:t xml:space="preserve"> </w:t>
        </w:r>
        <w:r w:rsidRPr="000258E8">
          <w:rPr>
            <w:highlight w:val="yellow"/>
          </w:rPr>
          <w:t>functions</w:t>
        </w:r>
        <w:r w:rsidRPr="000258E8">
          <w:rPr>
            <w:highlight w:val="yellow"/>
            <w:lang w:eastAsia="zh-CN"/>
          </w:rPr>
          <w:t xml:space="preserve"> </w:t>
        </w:r>
        <w:r w:rsidRPr="000258E8">
          <w:rPr>
            <w:highlight w:val="yellow"/>
          </w:rPr>
          <w:t xml:space="preserve">for supporting diverse deployment scenarios </w:t>
        </w:r>
        <w:r w:rsidRPr="000258E8">
          <w:rPr>
            <w:rFonts w:hint="eastAsia"/>
            <w:highlight w:val="yellow"/>
            <w:lang w:eastAsia="zh-CN"/>
          </w:rPr>
          <w:t xml:space="preserve">(e.g. </w:t>
        </w:r>
        <w:r w:rsidRPr="000258E8">
          <w:rPr>
            <w:highlight w:val="yellow"/>
            <w:lang w:eastAsia="zh-CN"/>
          </w:rPr>
          <w:t>central or distributed user plane function</w:t>
        </w:r>
        <w:r w:rsidRPr="000258E8">
          <w:rPr>
            <w:rFonts w:hint="eastAsia"/>
            <w:highlight w:val="yellow"/>
            <w:lang w:eastAsia="zh-CN"/>
          </w:rPr>
          <w:t>)</w:t>
        </w:r>
        <w:r w:rsidRPr="000258E8">
          <w:rPr>
            <w:highlight w:val="yellow"/>
            <w:lang w:eastAsia="zh-CN"/>
          </w:rPr>
          <w:t xml:space="preserve"> </w:t>
        </w:r>
        <w:r w:rsidRPr="000258E8">
          <w:rPr>
            <w:highlight w:val="yellow"/>
          </w:rPr>
          <w:t xml:space="preserve">without </w:t>
        </w:r>
        <w:r w:rsidRPr="000258E8">
          <w:rPr>
            <w:highlight w:val="yellow"/>
            <w:lang w:eastAsia="zh-CN"/>
          </w:rPr>
          <w:t>affecting</w:t>
        </w:r>
        <w:r w:rsidRPr="000258E8">
          <w:rPr>
            <w:rFonts w:hint="eastAsia"/>
            <w:highlight w:val="yellow"/>
            <w:lang w:eastAsia="zh-CN"/>
          </w:rPr>
          <w:t xml:space="preserve"> </w:t>
        </w:r>
        <w:r w:rsidRPr="000258E8">
          <w:rPr>
            <w:highlight w:val="yellow"/>
            <w:lang w:eastAsia="zh-CN"/>
          </w:rPr>
          <w:t xml:space="preserve">the overall </w:t>
        </w:r>
        <w:r w:rsidRPr="000258E8">
          <w:rPr>
            <w:rFonts w:hint="eastAsia"/>
            <w:highlight w:val="yellow"/>
            <w:lang w:eastAsia="zh-CN"/>
          </w:rPr>
          <w:t>functionality</w:t>
        </w:r>
        <w:r w:rsidRPr="000258E8">
          <w:rPr>
            <w:highlight w:val="yellow"/>
            <w:lang w:eastAsia="zh-CN"/>
          </w:rPr>
          <w:t xml:space="preserve"> provided by these </w:t>
        </w:r>
        <w:r w:rsidRPr="000258E8">
          <w:rPr>
            <w:rFonts w:hint="eastAsia"/>
            <w:highlight w:val="yellow"/>
            <w:lang w:eastAsia="zh-CN"/>
          </w:rPr>
          <w:t>EPC</w:t>
        </w:r>
        <w:r w:rsidRPr="000258E8">
          <w:rPr>
            <w:highlight w:val="yellow"/>
            <w:lang w:eastAsia="zh-CN"/>
          </w:rPr>
          <w:t xml:space="preserve"> entities</w:t>
        </w:r>
        <w:r w:rsidRPr="000258E8">
          <w:rPr>
            <w:highlight w:val="yellow"/>
          </w:rPr>
          <w:t>.</w:t>
        </w:r>
      </w:ins>
    </w:p>
    <w:p w:rsidR="00395223" w:rsidRPr="002D5C5B" w:rsidRDefault="00395223" w:rsidP="00395223">
      <w:pPr>
        <w:pStyle w:val="Titolo5"/>
        <w:rPr>
          <w:ins w:id="1017" w:author="Romano Giovanni" w:date="2017-10-23T22:14:00Z"/>
          <w:rFonts w:eastAsia="SimSun"/>
          <w:bCs/>
          <w:color w:val="000000"/>
          <w:szCs w:val="24"/>
          <w:lang w:val="en-US" w:eastAsia="zh-CN"/>
        </w:rPr>
      </w:pPr>
      <w:ins w:id="101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ins>
      <w:ins w:id="1019" w:author="Romano Giovanni" w:date="2017-10-24T20:06:00Z">
        <w:r w:rsidR="009139E4">
          <w:rPr>
            <w:rFonts w:eastAsia="SimSun"/>
            <w:bCs/>
            <w:color w:val="000000"/>
            <w:szCs w:val="24"/>
            <w:lang w:val="en-US" w:eastAsia="zh-CN"/>
          </w:rPr>
          <w:t>7</w:t>
        </w:r>
      </w:ins>
      <w:ins w:id="1020" w:author="Romano Giovanni" w:date="2017-10-23T22:14:00Z">
        <w:r w:rsidRPr="00CF3217">
          <w:rPr>
            <w:rFonts w:eastAsia="SimSun"/>
            <w:bCs/>
            <w:color w:val="000000"/>
            <w:szCs w:val="24"/>
            <w:lang w:val="en-US" w:eastAsia="zh-CN"/>
          </w:rPr>
          <w:tab/>
          <w:t>TS 23.216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21" w:author="Romano Giovanni" w:date="2017-10-23T22:14:00Z"/>
          <w:rFonts w:eastAsia="SimSun"/>
          <w:b/>
          <w:bCs/>
          <w:color w:val="000000"/>
          <w:sz w:val="30"/>
          <w:szCs w:val="30"/>
          <w:lang w:val="en-US" w:eastAsia="zh-CN"/>
        </w:rPr>
      </w:pPr>
      <w:ins w:id="1022" w:author="Romano Giovanni" w:date="2017-10-23T22:14:00Z">
        <w:r w:rsidRPr="00CF3217">
          <w:rPr>
            <w:rFonts w:eastAsia="SimSun"/>
            <w:b/>
            <w:bCs/>
            <w:color w:val="000000"/>
            <w:szCs w:val="24"/>
            <w:lang w:val="en-US" w:eastAsia="zh-CN"/>
          </w:rPr>
          <w:t>Single Radio Voice Call Continuity (SRVCC);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023" w:author="Romano Giovanni" w:date="2017-10-23T22:14:00Z"/>
          <w:rFonts w:eastAsia="SimSun"/>
          <w:color w:val="000000"/>
          <w:sz w:val="27"/>
          <w:szCs w:val="27"/>
          <w:lang w:val="en-US" w:eastAsia="zh-CN"/>
        </w:rPr>
      </w:pPr>
      <w:ins w:id="1024" w:author="Romano Giovanni" w:date="2017-10-23T22:14:00Z">
        <w:r w:rsidRPr="00CF3217">
          <w:rPr>
            <w:rFonts w:eastAsia="SimSun"/>
            <w:color w:val="000000"/>
            <w:szCs w:val="24"/>
            <w:lang w:val="en-US" w:eastAsia="zh-CN"/>
          </w:rPr>
          <w:t>This Technical Specification specifies the architecture enhancements for Single Radio Voice Call Continuity (SRVCC) between E-UTRAN access and 3GPP2Æs 1xCS, and between E-UTRAN access and 3GPPÆs UTRAN/GERAN accesses and between UTRAN (HSPA) access and 3GPPÆs UTRAN/GERAN accesses, for Circuit Switched (CS) calls that are anchored in the IMS.</w:t>
        </w:r>
      </w:ins>
    </w:p>
    <w:p w:rsidR="00395223" w:rsidRPr="002D5C5B" w:rsidRDefault="00395223" w:rsidP="00395223">
      <w:pPr>
        <w:pStyle w:val="Titolo5"/>
        <w:rPr>
          <w:ins w:id="1025" w:author="Romano Giovanni" w:date="2017-10-23T22:14:00Z"/>
          <w:rFonts w:eastAsia="SimSun"/>
          <w:bCs/>
          <w:color w:val="000000"/>
          <w:szCs w:val="24"/>
          <w:lang w:val="en-US" w:eastAsia="zh-CN"/>
        </w:rPr>
      </w:pPr>
      <w:ins w:id="102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ins>
      <w:ins w:id="1027" w:author="Romano Giovanni" w:date="2017-10-24T20:06:00Z">
        <w:r w:rsidR="009139E4">
          <w:rPr>
            <w:rFonts w:eastAsia="SimSun"/>
            <w:bCs/>
            <w:color w:val="000000"/>
            <w:szCs w:val="24"/>
            <w:lang w:val="en-US" w:eastAsia="zh-CN"/>
          </w:rPr>
          <w:t>8</w:t>
        </w:r>
      </w:ins>
      <w:ins w:id="1028" w:author="Romano Giovanni" w:date="2017-10-23T22:14:00Z">
        <w:r w:rsidRPr="00CF3217">
          <w:rPr>
            <w:rFonts w:eastAsia="SimSun"/>
            <w:bCs/>
            <w:color w:val="000000"/>
            <w:szCs w:val="24"/>
            <w:lang w:val="en-US" w:eastAsia="zh-CN"/>
          </w:rPr>
          <w:tab/>
          <w:t>TS 23.218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29" w:author="Romano Giovanni" w:date="2017-10-23T22:14:00Z"/>
          <w:rFonts w:eastAsia="SimSun"/>
          <w:b/>
          <w:bCs/>
          <w:color w:val="000000"/>
          <w:sz w:val="30"/>
          <w:szCs w:val="30"/>
          <w:lang w:val="en-US" w:eastAsia="zh-CN"/>
        </w:rPr>
      </w:pPr>
      <w:ins w:id="1030" w:author="Romano Giovanni" w:date="2017-10-23T22:14:00Z">
        <w:r w:rsidRPr="00CF3217">
          <w:rPr>
            <w:rFonts w:eastAsia="SimSun"/>
            <w:b/>
            <w:bCs/>
            <w:color w:val="000000"/>
            <w:szCs w:val="24"/>
            <w:lang w:val="en-US" w:eastAsia="zh-CN"/>
          </w:rPr>
          <w:t>IP Multimedia (IM) session handling; IM call model; Stage 2</w:t>
        </w:r>
      </w:ins>
    </w:p>
    <w:p w:rsidR="00395223" w:rsidRDefault="00395223" w:rsidP="00395223">
      <w:pPr>
        <w:widowControl w:val="0"/>
        <w:tabs>
          <w:tab w:val="clear" w:pos="1134"/>
          <w:tab w:val="clear" w:pos="1871"/>
          <w:tab w:val="clear" w:pos="2268"/>
          <w:tab w:val="left" w:pos="90"/>
        </w:tabs>
        <w:overflowPunct/>
        <w:spacing w:before="0"/>
        <w:textAlignment w:val="auto"/>
        <w:rPr>
          <w:ins w:id="1031" w:author="Romano Giovanni" w:date="2017-10-23T22:14:00Z"/>
          <w:rFonts w:eastAsia="SimSun"/>
          <w:color w:val="000000"/>
          <w:szCs w:val="24"/>
          <w:lang w:val="en-US" w:eastAsia="zh-CN"/>
        </w:rPr>
      </w:pPr>
      <w:ins w:id="1032" w:author="Romano Giovanni" w:date="2017-10-23T22:14:00Z">
        <w:r w:rsidRPr="00CF3217">
          <w:rPr>
            <w:rFonts w:eastAsia="SimSun"/>
            <w:color w:val="000000"/>
            <w:szCs w:val="24"/>
            <w:lang w:val="en-US" w:eastAsia="zh-CN"/>
          </w:rPr>
          <w:t xml:space="preserve">This document specifies the IP Multimedia (IM) Call Model for handling of an IP multimedia session origination and termination for an IP Multimedia </w:t>
        </w:r>
        <w:r w:rsidRPr="00CF3217">
          <w:rPr>
            <w:rFonts w:eastAsia="SimSun"/>
            <w:color w:val="000000"/>
            <w:szCs w:val="24"/>
            <w:lang w:val="en-US" w:eastAsia="zh-CN"/>
          </w:rPr>
          <w:lastRenderedPageBreak/>
          <w:t>subscriber. The document includes interactions between an Application Server and IP multimedia sessions.</w:t>
        </w:r>
      </w:ins>
    </w:p>
    <w:p w:rsidR="00395223" w:rsidRPr="002D5C5B" w:rsidRDefault="00395223" w:rsidP="00395223">
      <w:pPr>
        <w:pStyle w:val="Titolo5"/>
        <w:rPr>
          <w:ins w:id="1033" w:author="Romano Giovanni" w:date="2017-10-23T22:14:00Z"/>
          <w:rFonts w:eastAsia="SimSun"/>
          <w:bCs/>
          <w:color w:val="000000"/>
          <w:szCs w:val="24"/>
          <w:lang w:val="en-US" w:eastAsia="zh-CN"/>
        </w:rPr>
      </w:pPr>
      <w:ins w:id="103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12.3.4</w:t>
        </w:r>
      </w:ins>
      <w:ins w:id="1035" w:author="Romano Giovanni" w:date="2017-10-24T20:06:00Z">
        <w:r w:rsidR="009139E4">
          <w:rPr>
            <w:rFonts w:eastAsia="SimSun"/>
            <w:bCs/>
            <w:color w:val="000000"/>
            <w:szCs w:val="24"/>
            <w:lang w:val="en-US" w:eastAsia="zh-CN"/>
          </w:rPr>
          <w:t>9</w:t>
        </w:r>
      </w:ins>
      <w:ins w:id="1036" w:author="Romano Giovanni" w:date="2017-10-23T22:14:00Z">
        <w:r w:rsidRPr="00CF3217">
          <w:rPr>
            <w:rFonts w:eastAsia="SimSun"/>
            <w:bCs/>
            <w:color w:val="000000"/>
            <w:szCs w:val="24"/>
            <w:lang w:val="en-US" w:eastAsia="zh-CN"/>
          </w:rPr>
          <w:tab/>
          <w:t>TS 23.221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37" w:author="Romano Giovanni" w:date="2017-10-23T22:14:00Z"/>
          <w:rFonts w:eastAsia="SimSun"/>
          <w:b/>
          <w:bCs/>
          <w:color w:val="000000"/>
          <w:sz w:val="30"/>
          <w:szCs w:val="30"/>
          <w:lang w:val="en-US" w:eastAsia="zh-CN"/>
        </w:rPr>
      </w:pPr>
      <w:ins w:id="1038" w:author="Romano Giovanni" w:date="2017-10-23T22:14:00Z">
        <w:r w:rsidRPr="00CF3217">
          <w:rPr>
            <w:rFonts w:eastAsia="SimSun"/>
            <w:b/>
            <w:bCs/>
            <w:color w:val="000000"/>
            <w:szCs w:val="24"/>
            <w:lang w:val="en-US" w:eastAsia="zh-CN"/>
          </w:rPr>
          <w:t>Architectural requirements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039" w:author="Romano Giovanni" w:date="2017-10-23T22:14:00Z"/>
          <w:rFonts w:eastAsia="SimSun"/>
          <w:color w:val="000000"/>
          <w:sz w:val="27"/>
          <w:szCs w:val="27"/>
          <w:lang w:val="en-US" w:eastAsia="zh-CN"/>
        </w:rPr>
      </w:pPr>
      <w:ins w:id="1040" w:author="Romano Giovanni" w:date="2017-10-23T22:14:00Z">
        <w:r w:rsidRPr="00CF3217">
          <w:rPr>
            <w:rFonts w:eastAsia="SimSun"/>
            <w:color w:val="000000"/>
            <w:szCs w:val="24"/>
            <w:lang w:val="en-US" w:eastAsia="zh-CN"/>
          </w:rPr>
          <w:t xml:space="preserve">This document covers the architectural requirements for 3GPP systems based on UTRAN, E-UTRAN and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GERAN. In particular it details the high level requirements for the Circuit Switched (CS) Domain and the stage 2 procedures that span more than one domain/subsystem.</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The reference model to which these procedures apply can be found within TS 23.002. In addition, A mode to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handover for CS services</w:t>
        </w:r>
        <w:r w:rsidRPr="00CF3217">
          <w:rPr>
            <w:rFonts w:eastAsia="SimSun"/>
            <w:color w:val="000000"/>
            <w:sz w:val="27"/>
            <w:szCs w:val="27"/>
            <w:lang w:val="en-US" w:eastAsia="zh-CN"/>
          </w:rPr>
          <w:t xml:space="preserve"> </w:t>
        </w:r>
        <w:r w:rsidRPr="00CF3217">
          <w:rPr>
            <w:rFonts w:eastAsia="SimSun"/>
            <w:color w:val="000000"/>
            <w:szCs w:val="24"/>
            <w:lang w:val="en-US" w:eastAsia="zh-CN"/>
          </w:rPr>
          <w:t>is addressed. Detailed architectural requirements within the subsystems are contained within the remainder of the 23 series of specifications e.g.</w:t>
        </w:r>
        <w:r w:rsidRPr="00CF3217">
          <w:rPr>
            <w:rFonts w:eastAsia="SimSun"/>
            <w:color w:val="000000"/>
            <w:sz w:val="27"/>
            <w:szCs w:val="27"/>
            <w:lang w:val="en-US" w:eastAsia="zh-CN"/>
          </w:rPr>
          <w:t xml:space="preserve"> </w:t>
        </w:r>
        <w:r w:rsidRPr="00CF3217">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ins>
    </w:p>
    <w:p w:rsidR="00395223" w:rsidRPr="002D5C5B" w:rsidRDefault="00395223" w:rsidP="00395223">
      <w:pPr>
        <w:pStyle w:val="Titolo5"/>
        <w:rPr>
          <w:ins w:id="1041" w:author="Romano Giovanni" w:date="2017-10-23T22:14:00Z"/>
          <w:rFonts w:eastAsia="SimSun"/>
          <w:bCs/>
          <w:color w:val="000000"/>
          <w:szCs w:val="24"/>
          <w:lang w:val="en-US" w:eastAsia="zh-CN"/>
        </w:rPr>
      </w:pPr>
      <w:ins w:id="104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043" w:author="Romano Giovanni" w:date="2017-10-24T20:06:00Z">
        <w:r w:rsidR="009139E4">
          <w:rPr>
            <w:rFonts w:eastAsia="SimSun"/>
            <w:bCs/>
            <w:color w:val="000000"/>
            <w:szCs w:val="24"/>
            <w:lang w:val="en-US" w:eastAsia="zh-CN"/>
          </w:rPr>
          <w:t>50</w:t>
        </w:r>
      </w:ins>
      <w:ins w:id="1044" w:author="Romano Giovanni" w:date="2017-10-23T22:14:00Z">
        <w:r w:rsidRPr="00CF3217">
          <w:rPr>
            <w:rFonts w:eastAsia="SimSun"/>
            <w:bCs/>
            <w:color w:val="000000"/>
            <w:szCs w:val="24"/>
            <w:lang w:val="en-US" w:eastAsia="zh-CN"/>
          </w:rPr>
          <w:tab/>
          <w:t>TS 23.226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45" w:author="Romano Giovanni" w:date="2017-10-23T22:14:00Z"/>
          <w:rFonts w:eastAsia="SimSun"/>
          <w:b/>
          <w:bCs/>
          <w:color w:val="000000"/>
          <w:sz w:val="30"/>
          <w:szCs w:val="30"/>
          <w:lang w:val="en-US" w:eastAsia="zh-CN"/>
        </w:rPr>
      </w:pPr>
      <w:ins w:id="1046" w:author="Romano Giovanni" w:date="2017-10-23T22:14:00Z">
        <w:r w:rsidRPr="00CF3217">
          <w:rPr>
            <w:rFonts w:eastAsia="SimSun"/>
            <w:b/>
            <w:bCs/>
            <w:color w:val="000000"/>
            <w:szCs w:val="24"/>
            <w:lang w:val="en-US" w:eastAsia="zh-CN"/>
          </w:rPr>
          <w:t>Global text telephony (GTT); Stage 2</w:t>
        </w:r>
      </w:ins>
    </w:p>
    <w:p w:rsidR="00395223" w:rsidRPr="00CF3217" w:rsidRDefault="00395223" w:rsidP="00395223">
      <w:pPr>
        <w:widowControl w:val="0"/>
        <w:tabs>
          <w:tab w:val="clear" w:pos="1134"/>
          <w:tab w:val="clear" w:pos="1871"/>
          <w:tab w:val="clear" w:pos="2268"/>
          <w:tab w:val="left" w:pos="90"/>
        </w:tabs>
        <w:overflowPunct/>
        <w:textAlignment w:val="auto"/>
        <w:rPr>
          <w:ins w:id="1047" w:author="Romano Giovanni" w:date="2017-10-23T22:14:00Z"/>
          <w:rFonts w:eastAsia="SimSun"/>
          <w:color w:val="000000"/>
          <w:sz w:val="27"/>
          <w:szCs w:val="27"/>
          <w:lang w:val="en-US" w:eastAsia="zh-CN"/>
        </w:rPr>
      </w:pPr>
      <w:ins w:id="1048" w:author="Romano Giovanni" w:date="2017-10-23T22:14:00Z">
        <w:r w:rsidRPr="00CF3217">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 This TS contains the core functions for a real time Text Conversation Feature GTT, to be used in combination with other media in conversational services. GTT offers real time conversation in text, to be used alone or in combination with other conversational media, and interworking with current and emerging text conversation features in the fixed networks and other mobile networks. GTT uses a number of functional entities to realize the requirements</w:t>
        </w:r>
        <w:r w:rsidRPr="00CF3217">
          <w:rPr>
            <w:rFonts w:eastAsia="SimSun"/>
            <w:color w:val="000000"/>
            <w:sz w:val="27"/>
            <w:szCs w:val="27"/>
            <w:lang w:val="en-US" w:eastAsia="zh-CN"/>
          </w:rPr>
          <w:t xml:space="preserve"> </w:t>
        </w:r>
        <w:r w:rsidRPr="00CF3217">
          <w:rPr>
            <w:rFonts w:eastAsia="SimSun"/>
            <w:color w:val="000000"/>
            <w:szCs w:val="24"/>
            <w:lang w:val="en-US" w:eastAsia="zh-CN"/>
          </w:rPr>
          <w:t>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w:t>
        </w:r>
        <w:r w:rsidRPr="00CF3217">
          <w:rPr>
            <w:rFonts w:asciiTheme="minorEastAsia" w:hAnsiTheme="minorEastAsia"/>
            <w:color w:val="000000"/>
            <w:szCs w:val="24"/>
            <w:lang w:val="en-US" w:eastAsia="ja-JP"/>
          </w:rPr>
          <w:t>-</w:t>
        </w:r>
        <w:r w:rsidRPr="00CF3217">
          <w:rPr>
            <w:rFonts w:eastAsia="SimSun"/>
            <w:color w:val="000000"/>
            <w:szCs w:val="24"/>
            <w:lang w:val="en-US" w:eastAsia="zh-CN"/>
          </w:rPr>
          <w:t>T Recommendation T.140, common to all GTT text conversation environments.</w:t>
        </w:r>
      </w:ins>
    </w:p>
    <w:p w:rsidR="00395223" w:rsidRPr="002D5C5B" w:rsidRDefault="00395223" w:rsidP="00395223">
      <w:pPr>
        <w:pStyle w:val="Titolo5"/>
        <w:rPr>
          <w:ins w:id="1049" w:author="Romano Giovanni" w:date="2017-10-23T22:14:00Z"/>
          <w:rFonts w:eastAsia="SimSun"/>
          <w:bCs/>
          <w:color w:val="000000"/>
          <w:szCs w:val="24"/>
          <w:lang w:val="en-US" w:eastAsia="zh-CN"/>
        </w:rPr>
      </w:pPr>
      <w:ins w:id="105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051" w:author="Romano Giovanni" w:date="2017-10-24T20:06:00Z">
        <w:r w:rsidR="009139E4">
          <w:rPr>
            <w:rFonts w:eastAsia="SimSun"/>
            <w:bCs/>
            <w:color w:val="000000"/>
            <w:szCs w:val="24"/>
            <w:lang w:val="en-US" w:eastAsia="zh-CN"/>
          </w:rPr>
          <w:t>51</w:t>
        </w:r>
      </w:ins>
      <w:ins w:id="1052" w:author="Romano Giovanni" w:date="2017-10-23T22:14:00Z">
        <w:r w:rsidRPr="00CF3217">
          <w:rPr>
            <w:rFonts w:eastAsia="SimSun"/>
            <w:bCs/>
            <w:color w:val="000000"/>
            <w:szCs w:val="24"/>
            <w:lang w:val="en-US" w:eastAsia="zh-CN"/>
          </w:rPr>
          <w:tab/>
          <w:t>TS 23.228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53" w:author="Romano Giovanni" w:date="2017-10-23T22:14:00Z"/>
          <w:rFonts w:eastAsia="SimSun"/>
          <w:b/>
          <w:bCs/>
          <w:color w:val="000000"/>
          <w:sz w:val="30"/>
          <w:szCs w:val="30"/>
          <w:lang w:val="en-US" w:eastAsia="zh-CN"/>
        </w:rPr>
      </w:pPr>
      <w:ins w:id="1054" w:author="Romano Giovanni" w:date="2017-10-23T22:14:00Z">
        <w:r w:rsidRPr="00CF3217">
          <w:rPr>
            <w:rFonts w:eastAsia="SimSun"/>
            <w:b/>
            <w:bCs/>
            <w:color w:val="000000"/>
            <w:szCs w:val="24"/>
            <w:lang w:val="en-US" w:eastAsia="zh-CN"/>
          </w:rPr>
          <w:t>IP Multimedia Subsystem (IMS);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055" w:author="Romano Giovanni" w:date="2017-10-23T22:14:00Z"/>
          <w:rFonts w:eastAsia="SimSun"/>
          <w:color w:val="000000"/>
          <w:sz w:val="27"/>
          <w:szCs w:val="27"/>
          <w:lang w:val="en-US" w:eastAsia="zh-CN"/>
        </w:rPr>
      </w:pPr>
      <w:ins w:id="1056" w:author="Romano Giovanni" w:date="2017-10-23T22:14:00Z">
        <w:r w:rsidRPr="00CF3217">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ins>
    </w:p>
    <w:p w:rsidR="00395223" w:rsidRPr="002D5C5B" w:rsidRDefault="00395223" w:rsidP="00395223">
      <w:pPr>
        <w:pStyle w:val="Titolo5"/>
        <w:rPr>
          <w:ins w:id="1057" w:author="Romano Giovanni" w:date="2017-10-23T22:14:00Z"/>
          <w:rFonts w:eastAsia="SimSun"/>
          <w:bCs/>
          <w:color w:val="000000"/>
          <w:szCs w:val="24"/>
          <w:lang w:val="en-US" w:eastAsia="zh-CN"/>
        </w:rPr>
      </w:pPr>
      <w:ins w:id="105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059" w:author="Romano Giovanni" w:date="2017-10-24T20:06:00Z">
        <w:r w:rsidR="009139E4">
          <w:rPr>
            <w:rFonts w:eastAsia="SimSun"/>
            <w:bCs/>
            <w:color w:val="000000"/>
            <w:szCs w:val="24"/>
            <w:lang w:val="en-US" w:eastAsia="zh-CN"/>
          </w:rPr>
          <w:t>52</w:t>
        </w:r>
      </w:ins>
      <w:ins w:id="1060" w:author="Romano Giovanni" w:date="2017-10-23T22:14:00Z">
        <w:r w:rsidRPr="00CF3217">
          <w:rPr>
            <w:rFonts w:eastAsia="SimSun"/>
            <w:bCs/>
            <w:color w:val="000000"/>
            <w:szCs w:val="24"/>
            <w:lang w:val="en-US" w:eastAsia="zh-CN"/>
          </w:rPr>
          <w:tab/>
          <w:t>TS 23.231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61" w:author="Romano Giovanni" w:date="2017-10-23T22:14:00Z"/>
          <w:rFonts w:eastAsia="SimSun"/>
          <w:b/>
          <w:bCs/>
          <w:color w:val="000000"/>
          <w:sz w:val="30"/>
          <w:szCs w:val="30"/>
          <w:lang w:val="en-US" w:eastAsia="zh-CN"/>
        </w:rPr>
      </w:pPr>
      <w:ins w:id="1062" w:author="Romano Giovanni" w:date="2017-10-23T22:14:00Z">
        <w:r w:rsidRPr="00CF3217">
          <w:rPr>
            <w:rFonts w:eastAsia="SimSun"/>
            <w:b/>
            <w:bCs/>
            <w:color w:val="000000"/>
            <w:szCs w:val="24"/>
            <w:lang w:val="en-US" w:eastAsia="zh-CN"/>
          </w:rPr>
          <w:t>SIP-I based circuit-switched core network;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063" w:author="Romano Giovanni" w:date="2017-10-23T22:14:00Z"/>
          <w:rFonts w:eastAsia="SimSun"/>
          <w:color w:val="000000"/>
          <w:szCs w:val="24"/>
          <w:lang w:val="en-US" w:eastAsia="zh-CN"/>
        </w:rPr>
      </w:pPr>
      <w:ins w:id="1064" w:author="Romano Giovanni" w:date="2017-10-23T22:14:00Z">
        <w:r w:rsidRPr="00CF3217">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w:t>
        </w:r>
        <w:r w:rsidRPr="00CF3217">
          <w:rPr>
            <w:rFonts w:eastAsia="SimSun"/>
            <w:color w:val="000000"/>
            <w:szCs w:val="24"/>
            <w:lang w:val="en-US" w:eastAsia="zh-CN"/>
          </w:rPr>
          <w:lastRenderedPageBreak/>
          <w:t xml:space="preserve">a SIP-I based </w:t>
        </w:r>
        <w:proofErr w:type="spellStart"/>
        <w:r w:rsidRPr="00CF3217">
          <w:rPr>
            <w:rFonts w:eastAsia="SimSun"/>
            <w:color w:val="000000"/>
            <w:szCs w:val="24"/>
            <w:lang w:val="en-US" w:eastAsia="zh-CN"/>
          </w:rPr>
          <w:t>Nc</w:t>
        </w:r>
        <w:proofErr w:type="spellEnd"/>
        <w:r w:rsidRPr="00CF3217">
          <w:rPr>
            <w:rFonts w:eastAsia="SimSun"/>
            <w:color w:val="000000"/>
            <w:szCs w:val="24"/>
            <w:lang w:val="en-US" w:eastAsia="zh-CN"/>
          </w:rPr>
          <w:t xml:space="preserve"> interface. </w:t>
        </w:r>
      </w:ins>
    </w:p>
    <w:p w:rsidR="00395223" w:rsidRDefault="00395223" w:rsidP="00395223">
      <w:pPr>
        <w:widowControl w:val="0"/>
        <w:tabs>
          <w:tab w:val="clear" w:pos="1134"/>
          <w:tab w:val="clear" w:pos="1871"/>
          <w:tab w:val="clear" w:pos="2268"/>
          <w:tab w:val="left" w:pos="90"/>
        </w:tabs>
        <w:overflowPunct/>
        <w:spacing w:before="0"/>
        <w:textAlignment w:val="auto"/>
        <w:rPr>
          <w:ins w:id="1065" w:author="Romano Giovanni" w:date="2017-10-23T22:14:00Z"/>
          <w:rFonts w:eastAsia="SimSun"/>
          <w:color w:val="000000"/>
          <w:szCs w:val="24"/>
          <w:lang w:val="en-US" w:eastAsia="zh-CN"/>
        </w:rPr>
      </w:pPr>
      <w:ins w:id="1066" w:author="Romano Giovanni" w:date="2017-10-23T22:14:00Z">
        <w:r w:rsidRPr="00CF3217">
          <w:rPr>
            <w:rFonts w:eastAsia="SimSun"/>
            <w:color w:val="000000"/>
            <w:szCs w:val="24"/>
            <w:lang w:val="en-US" w:eastAsia="zh-CN"/>
          </w:rPr>
          <w:t xml:space="preserve">The document shows the CS core network termination of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and A interfaces in order to cover the information flow stimulus to the core network and describe the interaction with the supplementary and value added services and capabilities. The </w:t>
        </w:r>
        <w:proofErr w:type="spellStart"/>
        <w:r w:rsidRPr="00CF3217">
          <w:rPr>
            <w:rFonts w:eastAsia="SimSun"/>
            <w:color w:val="000000"/>
            <w:szCs w:val="24"/>
            <w:lang w:val="en-US" w:eastAsia="zh-CN"/>
          </w:rPr>
          <w:t>Nc</w:t>
        </w:r>
        <w:proofErr w:type="spellEnd"/>
        <w:r w:rsidRPr="00CF3217">
          <w:rPr>
            <w:rFonts w:eastAsia="SimSun"/>
            <w:color w:val="000000"/>
            <w:szCs w:val="24"/>
            <w:lang w:val="en-US" w:eastAsia="zh-CN"/>
          </w:rPr>
          <w:t xml:space="preserve"> interface profile is based on ITU-T Q.1912.5 SIP-I profile C and is specified in 3GPP TS 29.231. The Mc interface profile is based on ITU</w:t>
        </w:r>
        <w:r w:rsidRPr="00C337DE">
          <w:rPr>
            <w:rFonts w:asciiTheme="minorEastAsia" w:hAnsiTheme="minorEastAsia"/>
            <w:color w:val="000000"/>
            <w:szCs w:val="24"/>
            <w:lang w:val="en-US" w:eastAsia="ja-JP"/>
          </w:rPr>
          <w:t>-</w:t>
        </w:r>
        <w:r w:rsidRPr="00CF3217">
          <w:rPr>
            <w:rFonts w:eastAsia="SimSun"/>
            <w:color w:val="000000"/>
            <w:szCs w:val="24"/>
            <w:lang w:val="en-US" w:eastAsia="zh-CN"/>
          </w:rPr>
          <w:t>T H.248.1 and is specified in 3GPP TS 29.232. Local Call Local Switch (LCLS) functionality is further specified in 3GPP TS 23.284. This document is applicable only for IP transport in the CS core network.</w:t>
        </w:r>
      </w:ins>
    </w:p>
    <w:p w:rsidR="00395223" w:rsidRPr="002D5C5B" w:rsidRDefault="00395223" w:rsidP="00395223">
      <w:pPr>
        <w:pStyle w:val="Titolo5"/>
        <w:rPr>
          <w:ins w:id="1067" w:author="Romano Giovanni" w:date="2017-10-23T22:14:00Z"/>
          <w:rFonts w:eastAsia="SimSun"/>
          <w:bCs/>
          <w:color w:val="000000"/>
          <w:szCs w:val="24"/>
          <w:lang w:val="en-US" w:eastAsia="zh-CN"/>
        </w:rPr>
      </w:pPr>
      <w:ins w:id="106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069" w:author="Romano Giovanni" w:date="2017-10-24T20:06:00Z">
        <w:r w:rsidR="009139E4">
          <w:rPr>
            <w:rFonts w:eastAsia="SimSun"/>
            <w:bCs/>
            <w:color w:val="000000"/>
            <w:szCs w:val="24"/>
            <w:lang w:val="en-US" w:eastAsia="zh-CN"/>
          </w:rPr>
          <w:t>53</w:t>
        </w:r>
      </w:ins>
      <w:ins w:id="1070" w:author="Romano Giovanni" w:date="2017-10-23T22:14:00Z">
        <w:r w:rsidRPr="00CF3217">
          <w:rPr>
            <w:rFonts w:eastAsia="SimSun"/>
            <w:bCs/>
            <w:color w:val="000000"/>
            <w:szCs w:val="24"/>
            <w:lang w:val="en-US" w:eastAsia="zh-CN"/>
          </w:rPr>
          <w:tab/>
          <w:t>TS 23.234</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71" w:author="Romano Giovanni" w:date="2017-10-23T22:14:00Z"/>
          <w:rFonts w:eastAsia="SimSun"/>
          <w:b/>
          <w:bCs/>
          <w:color w:val="000000"/>
          <w:sz w:val="30"/>
          <w:szCs w:val="30"/>
          <w:lang w:val="en-US" w:eastAsia="zh-CN"/>
        </w:rPr>
      </w:pPr>
      <w:ins w:id="1072" w:author="Romano Giovanni" w:date="2017-10-23T22:14:00Z">
        <w:r w:rsidRPr="00CF3217">
          <w:rPr>
            <w:rFonts w:eastAsia="SimSun"/>
            <w:b/>
            <w:bCs/>
            <w:color w:val="000000"/>
            <w:szCs w:val="24"/>
            <w:lang w:val="en-US" w:eastAsia="zh-CN"/>
          </w:rPr>
          <w:t>3GPP system to Wireless Local Area Network (WLAN) interworking; System description</w:t>
        </w:r>
      </w:ins>
    </w:p>
    <w:p w:rsidR="00395223" w:rsidRPr="00F31963" w:rsidRDefault="00395223" w:rsidP="00395223">
      <w:pPr>
        <w:widowControl w:val="0"/>
        <w:tabs>
          <w:tab w:val="clear" w:pos="1134"/>
          <w:tab w:val="clear" w:pos="1871"/>
          <w:tab w:val="clear" w:pos="2268"/>
          <w:tab w:val="left" w:pos="90"/>
        </w:tabs>
        <w:overflowPunct/>
        <w:spacing w:before="0"/>
        <w:textAlignment w:val="auto"/>
        <w:rPr>
          <w:ins w:id="1073" w:author="Romano Giovanni" w:date="2017-10-23T22:14:00Z"/>
          <w:rFonts w:eastAsia="SimSun"/>
          <w:color w:val="000000"/>
          <w:sz w:val="27"/>
          <w:szCs w:val="27"/>
          <w:lang w:val="en-US" w:eastAsia="zh-CN"/>
        </w:rPr>
      </w:pPr>
      <w:ins w:id="1074" w:author="Romano Giovanni" w:date="2017-10-23T22:14:00Z">
        <w:r w:rsidRPr="00CF3217">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ins>
    </w:p>
    <w:p w:rsidR="00395223" w:rsidRPr="002D5C5B" w:rsidRDefault="00395223" w:rsidP="00395223">
      <w:pPr>
        <w:pStyle w:val="Titolo5"/>
        <w:rPr>
          <w:ins w:id="1075" w:author="Romano Giovanni" w:date="2017-10-23T22:14:00Z"/>
          <w:rFonts w:eastAsia="SimSun"/>
          <w:bCs/>
          <w:color w:val="000000"/>
          <w:szCs w:val="24"/>
          <w:lang w:val="en-US" w:eastAsia="zh-CN"/>
        </w:rPr>
      </w:pPr>
      <w:ins w:id="107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077" w:author="Romano Giovanni" w:date="2017-10-24T20:06:00Z">
        <w:r w:rsidR="009139E4">
          <w:rPr>
            <w:rFonts w:eastAsia="SimSun"/>
            <w:bCs/>
            <w:color w:val="000000"/>
            <w:szCs w:val="24"/>
            <w:lang w:val="en-US" w:eastAsia="zh-CN"/>
          </w:rPr>
          <w:t>54</w:t>
        </w:r>
      </w:ins>
      <w:ins w:id="1078" w:author="Romano Giovanni" w:date="2017-10-23T22:14:00Z">
        <w:r w:rsidRPr="00CF3217">
          <w:rPr>
            <w:rFonts w:eastAsia="SimSun"/>
            <w:bCs/>
            <w:color w:val="000000"/>
            <w:szCs w:val="24"/>
            <w:lang w:val="en-US" w:eastAsia="zh-CN"/>
          </w:rPr>
          <w:tab/>
          <w:t>TS 23.236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79" w:author="Romano Giovanni" w:date="2017-10-23T22:14:00Z"/>
          <w:rFonts w:eastAsia="SimSun"/>
          <w:b/>
          <w:bCs/>
          <w:color w:val="000000"/>
          <w:sz w:val="30"/>
          <w:szCs w:val="30"/>
          <w:lang w:val="en-US" w:eastAsia="zh-CN"/>
        </w:rPr>
      </w:pPr>
      <w:ins w:id="1080" w:author="Romano Giovanni" w:date="2017-10-23T22:14:00Z">
        <w:r w:rsidRPr="00CF3217">
          <w:rPr>
            <w:rFonts w:eastAsia="SimSun"/>
            <w:b/>
            <w:bCs/>
            <w:color w:val="000000"/>
            <w:szCs w:val="24"/>
            <w:lang w:val="en-US" w:eastAsia="zh-CN"/>
          </w:rPr>
          <w:t>Intra-domain connection of Radio Access Network (RAN) nodes to multiple Core Network (CN) nodes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081" w:author="Romano Giovanni" w:date="2017-10-23T22:14:00Z"/>
          <w:rFonts w:eastAsia="SimSun"/>
          <w:color w:val="000000"/>
          <w:sz w:val="27"/>
          <w:szCs w:val="27"/>
          <w:lang w:val="en-US" w:eastAsia="zh-CN"/>
        </w:rPr>
      </w:pPr>
      <w:ins w:id="1082" w:author="Romano Giovanni" w:date="2017-10-23T22:14:00Z">
        <w:r w:rsidRPr="00CF3217">
          <w:rPr>
            <w:rFonts w:eastAsia="SimSun"/>
            <w:color w:val="000000"/>
            <w:szCs w:val="24"/>
            <w:lang w:val="en-US" w:eastAsia="zh-CN"/>
          </w:rPr>
          <w:t xml:space="preserve">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as the user roams.</w:t>
        </w:r>
      </w:ins>
    </w:p>
    <w:p w:rsidR="00395223" w:rsidRPr="002D5C5B" w:rsidRDefault="00395223" w:rsidP="00395223">
      <w:pPr>
        <w:pStyle w:val="Titolo5"/>
        <w:rPr>
          <w:ins w:id="1083" w:author="Romano Giovanni" w:date="2017-10-23T22:14:00Z"/>
          <w:rFonts w:eastAsia="SimSun"/>
          <w:bCs/>
          <w:color w:val="000000"/>
          <w:szCs w:val="24"/>
          <w:lang w:val="en-US" w:eastAsia="zh-CN"/>
        </w:rPr>
      </w:pPr>
      <w:ins w:id="108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085" w:author="Romano Giovanni" w:date="2017-10-24T20:06:00Z">
        <w:r w:rsidR="009139E4">
          <w:rPr>
            <w:rFonts w:eastAsia="SimSun"/>
            <w:bCs/>
            <w:color w:val="000000"/>
            <w:szCs w:val="24"/>
            <w:lang w:val="en-US" w:eastAsia="zh-CN"/>
          </w:rPr>
          <w:t>55</w:t>
        </w:r>
      </w:ins>
      <w:ins w:id="1086" w:author="Romano Giovanni" w:date="2017-10-23T22:14:00Z">
        <w:r w:rsidRPr="00CF3217">
          <w:rPr>
            <w:rFonts w:eastAsia="SimSun"/>
            <w:bCs/>
            <w:color w:val="000000"/>
            <w:szCs w:val="24"/>
            <w:lang w:val="en-US" w:eastAsia="zh-CN"/>
          </w:rPr>
          <w:tab/>
          <w:t>TS 23.237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087" w:author="Romano Giovanni" w:date="2017-10-23T22:14:00Z"/>
          <w:rFonts w:eastAsia="SimSun"/>
          <w:b/>
          <w:bCs/>
          <w:color w:val="000000"/>
          <w:sz w:val="30"/>
          <w:szCs w:val="30"/>
          <w:lang w:val="en-US" w:eastAsia="zh-CN"/>
        </w:rPr>
      </w:pPr>
      <w:ins w:id="1088" w:author="Romano Giovanni" w:date="2017-10-23T22:14:00Z">
        <w:r w:rsidRPr="00CF3217">
          <w:rPr>
            <w:rFonts w:eastAsia="SimSun"/>
            <w:b/>
            <w:bCs/>
            <w:color w:val="000000"/>
            <w:szCs w:val="24"/>
            <w:lang w:val="en-US" w:eastAsia="zh-CN"/>
          </w:rPr>
          <w:t>IP Multimedia Subsystem (IMS) Service Continuity; Stage 2</w:t>
        </w:r>
      </w:ins>
    </w:p>
    <w:p w:rsidR="00395223" w:rsidRPr="00CF3217" w:rsidRDefault="00395223" w:rsidP="00395223">
      <w:pPr>
        <w:rPr>
          <w:ins w:id="1089" w:author="Romano Giovanni" w:date="2017-10-23T22:14:00Z"/>
          <w:rFonts w:eastAsia="SimSun"/>
          <w:lang w:val="en-US" w:eastAsia="zh-CN"/>
        </w:rPr>
      </w:pPr>
      <w:ins w:id="1090" w:author="Romano Giovanni" w:date="2017-10-23T22:14:00Z">
        <w:r w:rsidRPr="00CF3217">
          <w:rPr>
            <w:rFonts w:eastAsia="SimSun"/>
            <w:lang w:val="en-US" w:eastAsia="zh-CN"/>
          </w:rPr>
          <w:t xml:space="preserve">This document specifies the architectural requirements and procedures for delivery of IMS Service Continuity. </w:t>
        </w:r>
      </w:ins>
    </w:p>
    <w:p w:rsidR="00395223" w:rsidRPr="00CF3217" w:rsidRDefault="00395223" w:rsidP="00395223">
      <w:pPr>
        <w:rPr>
          <w:ins w:id="1091" w:author="Romano Giovanni" w:date="2017-10-23T22:14:00Z"/>
          <w:rFonts w:eastAsia="SimSun"/>
          <w:lang w:val="en-US" w:eastAsia="zh-CN"/>
        </w:rPr>
      </w:pPr>
      <w:ins w:id="1092" w:author="Romano Giovanni" w:date="2017-10-23T22:14:00Z">
        <w:r w:rsidRPr="00CF3217">
          <w:rPr>
            <w:rFonts w:eastAsia="SimSun"/>
            <w:lang w:val="en-US" w:eastAsia="zh-CN"/>
          </w:rPr>
          <w:t xml:space="preserve">The scope of the specification includes: </w:t>
        </w:r>
      </w:ins>
    </w:p>
    <w:p w:rsidR="00395223" w:rsidRPr="00CF3217" w:rsidRDefault="00395223" w:rsidP="00395223">
      <w:pPr>
        <w:rPr>
          <w:ins w:id="1093" w:author="Romano Giovanni" w:date="2017-10-23T22:14:00Z"/>
          <w:rFonts w:eastAsia="SimSun"/>
          <w:lang w:val="en-US" w:eastAsia="zh-CN"/>
        </w:rPr>
      </w:pPr>
      <w:ins w:id="1094" w:author="Romano Giovanni" w:date="2017-10-23T22:14:00Z">
        <w:r w:rsidRPr="00CF3217">
          <w:rPr>
            <w:rFonts w:eastAsia="SimSun"/>
            <w:lang w:val="en-US" w:eastAsia="zh-CN"/>
          </w:rPr>
          <w:t>–   Access Transfer related functionality:</w:t>
        </w:r>
      </w:ins>
    </w:p>
    <w:p w:rsidR="00395223" w:rsidRPr="00CF3217" w:rsidRDefault="00395223" w:rsidP="00395223">
      <w:pPr>
        <w:rPr>
          <w:ins w:id="1095" w:author="Romano Giovanni" w:date="2017-10-23T22:14:00Z"/>
          <w:rFonts w:eastAsia="SimSun"/>
          <w:lang w:val="en-US" w:eastAsia="zh-CN"/>
        </w:rPr>
      </w:pPr>
      <w:ins w:id="1096" w:author="Romano Giovanni" w:date="2017-10-23T22:14:00Z">
        <w:r w:rsidRPr="00CF3217">
          <w:rPr>
            <w:rFonts w:eastAsia="SimSun"/>
            <w:lang w:val="en-US" w:eastAsia="zh-CN"/>
          </w:rPr>
          <w:t xml:space="preserve">–   PS-CS Access Transfer; </w:t>
        </w:r>
      </w:ins>
    </w:p>
    <w:p w:rsidR="00395223" w:rsidRPr="00CF3217" w:rsidRDefault="00395223" w:rsidP="00395223">
      <w:pPr>
        <w:rPr>
          <w:ins w:id="1097" w:author="Romano Giovanni" w:date="2017-10-23T22:14:00Z"/>
          <w:rFonts w:eastAsia="SimSun"/>
          <w:lang w:val="en-US" w:eastAsia="zh-CN"/>
        </w:rPr>
      </w:pPr>
      <w:ins w:id="1098" w:author="Romano Giovanni" w:date="2017-10-23T22:14:00Z">
        <w:r w:rsidRPr="00CF3217">
          <w:rPr>
            <w:rFonts w:eastAsia="SimSun"/>
            <w:lang w:val="en-US" w:eastAsia="zh-CN"/>
          </w:rPr>
          <w:t xml:space="preserve">–   PS-PS Access Transfer; </w:t>
        </w:r>
      </w:ins>
    </w:p>
    <w:p w:rsidR="00395223" w:rsidRPr="00CF3217" w:rsidRDefault="00395223" w:rsidP="00395223">
      <w:pPr>
        <w:rPr>
          <w:ins w:id="1099" w:author="Romano Giovanni" w:date="2017-10-23T22:14:00Z"/>
          <w:rFonts w:eastAsia="SimSun"/>
          <w:lang w:val="en-US" w:eastAsia="zh-CN"/>
        </w:rPr>
      </w:pPr>
      <w:ins w:id="1100" w:author="Romano Giovanni" w:date="2017-10-23T22:14:00Z">
        <w:r w:rsidRPr="00CF3217">
          <w:rPr>
            <w:rFonts w:eastAsia="SimSun"/>
            <w:lang w:val="en-US" w:eastAsia="zh-CN"/>
          </w:rPr>
          <w:t xml:space="preserve">–   PS-PS Access Transfer in conjunction with PS-CS Access Transfer; </w:t>
        </w:r>
      </w:ins>
    </w:p>
    <w:p w:rsidR="00395223" w:rsidRPr="00CF3217" w:rsidRDefault="00395223" w:rsidP="00395223">
      <w:pPr>
        <w:rPr>
          <w:ins w:id="1101" w:author="Romano Giovanni" w:date="2017-10-23T22:14:00Z"/>
          <w:rFonts w:eastAsia="SimSun"/>
          <w:lang w:val="en-US" w:eastAsia="zh-CN"/>
        </w:rPr>
      </w:pPr>
      <w:ins w:id="1102" w:author="Romano Giovanni" w:date="2017-10-23T22:14:00Z">
        <w:r w:rsidRPr="00CF3217">
          <w:rPr>
            <w:rFonts w:eastAsia="SimSun"/>
            <w:lang w:val="en-US" w:eastAsia="zh-CN"/>
          </w:rPr>
          <w:t xml:space="preserve">–   Adding and/or removing media flows to support service; </w:t>
        </w:r>
      </w:ins>
    </w:p>
    <w:p w:rsidR="00395223" w:rsidRPr="00CF3217" w:rsidRDefault="00395223" w:rsidP="00395223">
      <w:pPr>
        <w:rPr>
          <w:ins w:id="1103" w:author="Romano Giovanni" w:date="2017-10-23T22:14:00Z"/>
          <w:rFonts w:eastAsia="SimSun"/>
          <w:lang w:val="en-US" w:eastAsia="zh-CN"/>
        </w:rPr>
      </w:pPr>
      <w:ins w:id="1104" w:author="Romano Giovanni" w:date="2017-10-23T22:14:00Z">
        <w:r w:rsidRPr="00CF3217">
          <w:rPr>
            <w:rFonts w:eastAsia="SimSun"/>
            <w:lang w:val="en-US" w:eastAsia="zh-CN"/>
          </w:rPr>
          <w:t>–   MSC Server assisted mid-call feature;</w:t>
        </w:r>
      </w:ins>
    </w:p>
    <w:p w:rsidR="00395223" w:rsidRPr="00CF3217" w:rsidRDefault="00395223" w:rsidP="00395223">
      <w:pPr>
        <w:rPr>
          <w:ins w:id="1105" w:author="Romano Giovanni" w:date="2017-10-23T22:14:00Z"/>
          <w:rFonts w:eastAsia="SimSun"/>
          <w:lang w:val="en-US" w:eastAsia="zh-CN"/>
        </w:rPr>
      </w:pPr>
      <w:ins w:id="1106" w:author="Romano Giovanni" w:date="2017-10-23T22:14:00Z">
        <w:r w:rsidRPr="00CF3217">
          <w:rPr>
            <w:rFonts w:eastAsia="SimSun"/>
            <w:lang w:val="en-US" w:eastAsia="zh-CN"/>
          </w:rPr>
          <w:lastRenderedPageBreak/>
          <w:t xml:space="preserve">–   SRVCC session transfer of IMS emergency session. </w:t>
        </w:r>
      </w:ins>
    </w:p>
    <w:p w:rsidR="00395223" w:rsidRPr="00CF3217" w:rsidRDefault="00395223" w:rsidP="00395223">
      <w:pPr>
        <w:rPr>
          <w:ins w:id="1107" w:author="Romano Giovanni" w:date="2017-10-23T22:14:00Z"/>
          <w:rFonts w:eastAsia="SimSun"/>
          <w:lang w:val="en-US" w:eastAsia="zh-CN"/>
        </w:rPr>
      </w:pPr>
      <w:ins w:id="1108" w:author="Romano Giovanni" w:date="2017-10-23T22:14:00Z">
        <w:r w:rsidRPr="00CF3217">
          <w:rPr>
            <w:rFonts w:eastAsia="SimSun"/>
            <w:lang w:val="en-US" w:eastAsia="zh-CN"/>
          </w:rPr>
          <w:t xml:space="preserve">–   Inter UE Transfer related functionality: </w:t>
        </w:r>
      </w:ins>
    </w:p>
    <w:p w:rsidR="00395223" w:rsidRPr="00CF3217" w:rsidRDefault="00395223" w:rsidP="00395223">
      <w:pPr>
        <w:rPr>
          <w:ins w:id="1109" w:author="Romano Giovanni" w:date="2017-10-23T22:14:00Z"/>
          <w:rFonts w:eastAsia="SimSun"/>
          <w:lang w:val="en-US" w:eastAsia="zh-CN"/>
        </w:rPr>
      </w:pPr>
      <w:ins w:id="1110" w:author="Romano Giovanni" w:date="2017-10-23T22:14:00Z">
        <w:r w:rsidRPr="00CF3217">
          <w:rPr>
            <w:rFonts w:eastAsia="SimSun"/>
            <w:lang w:val="en-US" w:eastAsia="zh-CN"/>
          </w:rPr>
          <w:t xml:space="preserve">–   Establishment and release of a Collaborative Session; </w:t>
        </w:r>
      </w:ins>
    </w:p>
    <w:p w:rsidR="00395223" w:rsidRPr="00CF3217" w:rsidRDefault="00395223" w:rsidP="00395223">
      <w:pPr>
        <w:rPr>
          <w:ins w:id="1111" w:author="Romano Giovanni" w:date="2017-10-23T22:14:00Z"/>
          <w:rFonts w:eastAsia="SimSun"/>
          <w:lang w:val="en-US" w:eastAsia="zh-CN"/>
        </w:rPr>
      </w:pPr>
      <w:ins w:id="1112" w:author="Romano Giovanni" w:date="2017-10-23T22:14:00Z">
        <w:r w:rsidRPr="00CF3217">
          <w:rPr>
            <w:rFonts w:eastAsia="SimSun"/>
            <w:lang w:val="en-US" w:eastAsia="zh-CN"/>
          </w:rPr>
          <w:t xml:space="preserve">–   Addition of media flows to, modification of media flows in, and release of media flows from a Collaborative Session; </w:t>
        </w:r>
      </w:ins>
    </w:p>
    <w:p w:rsidR="00395223" w:rsidRPr="00CF3217" w:rsidRDefault="00395223" w:rsidP="00395223">
      <w:pPr>
        <w:rPr>
          <w:ins w:id="1113" w:author="Romano Giovanni" w:date="2017-10-23T22:14:00Z"/>
          <w:rFonts w:eastAsia="SimSun"/>
          <w:lang w:val="en-US" w:eastAsia="zh-CN"/>
        </w:rPr>
      </w:pPr>
      <w:ins w:id="1114" w:author="Romano Giovanni" w:date="2017-10-23T22:14:00Z">
        <w:r w:rsidRPr="00CF3217">
          <w:rPr>
            <w:rFonts w:eastAsia="SimSun"/>
            <w:lang w:val="en-US" w:eastAsia="zh-CN"/>
          </w:rPr>
          <w:t>–</w:t>
        </w:r>
        <w:r w:rsidRPr="00CF3217">
          <w:rPr>
            <w:rFonts w:eastAsia="SimSun"/>
            <w:sz w:val="27"/>
            <w:szCs w:val="27"/>
            <w:lang w:val="en-US" w:eastAsia="zh-CN"/>
          </w:rPr>
          <w:t xml:space="preserve"> </w:t>
        </w:r>
        <w:r w:rsidRPr="00CF3217">
          <w:rPr>
            <w:rFonts w:eastAsia="SimSun"/>
            <w:lang w:val="en-US" w:eastAsia="zh-CN"/>
          </w:rPr>
          <w:t xml:space="preserve">  Transfer of media flows from one UE to another; </w:t>
        </w:r>
      </w:ins>
    </w:p>
    <w:p w:rsidR="00395223" w:rsidRPr="00CF3217" w:rsidRDefault="00395223" w:rsidP="00395223">
      <w:pPr>
        <w:rPr>
          <w:ins w:id="1115" w:author="Romano Giovanni" w:date="2017-10-23T22:14:00Z"/>
          <w:rFonts w:eastAsia="SimSun"/>
          <w:lang w:val="en-US" w:eastAsia="zh-CN"/>
        </w:rPr>
      </w:pPr>
      <w:ins w:id="1116" w:author="Romano Giovanni" w:date="2017-10-23T22:14:00Z">
        <w:r w:rsidRPr="00CF3217">
          <w:rPr>
            <w:rFonts w:eastAsia="SimSun"/>
            <w:lang w:val="en-US" w:eastAsia="zh-CN"/>
          </w:rPr>
          <w:t xml:space="preserve">–   Transfer of the Collaborative Session Control with or without transfer of media flows; </w:t>
        </w:r>
      </w:ins>
    </w:p>
    <w:p w:rsidR="00395223" w:rsidRPr="00CF3217" w:rsidRDefault="00395223" w:rsidP="00395223">
      <w:pPr>
        <w:rPr>
          <w:ins w:id="1117" w:author="Romano Giovanni" w:date="2017-10-23T22:14:00Z"/>
          <w:rFonts w:eastAsia="SimSun"/>
          <w:lang w:val="en-US" w:eastAsia="zh-CN"/>
        </w:rPr>
      </w:pPr>
      <w:ins w:id="1118" w:author="Romano Giovanni" w:date="2017-10-23T22:14:00Z">
        <w:r w:rsidRPr="00CF3217">
          <w:rPr>
            <w:rFonts w:eastAsia="SimSun"/>
            <w:lang w:val="en-US" w:eastAsia="zh-CN"/>
          </w:rPr>
          <w:t xml:space="preserve">–   Transfer of all media flows to a target UE without establishing a Collaborative Session; </w:t>
        </w:r>
      </w:ins>
    </w:p>
    <w:p w:rsidR="00395223" w:rsidRPr="00CF3217" w:rsidRDefault="00395223" w:rsidP="00395223">
      <w:pPr>
        <w:rPr>
          <w:ins w:id="1119" w:author="Romano Giovanni" w:date="2017-10-23T22:14:00Z"/>
          <w:rFonts w:eastAsia="SimSun"/>
          <w:lang w:val="en-US" w:eastAsia="zh-CN"/>
        </w:rPr>
      </w:pPr>
      <w:ins w:id="1120" w:author="Romano Giovanni" w:date="2017-10-23T22:14:00Z">
        <w:r w:rsidRPr="00CF3217">
          <w:rPr>
            <w:rFonts w:eastAsia="SimSun"/>
            <w:lang w:val="en-US" w:eastAsia="zh-CN"/>
          </w:rPr>
          <w:t xml:space="preserve">–   Session discovery; </w:t>
        </w:r>
      </w:ins>
    </w:p>
    <w:p w:rsidR="00395223" w:rsidRPr="00CF3217" w:rsidRDefault="00395223" w:rsidP="00395223">
      <w:pPr>
        <w:rPr>
          <w:ins w:id="1121" w:author="Romano Giovanni" w:date="2017-10-23T22:14:00Z"/>
          <w:rFonts w:eastAsia="SimSun"/>
          <w:lang w:val="en-US" w:eastAsia="zh-CN"/>
        </w:rPr>
      </w:pPr>
      <w:ins w:id="1122" w:author="Romano Giovanni" w:date="2017-10-23T22:14:00Z">
        <w:r w:rsidRPr="00CF3217">
          <w:rPr>
            <w:rFonts w:eastAsia="SimSun"/>
            <w:lang w:val="en-US" w:eastAsia="zh-CN"/>
          </w:rPr>
          <w:t xml:space="preserve">–   Inter-UE Transfer initiated by the target UE or by the SCC AS; </w:t>
        </w:r>
      </w:ins>
    </w:p>
    <w:p w:rsidR="00395223" w:rsidRPr="00CF3217" w:rsidRDefault="00395223" w:rsidP="00395223">
      <w:pPr>
        <w:rPr>
          <w:ins w:id="1123" w:author="Romano Giovanni" w:date="2017-10-23T22:14:00Z"/>
          <w:rFonts w:eastAsia="SimSun"/>
          <w:lang w:val="en-US" w:eastAsia="zh-CN"/>
        </w:rPr>
      </w:pPr>
      <w:ins w:id="1124" w:author="Romano Giovanni" w:date="2017-10-23T22:14:00Z">
        <w:r w:rsidRPr="00CF3217">
          <w:rPr>
            <w:rFonts w:eastAsia="SimSun"/>
            <w:lang w:val="en-US" w:eastAsia="zh-CN"/>
          </w:rPr>
          <w:t xml:space="preserve">–   Replication of media flows by means of Inter-UE Transfer procedures; </w:t>
        </w:r>
      </w:ins>
    </w:p>
    <w:p w:rsidR="00395223" w:rsidRPr="00CF3217" w:rsidRDefault="00395223" w:rsidP="00395223">
      <w:pPr>
        <w:rPr>
          <w:ins w:id="1125" w:author="Romano Giovanni" w:date="2017-10-23T22:14:00Z"/>
          <w:rFonts w:eastAsia="SimSun"/>
          <w:sz w:val="27"/>
          <w:szCs w:val="27"/>
          <w:lang w:val="en-US" w:eastAsia="zh-CN"/>
        </w:rPr>
      </w:pPr>
      <w:ins w:id="1126" w:author="Romano Giovanni" w:date="2017-10-23T22:14:00Z">
        <w:r w:rsidRPr="00CF3217">
          <w:rPr>
            <w:rFonts w:eastAsia="SimSun"/>
            <w:lang w:val="en-US" w:eastAsia="zh-CN"/>
          </w:rPr>
          <w:t>–   Authorization and other aspects to support Inter-UE Transfer across multiple IMS subscriptions. The solution is restricted to service continuity using IMS procedures, i.e. mobility mechanisms on the IP-CAN level are not within the scope of this specification.</w:t>
        </w:r>
      </w:ins>
    </w:p>
    <w:p w:rsidR="00395223" w:rsidRPr="002D5C5B" w:rsidRDefault="00395223" w:rsidP="00395223">
      <w:pPr>
        <w:pStyle w:val="Titolo5"/>
        <w:rPr>
          <w:ins w:id="1127" w:author="Romano Giovanni" w:date="2017-10-23T22:14:00Z"/>
          <w:rFonts w:eastAsia="SimSun"/>
          <w:bCs/>
          <w:color w:val="000000"/>
          <w:szCs w:val="24"/>
          <w:lang w:val="en-US" w:eastAsia="zh-CN"/>
        </w:rPr>
      </w:pPr>
      <w:ins w:id="112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29" w:author="Romano Giovanni" w:date="2017-10-24T20:06:00Z">
        <w:r w:rsidR="009139E4">
          <w:rPr>
            <w:rFonts w:eastAsia="SimSun"/>
            <w:bCs/>
            <w:color w:val="000000"/>
            <w:szCs w:val="24"/>
            <w:lang w:val="en-US" w:eastAsia="zh-CN"/>
          </w:rPr>
          <w:t>56</w:t>
        </w:r>
      </w:ins>
      <w:ins w:id="1130" w:author="Romano Giovanni" w:date="2017-10-23T22:14:00Z">
        <w:r w:rsidRPr="00CF3217">
          <w:rPr>
            <w:rFonts w:eastAsia="SimSun"/>
            <w:bCs/>
            <w:color w:val="000000"/>
            <w:szCs w:val="24"/>
            <w:lang w:val="en-US" w:eastAsia="zh-CN"/>
          </w:rPr>
          <w:tab/>
          <w:t>TS 23.240</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31" w:author="Romano Giovanni" w:date="2017-10-23T22:14:00Z"/>
          <w:rFonts w:eastAsia="SimSun"/>
          <w:b/>
          <w:bCs/>
          <w:color w:val="000000"/>
          <w:sz w:val="30"/>
          <w:szCs w:val="30"/>
          <w:lang w:val="en-US" w:eastAsia="zh-CN"/>
        </w:rPr>
      </w:pPr>
      <w:ins w:id="1132" w:author="Romano Giovanni" w:date="2017-10-23T22:14:00Z">
        <w:r w:rsidRPr="00CF3217">
          <w:rPr>
            <w:rFonts w:eastAsia="SimSun"/>
            <w:b/>
            <w:bCs/>
            <w:color w:val="000000"/>
            <w:szCs w:val="24"/>
            <w:lang w:val="en-US" w:eastAsia="zh-CN"/>
          </w:rPr>
          <w:t>3GPP Generic User Profile (GUP); Architecture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33" w:author="Romano Giovanni" w:date="2017-10-23T22:14:00Z"/>
          <w:rFonts w:eastAsia="SimSun"/>
          <w:color w:val="000000"/>
          <w:sz w:val="27"/>
          <w:szCs w:val="27"/>
          <w:lang w:val="en-US" w:eastAsia="zh-CN"/>
        </w:rPr>
      </w:pPr>
      <w:ins w:id="1134" w:author="Romano Giovanni" w:date="2017-10-23T22:14:00Z">
        <w:r w:rsidRPr="00CF3217">
          <w:rPr>
            <w:rFonts w:eastAsia="SimSun"/>
            <w:color w:val="000000"/>
            <w:szCs w:val="24"/>
            <w:lang w:val="en-US" w:eastAsia="zh-CN"/>
          </w:rPr>
          <w:t>This document defines the stage 2 architecture description to the 3GPP Generic User Profile (GUP), which includes the elements necessary to realize the stage 1 requirements in TS 22.240. This document includes the GUP reference architecture with descriptions of functional entities, and their interfaces and procedures, as well as the high-level information model for the GUP data.</w:t>
        </w:r>
      </w:ins>
    </w:p>
    <w:p w:rsidR="00395223" w:rsidRPr="002D5C5B" w:rsidRDefault="00395223" w:rsidP="00395223">
      <w:pPr>
        <w:pStyle w:val="Titolo5"/>
        <w:rPr>
          <w:ins w:id="1135" w:author="Romano Giovanni" w:date="2017-10-23T22:14:00Z"/>
          <w:rFonts w:eastAsia="SimSun"/>
          <w:bCs/>
          <w:color w:val="000000"/>
          <w:szCs w:val="24"/>
          <w:lang w:val="en-US" w:eastAsia="zh-CN"/>
        </w:rPr>
      </w:pPr>
      <w:ins w:id="113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37" w:author="Romano Giovanni" w:date="2017-10-24T20:06:00Z">
        <w:r w:rsidR="009139E4">
          <w:rPr>
            <w:rFonts w:eastAsia="SimSun"/>
            <w:bCs/>
            <w:color w:val="000000"/>
            <w:szCs w:val="24"/>
            <w:lang w:val="en-US" w:eastAsia="zh-CN"/>
          </w:rPr>
          <w:t>57</w:t>
        </w:r>
      </w:ins>
      <w:ins w:id="1138" w:author="Romano Giovanni" w:date="2017-10-23T22:14:00Z">
        <w:r w:rsidRPr="00CF3217">
          <w:rPr>
            <w:rFonts w:eastAsia="SimSun"/>
            <w:bCs/>
            <w:color w:val="000000"/>
            <w:szCs w:val="24"/>
            <w:lang w:val="en-US" w:eastAsia="zh-CN"/>
          </w:rPr>
          <w:tab/>
          <w:t>TS 23.246</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39" w:author="Romano Giovanni" w:date="2017-10-23T22:14:00Z"/>
          <w:rFonts w:eastAsia="SimSun"/>
          <w:b/>
          <w:bCs/>
          <w:color w:val="000000"/>
          <w:sz w:val="30"/>
          <w:szCs w:val="30"/>
          <w:lang w:val="en-US" w:eastAsia="zh-CN"/>
        </w:rPr>
      </w:pPr>
      <w:ins w:id="1140" w:author="Romano Giovanni" w:date="2017-10-23T22:14:00Z">
        <w:r w:rsidRPr="00CF3217">
          <w:rPr>
            <w:rFonts w:eastAsia="SimSun"/>
            <w:b/>
            <w:bCs/>
            <w:color w:val="000000"/>
            <w:szCs w:val="24"/>
            <w:lang w:val="en-US" w:eastAsia="zh-CN"/>
          </w:rPr>
          <w:t>Multimedia Broadcast/Multicast Service (MBMS); Architecture and functional description</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41" w:author="Romano Giovanni" w:date="2017-10-23T22:14:00Z"/>
          <w:rFonts w:eastAsia="SimSun"/>
          <w:color w:val="000000"/>
          <w:sz w:val="27"/>
          <w:szCs w:val="27"/>
          <w:lang w:val="en-US" w:eastAsia="zh-CN"/>
        </w:rPr>
      </w:pPr>
      <w:ins w:id="1142" w:author="Romano Giovanni" w:date="2017-10-23T22:14:00Z">
        <w:r w:rsidRPr="00CF3217">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ins>
    </w:p>
    <w:p w:rsidR="00395223" w:rsidRPr="002D5C5B" w:rsidRDefault="00395223" w:rsidP="00395223">
      <w:pPr>
        <w:pStyle w:val="Titolo5"/>
        <w:rPr>
          <w:ins w:id="1143" w:author="Romano Giovanni" w:date="2017-10-23T22:14:00Z"/>
          <w:rFonts w:eastAsia="SimSun"/>
          <w:bCs/>
          <w:color w:val="000000"/>
          <w:szCs w:val="24"/>
          <w:lang w:val="en-US" w:eastAsia="zh-CN"/>
        </w:rPr>
      </w:pPr>
      <w:ins w:id="114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45" w:author="Romano Giovanni" w:date="2017-10-24T20:06:00Z">
        <w:r w:rsidR="009139E4">
          <w:rPr>
            <w:rFonts w:eastAsia="SimSun"/>
            <w:bCs/>
            <w:color w:val="000000"/>
            <w:szCs w:val="24"/>
            <w:lang w:val="en-US" w:eastAsia="zh-CN"/>
          </w:rPr>
          <w:t>58</w:t>
        </w:r>
      </w:ins>
      <w:ins w:id="1146" w:author="Romano Giovanni" w:date="2017-10-23T22:14:00Z">
        <w:r w:rsidRPr="00CF3217">
          <w:rPr>
            <w:rFonts w:eastAsia="SimSun"/>
            <w:bCs/>
            <w:color w:val="000000"/>
            <w:szCs w:val="24"/>
            <w:lang w:val="en-US" w:eastAsia="zh-CN"/>
          </w:rPr>
          <w:tab/>
          <w:t>TS 23.251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47" w:author="Romano Giovanni" w:date="2017-10-23T22:14:00Z"/>
          <w:rFonts w:eastAsia="SimSun"/>
          <w:b/>
          <w:bCs/>
          <w:color w:val="000000"/>
          <w:sz w:val="30"/>
          <w:szCs w:val="30"/>
          <w:lang w:val="en-US" w:eastAsia="zh-CN"/>
        </w:rPr>
      </w:pPr>
      <w:ins w:id="1148" w:author="Romano Giovanni" w:date="2017-10-23T22:14:00Z">
        <w:r w:rsidRPr="00CF3217">
          <w:rPr>
            <w:rFonts w:eastAsia="SimSun"/>
            <w:b/>
            <w:bCs/>
            <w:color w:val="000000"/>
            <w:szCs w:val="24"/>
            <w:lang w:val="en-US" w:eastAsia="zh-CN"/>
          </w:rPr>
          <w:t>Network sharing; Architecture and functional description</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49" w:author="Romano Giovanni" w:date="2017-10-23T22:14:00Z"/>
          <w:rFonts w:eastAsia="SimSun"/>
          <w:color w:val="000000"/>
          <w:sz w:val="27"/>
          <w:szCs w:val="27"/>
          <w:lang w:val="en-US" w:eastAsia="zh-CN"/>
        </w:rPr>
      </w:pPr>
      <w:ins w:id="1150" w:author="Romano Giovanni" w:date="2017-10-23T22:14:00Z">
        <w:r w:rsidRPr="00CF3217">
          <w:rPr>
            <w:rFonts w:eastAsia="SimSun"/>
            <w:color w:val="000000"/>
            <w:szCs w:val="24"/>
            <w:lang w:val="en-US" w:eastAsia="zh-CN"/>
          </w:rPr>
          <w:t xml:space="preserve">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w:t>
        </w:r>
        <w:r w:rsidRPr="00CF3217">
          <w:rPr>
            <w:rFonts w:eastAsia="SimSun"/>
            <w:color w:val="000000"/>
            <w:szCs w:val="24"/>
            <w:lang w:val="en-US" w:eastAsia="zh-CN"/>
          </w:rPr>
          <w:lastRenderedPageBreak/>
          <w:t>and system information reception. This document also defines requirements for network-sharing supporting UEs</w:t>
        </w:r>
      </w:ins>
    </w:p>
    <w:p w:rsidR="00395223" w:rsidRPr="002D5C5B" w:rsidRDefault="00395223" w:rsidP="00395223">
      <w:pPr>
        <w:pStyle w:val="Titolo5"/>
        <w:rPr>
          <w:ins w:id="1151" w:author="Romano Giovanni" w:date="2017-10-23T22:14:00Z"/>
          <w:rFonts w:eastAsia="SimSun"/>
          <w:bCs/>
          <w:color w:val="000000"/>
          <w:szCs w:val="24"/>
          <w:lang w:val="en-US" w:eastAsia="zh-CN"/>
        </w:rPr>
      </w:pPr>
      <w:ins w:id="115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53" w:author="Romano Giovanni" w:date="2017-10-24T20:06:00Z">
        <w:r w:rsidR="009139E4">
          <w:rPr>
            <w:rFonts w:eastAsia="SimSun"/>
            <w:bCs/>
            <w:color w:val="000000"/>
            <w:szCs w:val="24"/>
            <w:lang w:val="en-US" w:eastAsia="zh-CN"/>
          </w:rPr>
          <w:t>59</w:t>
        </w:r>
      </w:ins>
      <w:ins w:id="1154" w:author="Romano Giovanni" w:date="2017-10-23T22:14:00Z">
        <w:r w:rsidRPr="00CF3217">
          <w:rPr>
            <w:rFonts w:eastAsia="SimSun"/>
            <w:bCs/>
            <w:color w:val="000000"/>
            <w:szCs w:val="24"/>
            <w:lang w:val="en-US" w:eastAsia="zh-CN"/>
          </w:rPr>
          <w:tab/>
          <w:t>TS 23.259</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55" w:author="Romano Giovanni" w:date="2017-10-23T22:14:00Z"/>
          <w:rFonts w:eastAsia="SimSun"/>
          <w:b/>
          <w:bCs/>
          <w:color w:val="000000"/>
          <w:sz w:val="30"/>
          <w:szCs w:val="30"/>
          <w:lang w:val="en-US" w:eastAsia="zh-CN"/>
        </w:rPr>
      </w:pPr>
      <w:ins w:id="1156" w:author="Romano Giovanni" w:date="2017-10-23T22:14:00Z">
        <w:r w:rsidRPr="00CF3217">
          <w:rPr>
            <w:rFonts w:eastAsia="SimSun"/>
            <w:b/>
            <w:bCs/>
            <w:color w:val="000000"/>
            <w:szCs w:val="24"/>
            <w:lang w:val="en-US" w:eastAsia="zh-CN"/>
          </w:rPr>
          <w:t>Personal Network Management (PNM); Procedures and information flows; Stage 2</w:t>
        </w:r>
      </w:ins>
    </w:p>
    <w:p w:rsidR="00395223" w:rsidRDefault="00395223" w:rsidP="00395223">
      <w:pPr>
        <w:widowControl w:val="0"/>
        <w:tabs>
          <w:tab w:val="clear" w:pos="1134"/>
          <w:tab w:val="clear" w:pos="1871"/>
          <w:tab w:val="clear" w:pos="2268"/>
          <w:tab w:val="left" w:pos="90"/>
        </w:tabs>
        <w:overflowPunct/>
        <w:spacing w:before="0"/>
        <w:textAlignment w:val="auto"/>
        <w:rPr>
          <w:ins w:id="1157" w:author="Romano Giovanni" w:date="2017-10-23T22:14:00Z"/>
          <w:rFonts w:eastAsia="SimSun"/>
          <w:color w:val="000000"/>
          <w:szCs w:val="24"/>
          <w:lang w:val="en-US" w:eastAsia="zh-CN"/>
        </w:rPr>
      </w:pPr>
      <w:ins w:id="1158" w:author="Romano Giovanni" w:date="2017-10-23T22:14:00Z">
        <w:r w:rsidRPr="00CF3217">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ins>
    </w:p>
    <w:p w:rsidR="00395223" w:rsidRPr="002D5C5B" w:rsidRDefault="00395223" w:rsidP="00395223">
      <w:pPr>
        <w:pStyle w:val="Titolo5"/>
        <w:rPr>
          <w:ins w:id="1159" w:author="Romano Giovanni" w:date="2017-10-23T22:14:00Z"/>
          <w:rFonts w:eastAsia="SimSun"/>
          <w:bCs/>
          <w:color w:val="000000"/>
          <w:szCs w:val="24"/>
          <w:lang w:val="en-US" w:eastAsia="zh-CN"/>
        </w:rPr>
      </w:pPr>
      <w:ins w:id="116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61" w:author="Romano Giovanni" w:date="2017-10-24T20:07:00Z">
        <w:r w:rsidR="009139E4">
          <w:rPr>
            <w:rFonts w:eastAsia="SimSun"/>
            <w:bCs/>
            <w:color w:val="000000"/>
            <w:szCs w:val="24"/>
            <w:lang w:val="en-US" w:eastAsia="zh-CN"/>
          </w:rPr>
          <w:t>60</w:t>
        </w:r>
      </w:ins>
      <w:ins w:id="1162" w:author="Romano Giovanni" w:date="2017-10-23T22:14:00Z">
        <w:r w:rsidRPr="00CF3217">
          <w:rPr>
            <w:rFonts w:eastAsia="SimSun"/>
            <w:bCs/>
            <w:color w:val="000000"/>
            <w:szCs w:val="24"/>
            <w:lang w:val="en-US" w:eastAsia="zh-CN"/>
          </w:rPr>
          <w:tab/>
          <w:t>TS 23.261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63" w:author="Romano Giovanni" w:date="2017-10-23T22:14:00Z"/>
          <w:rFonts w:eastAsia="SimSun"/>
          <w:b/>
          <w:bCs/>
          <w:color w:val="000000"/>
          <w:sz w:val="30"/>
          <w:szCs w:val="30"/>
          <w:lang w:val="en-US" w:eastAsia="zh-CN"/>
        </w:rPr>
      </w:pPr>
      <w:ins w:id="1164" w:author="Romano Giovanni" w:date="2017-10-23T22:14:00Z">
        <w:r w:rsidRPr="00CF3217">
          <w:rPr>
            <w:rFonts w:eastAsia="SimSun"/>
            <w:b/>
            <w:bCs/>
            <w:color w:val="000000"/>
            <w:szCs w:val="24"/>
            <w:lang w:val="en-US" w:eastAsia="zh-CN"/>
          </w:rPr>
          <w:t>IP flow mobility and seamless Wireless Local Area Network (WLAN) offload;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65" w:author="Romano Giovanni" w:date="2017-10-23T22:14:00Z"/>
          <w:rFonts w:eastAsia="SimSun"/>
          <w:color w:val="000000"/>
          <w:sz w:val="27"/>
          <w:szCs w:val="27"/>
          <w:lang w:val="en-US" w:eastAsia="zh-CN"/>
        </w:rPr>
      </w:pPr>
      <w:ins w:id="1166" w:author="Romano Giovanni" w:date="2017-10-23T22:14:00Z">
        <w:r w:rsidRPr="00CF3217">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CF3217">
          <w:rPr>
            <w:rFonts w:eastAsia="SimSun"/>
            <w:color w:val="000000"/>
            <w:sz w:val="27"/>
            <w:szCs w:val="27"/>
            <w:lang w:val="en-US" w:eastAsia="zh-CN"/>
          </w:rPr>
          <w:t xml:space="preserve"> </w:t>
        </w:r>
        <w:r w:rsidRPr="00CF3217">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ins>
    </w:p>
    <w:p w:rsidR="00395223" w:rsidRPr="002D5C5B" w:rsidRDefault="00395223" w:rsidP="00395223">
      <w:pPr>
        <w:pStyle w:val="Titolo5"/>
        <w:rPr>
          <w:ins w:id="1167" w:author="Romano Giovanni" w:date="2017-10-23T22:14:00Z"/>
          <w:rFonts w:eastAsia="SimSun"/>
          <w:bCs/>
          <w:color w:val="000000"/>
          <w:szCs w:val="24"/>
          <w:lang w:val="en-US" w:eastAsia="zh-CN"/>
        </w:rPr>
      </w:pPr>
      <w:ins w:id="116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69" w:author="Romano Giovanni" w:date="2017-10-24T20:07:00Z">
        <w:r w:rsidR="009139E4">
          <w:rPr>
            <w:rFonts w:eastAsia="SimSun"/>
            <w:bCs/>
            <w:color w:val="000000"/>
            <w:szCs w:val="24"/>
            <w:lang w:val="en-US" w:eastAsia="zh-CN"/>
          </w:rPr>
          <w:t>61</w:t>
        </w:r>
      </w:ins>
      <w:ins w:id="1170" w:author="Romano Giovanni" w:date="2017-10-23T22:14:00Z">
        <w:r w:rsidRPr="00CF3217">
          <w:rPr>
            <w:rFonts w:eastAsia="SimSun"/>
            <w:bCs/>
            <w:color w:val="000000"/>
            <w:szCs w:val="24"/>
            <w:lang w:val="en-US" w:eastAsia="zh-CN"/>
          </w:rPr>
          <w:tab/>
          <w:t>TS 23.271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71" w:author="Romano Giovanni" w:date="2017-10-23T22:14:00Z"/>
          <w:rFonts w:eastAsia="SimSun"/>
          <w:b/>
          <w:bCs/>
          <w:color w:val="000000"/>
          <w:sz w:val="30"/>
          <w:szCs w:val="30"/>
          <w:lang w:val="en-US" w:eastAsia="zh-CN"/>
        </w:rPr>
      </w:pPr>
      <w:ins w:id="1172" w:author="Romano Giovanni" w:date="2017-10-23T22:14:00Z">
        <w:r w:rsidRPr="00CF3217">
          <w:rPr>
            <w:rFonts w:eastAsia="SimSun"/>
            <w:b/>
            <w:bCs/>
            <w:color w:val="000000"/>
            <w:szCs w:val="24"/>
            <w:lang w:val="en-US" w:eastAsia="zh-CN"/>
          </w:rPr>
          <w:t>Functional stage 2 description of Location Services (LCS)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73" w:author="Romano Giovanni" w:date="2017-10-23T22:14:00Z"/>
          <w:rFonts w:eastAsia="SimSun"/>
          <w:color w:val="000000"/>
          <w:sz w:val="27"/>
          <w:szCs w:val="27"/>
          <w:lang w:val="en-US" w:eastAsia="zh-CN"/>
        </w:rPr>
      </w:pPr>
      <w:ins w:id="1174" w:author="Romano Giovanni" w:date="2017-10-23T22:14:00Z">
        <w:r w:rsidRPr="00CF3217">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ins>
    </w:p>
    <w:p w:rsidR="00395223" w:rsidRPr="002D5C5B" w:rsidRDefault="00395223" w:rsidP="00395223">
      <w:pPr>
        <w:pStyle w:val="Titolo5"/>
        <w:rPr>
          <w:ins w:id="1175" w:author="Romano Giovanni" w:date="2017-10-23T22:14:00Z"/>
          <w:rFonts w:eastAsia="SimSun"/>
          <w:bCs/>
          <w:color w:val="000000"/>
          <w:szCs w:val="24"/>
          <w:lang w:val="en-US" w:eastAsia="zh-CN"/>
        </w:rPr>
      </w:pPr>
      <w:ins w:id="117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77" w:author="Romano Giovanni" w:date="2017-10-24T20:07:00Z">
        <w:r w:rsidR="009139E4">
          <w:rPr>
            <w:rFonts w:eastAsia="SimSun"/>
            <w:bCs/>
            <w:color w:val="000000"/>
            <w:szCs w:val="24"/>
            <w:lang w:val="en-US" w:eastAsia="zh-CN"/>
          </w:rPr>
          <w:t>62</w:t>
        </w:r>
      </w:ins>
      <w:ins w:id="1178" w:author="Romano Giovanni" w:date="2017-10-23T22:14:00Z">
        <w:r w:rsidRPr="00CF3217">
          <w:rPr>
            <w:rFonts w:eastAsia="SimSun"/>
            <w:bCs/>
            <w:color w:val="000000"/>
            <w:szCs w:val="24"/>
            <w:lang w:val="en-US" w:eastAsia="zh-CN"/>
          </w:rPr>
          <w:tab/>
          <w:t>TS 23.272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79" w:author="Romano Giovanni" w:date="2017-10-23T22:14:00Z"/>
          <w:rFonts w:eastAsia="SimSun"/>
          <w:b/>
          <w:bCs/>
          <w:color w:val="000000"/>
          <w:sz w:val="30"/>
          <w:szCs w:val="30"/>
          <w:lang w:val="en-US" w:eastAsia="zh-CN"/>
        </w:rPr>
      </w:pPr>
      <w:ins w:id="1180" w:author="Romano Giovanni" w:date="2017-10-23T22:14:00Z">
        <w:r w:rsidRPr="00CF3217">
          <w:rPr>
            <w:rFonts w:eastAsia="SimSun"/>
            <w:b/>
            <w:bCs/>
            <w:color w:val="000000"/>
            <w:szCs w:val="24"/>
            <w:lang w:val="en-US" w:eastAsia="zh-CN"/>
          </w:rPr>
          <w:t>Circuit Switched (CS) fallback in Evolved Packet System (EPS);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81" w:author="Romano Giovanni" w:date="2017-10-23T22:14:00Z"/>
          <w:rFonts w:eastAsia="SimSun"/>
          <w:color w:val="000000"/>
          <w:szCs w:val="24"/>
          <w:lang w:val="en-US" w:eastAsia="zh-CN"/>
        </w:rPr>
      </w:pPr>
      <w:ins w:id="1182" w:author="Romano Giovanni" w:date="2017-10-23T22:14:00Z">
        <w:r w:rsidRPr="00CF3217">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183" w:author="Romano Giovanni" w:date="2017-10-23T22:14:00Z"/>
          <w:rFonts w:eastAsia="SimSun"/>
          <w:color w:val="000000"/>
          <w:sz w:val="27"/>
          <w:szCs w:val="27"/>
          <w:lang w:val="en-US" w:eastAsia="zh-CN"/>
        </w:rPr>
      </w:pPr>
      <w:ins w:id="1184" w:author="Romano Giovanni" w:date="2017-10-23T22:14:00Z">
        <w:r w:rsidRPr="00CF3217">
          <w:rPr>
            <w:rFonts w:eastAsia="SimSun"/>
            <w:color w:val="000000"/>
            <w:szCs w:val="24"/>
            <w:lang w:val="en-US" w:eastAsia="zh-CN"/>
          </w:rPr>
          <w:t>The functionality specified to support SMS over S102 does not trigger any CS Fallback to CDMA 1xRTT CS domain</w:t>
        </w:r>
      </w:ins>
    </w:p>
    <w:p w:rsidR="00395223" w:rsidRPr="002D5C5B" w:rsidRDefault="00395223" w:rsidP="00395223">
      <w:pPr>
        <w:pStyle w:val="Titolo5"/>
        <w:rPr>
          <w:ins w:id="1185" w:author="Romano Giovanni" w:date="2017-10-23T22:14:00Z"/>
          <w:rFonts w:eastAsia="SimSun"/>
          <w:bCs/>
          <w:color w:val="000000"/>
          <w:szCs w:val="24"/>
          <w:lang w:val="en-US" w:eastAsia="zh-CN"/>
        </w:rPr>
      </w:pPr>
      <w:ins w:id="118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187" w:author="Romano Giovanni" w:date="2017-10-24T20:07:00Z">
        <w:r w:rsidR="009139E4">
          <w:rPr>
            <w:rFonts w:eastAsia="SimSun"/>
            <w:bCs/>
            <w:color w:val="000000"/>
            <w:szCs w:val="24"/>
            <w:lang w:val="en-US" w:eastAsia="zh-CN"/>
          </w:rPr>
          <w:t>63</w:t>
        </w:r>
      </w:ins>
      <w:ins w:id="1188" w:author="Romano Giovanni" w:date="2017-10-23T22:14:00Z">
        <w:r w:rsidRPr="00CF3217">
          <w:rPr>
            <w:rFonts w:eastAsia="SimSun"/>
            <w:bCs/>
            <w:color w:val="000000"/>
            <w:szCs w:val="24"/>
            <w:lang w:val="en-US" w:eastAsia="zh-CN"/>
          </w:rPr>
          <w:tab/>
          <w:t>TS 23.278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89" w:author="Romano Giovanni" w:date="2017-10-23T22:14:00Z"/>
          <w:rFonts w:eastAsia="SimSun"/>
          <w:b/>
          <w:bCs/>
          <w:color w:val="000000"/>
          <w:sz w:val="30"/>
          <w:szCs w:val="30"/>
          <w:lang w:val="en-US" w:eastAsia="zh-CN"/>
        </w:rPr>
      </w:pPr>
      <w:ins w:id="1190" w:author="Romano Giovanni" w:date="2017-10-23T22:14:00Z">
        <w:r w:rsidRPr="00CF3217">
          <w:rPr>
            <w:rFonts w:eastAsia="SimSun"/>
            <w:b/>
            <w:bCs/>
            <w:color w:val="000000"/>
            <w:szCs w:val="24"/>
            <w:lang w:val="en-US" w:eastAsia="zh-CN"/>
          </w:rPr>
          <w:t>Customized Applications for Mobile network Enhanced Logic (CAMEL) Phase 4; Stage 2; IM CN Interworking</w:t>
        </w:r>
      </w:ins>
    </w:p>
    <w:p w:rsidR="00395223" w:rsidRDefault="00395223" w:rsidP="00395223">
      <w:pPr>
        <w:widowControl w:val="0"/>
        <w:tabs>
          <w:tab w:val="clear" w:pos="1134"/>
          <w:tab w:val="clear" w:pos="1871"/>
          <w:tab w:val="clear" w:pos="2268"/>
          <w:tab w:val="left" w:pos="90"/>
        </w:tabs>
        <w:overflowPunct/>
        <w:spacing w:before="0"/>
        <w:textAlignment w:val="auto"/>
        <w:rPr>
          <w:ins w:id="1191" w:author="Romano Giovanni" w:date="2017-10-23T22:14:00Z"/>
          <w:rFonts w:eastAsia="SimSun"/>
          <w:color w:val="000000"/>
          <w:szCs w:val="24"/>
          <w:lang w:val="en-US" w:eastAsia="zh-CN"/>
        </w:rPr>
      </w:pPr>
      <w:ins w:id="1192" w:author="Romano Giovanni" w:date="2017-10-23T22:14:00Z">
        <w:r w:rsidRPr="00CF3217">
          <w:rPr>
            <w:rFonts w:eastAsia="SimSun"/>
            <w:color w:val="000000"/>
            <w:szCs w:val="24"/>
            <w:lang w:val="en-US" w:eastAsia="zh-CN"/>
          </w:rPr>
          <w:t xml:space="preserve">This document specifies the stage 2 description for the Customized Applications for Mobile network Enhanced Logic (CAMEL) feature which provides </w:t>
        </w:r>
        <w:r w:rsidRPr="00CF3217">
          <w:rPr>
            <w:rFonts w:eastAsia="SimSun"/>
            <w:color w:val="000000"/>
            <w:szCs w:val="24"/>
            <w:lang w:val="en-US" w:eastAsia="zh-CN"/>
          </w:rPr>
          <w:lastRenderedPageBreak/>
          <w:t>the mechanisms to support services for the IP Multimedia Core Network (IM CN) Subsystem.</w:t>
        </w:r>
      </w:ins>
    </w:p>
    <w:p w:rsidR="00395223" w:rsidRDefault="00395223" w:rsidP="00395223">
      <w:pPr>
        <w:tabs>
          <w:tab w:val="clear" w:pos="1134"/>
          <w:tab w:val="clear" w:pos="1871"/>
          <w:tab w:val="clear" w:pos="2268"/>
        </w:tabs>
        <w:overflowPunct/>
        <w:autoSpaceDE/>
        <w:autoSpaceDN/>
        <w:adjustRightInd/>
        <w:spacing w:before="0"/>
        <w:textAlignment w:val="auto"/>
        <w:rPr>
          <w:ins w:id="1193" w:author="Romano Giovanni" w:date="2017-10-23T22:14:00Z"/>
          <w:rFonts w:eastAsia="SimSun"/>
          <w:b/>
          <w:bCs/>
          <w:color w:val="000000"/>
          <w:szCs w:val="24"/>
          <w:lang w:val="en-US" w:eastAsia="zh-CN"/>
        </w:rPr>
      </w:pPr>
      <w:ins w:id="1194" w:author="Romano Giovanni" w:date="2017-10-23T22:14:00Z">
        <w:r>
          <w:rPr>
            <w:rFonts w:eastAsia="SimSun"/>
            <w:bCs/>
            <w:color w:val="000000"/>
            <w:szCs w:val="24"/>
            <w:lang w:val="en-US" w:eastAsia="zh-CN"/>
          </w:rPr>
          <w:br w:type="page"/>
        </w:r>
      </w:ins>
    </w:p>
    <w:p w:rsidR="00395223" w:rsidRPr="002D5C5B" w:rsidRDefault="00395223" w:rsidP="00395223">
      <w:pPr>
        <w:pStyle w:val="Titolo5"/>
        <w:rPr>
          <w:ins w:id="1195" w:author="Romano Giovanni" w:date="2017-10-23T22:14:00Z"/>
          <w:rFonts w:eastAsia="SimSun"/>
          <w:bCs/>
          <w:color w:val="000000"/>
          <w:szCs w:val="24"/>
          <w:lang w:val="en-US" w:eastAsia="zh-CN"/>
        </w:rPr>
      </w:pPr>
      <w:ins w:id="1196" w:author="Romano Giovanni" w:date="2017-10-23T22:14:00Z">
        <w:r w:rsidRPr="00CF3217">
          <w:rPr>
            <w:rFonts w:eastAsia="SimSun"/>
            <w:bCs/>
            <w:color w:val="000000"/>
            <w:szCs w:val="24"/>
            <w:lang w:val="en-US" w:eastAsia="zh-CN"/>
          </w:rPr>
          <w:lastRenderedPageBreak/>
          <w:t>5.1.2.</w:t>
        </w:r>
        <w:r>
          <w:rPr>
            <w:rFonts w:eastAsia="SimSun"/>
            <w:bCs/>
            <w:color w:val="000000"/>
            <w:szCs w:val="24"/>
            <w:lang w:val="en-US" w:eastAsia="zh-CN"/>
          </w:rPr>
          <w:t>12.3.</w:t>
        </w:r>
      </w:ins>
      <w:ins w:id="1197" w:author="Romano Giovanni" w:date="2017-10-24T20:07:00Z">
        <w:r w:rsidR="009139E4">
          <w:rPr>
            <w:rFonts w:eastAsia="SimSun"/>
            <w:bCs/>
            <w:color w:val="000000"/>
            <w:szCs w:val="24"/>
            <w:lang w:val="en-US" w:eastAsia="zh-CN"/>
          </w:rPr>
          <w:t>64</w:t>
        </w:r>
      </w:ins>
      <w:ins w:id="1198" w:author="Romano Giovanni" w:date="2017-10-23T22:14:00Z">
        <w:r w:rsidRPr="00CF3217">
          <w:rPr>
            <w:rFonts w:eastAsia="SimSun"/>
            <w:bCs/>
            <w:color w:val="000000"/>
            <w:szCs w:val="24"/>
            <w:lang w:val="en-US" w:eastAsia="zh-CN"/>
          </w:rPr>
          <w:tab/>
          <w:t>TS 23.279</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199" w:author="Romano Giovanni" w:date="2017-10-23T22:14:00Z"/>
          <w:rFonts w:eastAsia="SimSun"/>
          <w:b/>
          <w:bCs/>
          <w:color w:val="000000"/>
          <w:sz w:val="30"/>
          <w:szCs w:val="30"/>
          <w:lang w:val="en-US" w:eastAsia="zh-CN"/>
        </w:rPr>
      </w:pPr>
      <w:ins w:id="1200" w:author="Romano Giovanni" w:date="2017-10-23T22:14:00Z">
        <w:r w:rsidRPr="00CF3217">
          <w:rPr>
            <w:rFonts w:eastAsia="SimSun"/>
            <w:b/>
            <w:bCs/>
            <w:color w:val="000000"/>
            <w:szCs w:val="24"/>
            <w:lang w:val="en-US" w:eastAsia="zh-CN"/>
          </w:rPr>
          <w:t>Combining Circuit Switched (CS) and IP Multimedia Subsystem (IMS) services;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01" w:author="Romano Giovanni" w:date="2017-10-23T22:14:00Z"/>
          <w:rFonts w:eastAsia="SimSun"/>
          <w:color w:val="000000"/>
          <w:sz w:val="27"/>
          <w:szCs w:val="27"/>
          <w:lang w:val="en-US" w:eastAsia="zh-CN"/>
        </w:rPr>
      </w:pPr>
      <w:ins w:id="1202" w:author="Romano Giovanni" w:date="2017-10-23T22:14:00Z">
        <w:r w:rsidRPr="00CF3217">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r>
          <w:rPr>
            <w:rFonts w:eastAsia="SimSun"/>
            <w:color w:val="000000"/>
            <w:szCs w:val="24"/>
            <w:lang w:val="en-US" w:eastAsia="zh-CN"/>
          </w:rPr>
          <w:t>.</w:t>
        </w:r>
      </w:ins>
    </w:p>
    <w:p w:rsidR="00941568" w:rsidRPr="00941568" w:rsidRDefault="00941568" w:rsidP="00941568">
      <w:pPr>
        <w:pStyle w:val="Titolo5"/>
        <w:rPr>
          <w:ins w:id="1203" w:author="Romano Giovanni" w:date="2017-10-24T20:21:00Z"/>
          <w:rFonts w:eastAsia="SimSun"/>
          <w:bCs/>
          <w:color w:val="000000"/>
          <w:szCs w:val="24"/>
          <w:highlight w:val="yellow"/>
          <w:lang w:val="en-US" w:eastAsia="zh-CN"/>
        </w:rPr>
      </w:pPr>
      <w:ins w:id="1204" w:author="Romano Giovanni" w:date="2017-10-24T20:21:00Z">
        <w:r w:rsidRPr="00941568">
          <w:rPr>
            <w:rFonts w:eastAsia="SimSun"/>
            <w:bCs/>
            <w:color w:val="000000"/>
            <w:szCs w:val="24"/>
            <w:highlight w:val="yellow"/>
            <w:lang w:val="en-US" w:eastAsia="zh-CN"/>
          </w:rPr>
          <w:t>5.1.2.12.3.65</w:t>
        </w:r>
        <w:r w:rsidRPr="00941568">
          <w:rPr>
            <w:rFonts w:eastAsia="SimSun"/>
            <w:bCs/>
            <w:color w:val="000000"/>
            <w:szCs w:val="24"/>
            <w:highlight w:val="yellow"/>
            <w:lang w:val="en-US" w:eastAsia="zh-CN"/>
          </w:rPr>
          <w:tab/>
          <w:t>TS 23.280</w:t>
        </w:r>
      </w:ins>
    </w:p>
    <w:p w:rsidR="00941568" w:rsidRPr="00941568" w:rsidRDefault="00941568" w:rsidP="00941568">
      <w:pPr>
        <w:widowControl w:val="0"/>
        <w:tabs>
          <w:tab w:val="clear" w:pos="1134"/>
          <w:tab w:val="clear" w:pos="1871"/>
          <w:tab w:val="clear" w:pos="2268"/>
          <w:tab w:val="left" w:pos="90"/>
        </w:tabs>
        <w:overflowPunct/>
        <w:spacing w:before="91"/>
        <w:textAlignment w:val="auto"/>
        <w:rPr>
          <w:ins w:id="1205" w:author="Romano Giovanni" w:date="2017-10-24T20:21:00Z"/>
          <w:rFonts w:eastAsia="SimSun"/>
          <w:b/>
          <w:bCs/>
          <w:color w:val="000000"/>
          <w:szCs w:val="24"/>
          <w:highlight w:val="yellow"/>
          <w:lang w:val="en-US" w:eastAsia="zh-CN"/>
        </w:rPr>
      </w:pPr>
      <w:ins w:id="1206" w:author="Romano Giovanni" w:date="2017-10-24T20:21:00Z">
        <w:r w:rsidRPr="00941568">
          <w:rPr>
            <w:rFonts w:eastAsia="SimSun"/>
            <w:b/>
            <w:bCs/>
            <w:color w:val="000000"/>
            <w:szCs w:val="24"/>
            <w:highlight w:val="yellow"/>
            <w:lang w:val="en-US" w:eastAsia="zh-CN"/>
          </w:rPr>
          <w:t>Common functional architecture to support mission critical services; Stage 2</w:t>
        </w:r>
      </w:ins>
    </w:p>
    <w:p w:rsidR="00941568" w:rsidRPr="00941568" w:rsidRDefault="00941568" w:rsidP="00941568">
      <w:pPr>
        <w:rPr>
          <w:ins w:id="1207" w:author="Romano Giovanni" w:date="2017-10-24T20:21:00Z"/>
          <w:rFonts w:eastAsia="SimSun"/>
          <w:color w:val="000000"/>
          <w:szCs w:val="24"/>
          <w:highlight w:val="yellow"/>
          <w:lang w:val="en-US" w:eastAsia="zh-CN"/>
        </w:rPr>
      </w:pPr>
      <w:ins w:id="1208" w:author="Romano Giovanni" w:date="2017-10-24T20:21:00Z">
        <w:r w:rsidRPr="00941568">
          <w:rPr>
            <w:rFonts w:eastAsia="SimSun"/>
            <w:color w:val="000000"/>
            <w:szCs w:val="24"/>
            <w:highlight w:val="yellow"/>
            <w:lang w:val="en-US" w:eastAsia="zh-CN"/>
          </w:rPr>
          <w:t xml:space="preserve">This document specifies the </w:t>
        </w:r>
        <w:r w:rsidRPr="00941568">
          <w:rPr>
            <w:rFonts w:eastAsia="SimSun" w:hint="eastAsia"/>
            <w:color w:val="000000"/>
            <w:szCs w:val="24"/>
            <w:highlight w:val="yellow"/>
            <w:lang w:val="en-US" w:eastAsia="zh-CN"/>
          </w:rPr>
          <w:t xml:space="preserve">common functional </w:t>
        </w:r>
        <w:r w:rsidRPr="00941568">
          <w:rPr>
            <w:rFonts w:eastAsia="SimSun"/>
            <w:color w:val="000000"/>
            <w:szCs w:val="24"/>
            <w:highlight w:val="yellow"/>
            <w:lang w:val="en-US" w:eastAsia="zh-CN"/>
          </w:rPr>
          <w:t xml:space="preserve">architecture, procedures and information flows needed to support </w:t>
        </w:r>
        <w:r w:rsidRPr="00941568">
          <w:rPr>
            <w:rFonts w:eastAsia="SimSun" w:hint="eastAsia"/>
            <w:color w:val="000000"/>
            <w:szCs w:val="24"/>
            <w:highlight w:val="yellow"/>
            <w:lang w:val="en-US" w:eastAsia="zh-CN"/>
          </w:rPr>
          <w:t>mission critical services</w:t>
        </w:r>
        <w:r w:rsidRPr="00941568">
          <w:rPr>
            <w:rFonts w:eastAsia="SimSun"/>
            <w:color w:val="000000"/>
            <w:szCs w:val="24"/>
            <w:highlight w:val="yellow"/>
            <w:lang w:val="en-US" w:eastAsia="zh-CN"/>
          </w:rPr>
          <w:t xml:space="preserve"> including the common services core architecture</w:t>
        </w:r>
        <w:r w:rsidRPr="00941568">
          <w:rPr>
            <w:rFonts w:eastAsia="SimSun" w:hint="eastAsia"/>
            <w:color w:val="000000"/>
            <w:szCs w:val="24"/>
            <w:highlight w:val="yellow"/>
            <w:lang w:val="en-US" w:eastAsia="zh-CN"/>
          </w:rPr>
          <w:t>.</w:t>
        </w:r>
        <w:r w:rsidRPr="00941568">
          <w:rPr>
            <w:rFonts w:eastAsia="SimSun"/>
            <w:color w:val="000000"/>
            <w:szCs w:val="24"/>
            <w:highlight w:val="yellow"/>
            <w:lang w:val="en-US" w:eastAsia="zh-CN"/>
          </w:rPr>
          <w:t xml:space="preserve"> </w:t>
        </w:r>
      </w:ins>
    </w:p>
    <w:p w:rsidR="00941568" w:rsidRPr="00941568" w:rsidRDefault="00941568" w:rsidP="00941568">
      <w:pPr>
        <w:rPr>
          <w:ins w:id="1209" w:author="Romano Giovanni" w:date="2017-10-24T20:21:00Z"/>
          <w:rFonts w:eastAsia="SimSun"/>
          <w:color w:val="000000"/>
          <w:szCs w:val="24"/>
          <w:highlight w:val="yellow"/>
          <w:lang w:val="en-US" w:eastAsia="zh-CN"/>
        </w:rPr>
      </w:pPr>
      <w:ins w:id="1210" w:author="Romano Giovanni" w:date="2017-10-24T20:21:00Z">
        <w:r w:rsidRPr="00941568">
          <w:rPr>
            <w:rFonts w:eastAsia="SimSun"/>
            <w:color w:val="000000"/>
            <w:szCs w:val="24"/>
            <w:highlight w:val="yellow"/>
            <w:lang w:val="en-US" w:eastAsia="zh-CN"/>
          </w:rPr>
          <w:t>The corresponding service requirements are defined in 3GPP TS 22.179</w:t>
        </w:r>
        <w:r w:rsidRPr="00941568">
          <w:rPr>
            <w:rFonts w:eastAsia="SimSun" w:hint="eastAsia"/>
            <w:color w:val="000000"/>
            <w:szCs w:val="24"/>
            <w:highlight w:val="yellow"/>
            <w:lang w:val="en-US" w:eastAsia="zh-CN"/>
          </w:rPr>
          <w:t>,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22.280,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22.281 and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22.282</w:t>
        </w:r>
        <w:r w:rsidRPr="00941568">
          <w:rPr>
            <w:rFonts w:eastAsia="SimSun"/>
            <w:color w:val="000000"/>
            <w:szCs w:val="24"/>
            <w:highlight w:val="yellow"/>
            <w:lang w:val="en-US" w:eastAsia="zh-CN"/>
          </w:rPr>
          <w:t>.</w:t>
        </w:r>
      </w:ins>
    </w:p>
    <w:p w:rsidR="00941568" w:rsidRPr="00941568" w:rsidRDefault="00941568" w:rsidP="00941568">
      <w:pPr>
        <w:rPr>
          <w:ins w:id="1211" w:author="Romano Giovanni" w:date="2017-10-24T20:21:00Z"/>
          <w:rFonts w:eastAsia="SimSun"/>
          <w:color w:val="000000"/>
          <w:szCs w:val="24"/>
          <w:highlight w:val="yellow"/>
          <w:lang w:val="en-US" w:eastAsia="zh-CN"/>
        </w:rPr>
      </w:pPr>
      <w:ins w:id="1212" w:author="Romano Giovanni" w:date="2017-10-24T20:21:00Z">
        <w:r w:rsidRPr="00941568">
          <w:rPr>
            <w:rFonts w:eastAsia="SimSun"/>
            <w:color w:val="000000"/>
            <w:szCs w:val="24"/>
            <w:highlight w:val="yellow"/>
            <w:lang w:val="en-US" w:eastAsia="zh-CN"/>
          </w:rPr>
          <w:t xml:space="preserve">This document is applicable primarily to </w:t>
        </w:r>
        <w:r w:rsidRPr="00941568">
          <w:rPr>
            <w:rFonts w:eastAsia="SimSun" w:hint="eastAsia"/>
            <w:color w:val="000000"/>
            <w:szCs w:val="24"/>
            <w:highlight w:val="yellow"/>
            <w:lang w:val="en-US" w:eastAsia="zh-CN"/>
          </w:rPr>
          <w:t>mission critical services</w:t>
        </w:r>
        <w:r w:rsidRPr="00941568">
          <w:rPr>
            <w:rFonts w:eastAsia="SimSun"/>
            <w:color w:val="000000"/>
            <w:szCs w:val="24"/>
            <w:highlight w:val="yellow"/>
            <w:lang w:val="en-US" w:eastAsia="zh-CN"/>
          </w:rPr>
          <w:t xml:space="preserve"> using E-UTRAN access based on the EPC architecture defined in 3GPP TS 23.401. Certain </w:t>
        </w:r>
        <w:r w:rsidRPr="00941568">
          <w:rPr>
            <w:rFonts w:eastAsia="SimSun" w:hint="eastAsia"/>
            <w:color w:val="000000"/>
            <w:szCs w:val="24"/>
            <w:highlight w:val="yellow"/>
            <w:lang w:val="en-US" w:eastAsia="zh-CN"/>
          </w:rPr>
          <w:t>MC service</w:t>
        </w:r>
        <w:r w:rsidRPr="00941568">
          <w:rPr>
            <w:rFonts w:eastAsia="SimSun"/>
            <w:color w:val="000000"/>
            <w:szCs w:val="24"/>
            <w:highlight w:val="yellow"/>
            <w:lang w:val="en-US" w:eastAsia="zh-CN"/>
          </w:rPr>
          <w:t xml:space="preserve"> functions such as dispatch and administrative functions could also be supported via non-3GPP access networks but no additional functionality is specified to support non-3GPP access.</w:t>
        </w:r>
      </w:ins>
    </w:p>
    <w:p w:rsidR="00941568" w:rsidRPr="00941568" w:rsidRDefault="00941568" w:rsidP="00941568">
      <w:pPr>
        <w:rPr>
          <w:ins w:id="1213" w:author="Romano Giovanni" w:date="2017-10-24T20:21:00Z"/>
          <w:rFonts w:eastAsia="SimSun"/>
          <w:color w:val="000000"/>
          <w:szCs w:val="24"/>
          <w:highlight w:val="yellow"/>
          <w:lang w:val="en-US" w:eastAsia="zh-CN"/>
        </w:rPr>
      </w:pPr>
      <w:ins w:id="1214" w:author="Romano Giovanni" w:date="2017-10-24T20:21:00Z">
        <w:r w:rsidRPr="00941568">
          <w:rPr>
            <w:rFonts w:eastAsia="SimSun"/>
            <w:color w:val="000000"/>
            <w:szCs w:val="24"/>
            <w:highlight w:val="yellow"/>
            <w:lang w:val="en-US" w:eastAsia="zh-CN"/>
          </w:rPr>
          <w:t xml:space="preserve">The </w:t>
        </w:r>
        <w:r w:rsidRPr="00941568">
          <w:rPr>
            <w:rFonts w:eastAsia="SimSun" w:hint="eastAsia"/>
            <w:color w:val="000000"/>
            <w:szCs w:val="24"/>
            <w:highlight w:val="yellow"/>
            <w:lang w:val="en-US" w:eastAsia="zh-CN"/>
          </w:rPr>
          <w:t xml:space="preserve">common functional architecture to support mission critical services </w:t>
        </w:r>
        <w:r w:rsidRPr="00941568">
          <w:rPr>
            <w:rFonts w:eastAsia="SimSun"/>
            <w:color w:val="000000"/>
            <w:szCs w:val="24"/>
            <w:highlight w:val="yellow"/>
            <w:lang w:val="en-US" w:eastAsia="zh-CN"/>
          </w:rPr>
          <w:t xml:space="preserve">can be used </w:t>
        </w:r>
        <w:r w:rsidRPr="00941568">
          <w:rPr>
            <w:rFonts w:eastAsia="SimSun" w:hint="eastAsia"/>
            <w:color w:val="000000"/>
            <w:szCs w:val="24"/>
            <w:highlight w:val="yellow"/>
            <w:lang w:val="en-US" w:eastAsia="zh-CN"/>
          </w:rPr>
          <w:t>for</w:t>
        </w:r>
        <w:r w:rsidRPr="00941568">
          <w:rPr>
            <w:rFonts w:eastAsia="SimSun"/>
            <w:color w:val="000000"/>
            <w:szCs w:val="24"/>
            <w:highlight w:val="yellow"/>
            <w:lang w:val="en-US" w:eastAsia="zh-CN"/>
          </w:rPr>
          <w:t xml:space="preserve"> public safety applications and also for general commercial applications e.g. utility companies and railways.</w:t>
        </w:r>
      </w:ins>
    </w:p>
    <w:p w:rsidR="00941568" w:rsidRPr="00941568" w:rsidRDefault="00941568" w:rsidP="00941568">
      <w:pPr>
        <w:pStyle w:val="Titolo5"/>
        <w:rPr>
          <w:ins w:id="1215" w:author="Romano Giovanni" w:date="2017-10-24T20:21:00Z"/>
          <w:rFonts w:eastAsia="SimSun"/>
          <w:bCs/>
          <w:color w:val="000000"/>
          <w:szCs w:val="24"/>
          <w:highlight w:val="yellow"/>
          <w:lang w:val="en-US" w:eastAsia="zh-CN"/>
        </w:rPr>
      </w:pPr>
      <w:ins w:id="1216" w:author="Romano Giovanni" w:date="2017-10-24T20:21:00Z">
        <w:r w:rsidRPr="00941568">
          <w:rPr>
            <w:rFonts w:eastAsia="SimSun"/>
            <w:bCs/>
            <w:color w:val="000000"/>
            <w:szCs w:val="24"/>
            <w:highlight w:val="yellow"/>
            <w:lang w:val="en-US" w:eastAsia="zh-CN"/>
          </w:rPr>
          <w:t>5.1.2.12.3.66</w:t>
        </w:r>
        <w:r w:rsidRPr="00941568">
          <w:rPr>
            <w:rFonts w:eastAsia="SimSun"/>
            <w:bCs/>
            <w:color w:val="000000"/>
            <w:szCs w:val="24"/>
            <w:highlight w:val="yellow"/>
            <w:lang w:val="en-US" w:eastAsia="zh-CN"/>
          </w:rPr>
          <w:tab/>
          <w:t>TS 23.281</w:t>
        </w:r>
      </w:ins>
    </w:p>
    <w:p w:rsidR="00941568" w:rsidRPr="00941568" w:rsidRDefault="00941568" w:rsidP="00941568">
      <w:pPr>
        <w:widowControl w:val="0"/>
        <w:tabs>
          <w:tab w:val="clear" w:pos="1134"/>
          <w:tab w:val="clear" w:pos="1871"/>
          <w:tab w:val="clear" w:pos="2268"/>
          <w:tab w:val="left" w:pos="90"/>
        </w:tabs>
        <w:overflowPunct/>
        <w:spacing w:before="91"/>
        <w:textAlignment w:val="auto"/>
        <w:rPr>
          <w:ins w:id="1217" w:author="Romano Giovanni" w:date="2017-10-24T20:21:00Z"/>
          <w:rFonts w:eastAsia="SimSun"/>
          <w:b/>
          <w:bCs/>
          <w:color w:val="000000"/>
          <w:szCs w:val="24"/>
          <w:highlight w:val="yellow"/>
          <w:lang w:val="en-US" w:eastAsia="zh-CN"/>
        </w:rPr>
      </w:pPr>
      <w:ins w:id="1218" w:author="Romano Giovanni" w:date="2017-10-24T20:21:00Z">
        <w:r w:rsidRPr="00941568">
          <w:rPr>
            <w:rFonts w:eastAsia="SimSun"/>
            <w:b/>
            <w:bCs/>
            <w:color w:val="000000"/>
            <w:szCs w:val="24"/>
            <w:highlight w:val="yellow"/>
            <w:lang w:val="en-US" w:eastAsia="zh-CN"/>
          </w:rPr>
          <w:t>Functional architecture and information flows to support Mission Critical Video (</w:t>
        </w:r>
        <w:proofErr w:type="spellStart"/>
        <w:r w:rsidRPr="00941568">
          <w:rPr>
            <w:rFonts w:eastAsia="SimSun"/>
            <w:b/>
            <w:bCs/>
            <w:color w:val="000000"/>
            <w:szCs w:val="24"/>
            <w:highlight w:val="yellow"/>
            <w:lang w:val="en-US" w:eastAsia="zh-CN"/>
          </w:rPr>
          <w:t>MCVideo</w:t>
        </w:r>
        <w:proofErr w:type="spellEnd"/>
        <w:r w:rsidRPr="00941568">
          <w:rPr>
            <w:rFonts w:eastAsia="SimSun"/>
            <w:b/>
            <w:bCs/>
            <w:color w:val="000000"/>
            <w:szCs w:val="24"/>
            <w:highlight w:val="yellow"/>
            <w:lang w:val="en-US" w:eastAsia="zh-CN"/>
          </w:rPr>
          <w:t>); Stage 2</w:t>
        </w:r>
      </w:ins>
    </w:p>
    <w:p w:rsidR="00941568" w:rsidRPr="00941568" w:rsidRDefault="00941568" w:rsidP="00941568">
      <w:pPr>
        <w:rPr>
          <w:ins w:id="1219" w:author="Romano Giovanni" w:date="2017-10-24T20:21:00Z"/>
          <w:rFonts w:eastAsia="SimSun"/>
          <w:color w:val="000000"/>
          <w:szCs w:val="24"/>
          <w:highlight w:val="yellow"/>
          <w:lang w:val="en-US" w:eastAsia="zh-CN"/>
        </w:rPr>
      </w:pPr>
      <w:ins w:id="1220" w:author="Romano Giovanni" w:date="2017-10-24T20:21:00Z">
        <w:r w:rsidRPr="00941568">
          <w:rPr>
            <w:rFonts w:eastAsia="SimSun"/>
            <w:color w:val="000000"/>
            <w:szCs w:val="24"/>
            <w:highlight w:val="yellow"/>
            <w:lang w:val="en-US" w:eastAsia="zh-CN"/>
          </w:rPr>
          <w:t xml:space="preserve">This document specifies the </w:t>
        </w:r>
        <w:r w:rsidRPr="00941568">
          <w:rPr>
            <w:rFonts w:eastAsia="SimSun" w:hint="eastAsia"/>
            <w:color w:val="000000"/>
            <w:szCs w:val="24"/>
            <w:highlight w:val="yellow"/>
            <w:lang w:val="en-US" w:eastAsia="zh-CN"/>
          </w:rPr>
          <w:t>functional</w:t>
        </w:r>
        <w:r w:rsidRPr="00941568">
          <w:rPr>
            <w:rFonts w:eastAsia="SimSun"/>
            <w:color w:val="000000"/>
            <w:szCs w:val="24"/>
            <w:highlight w:val="yellow"/>
            <w:lang w:val="en-US" w:eastAsia="zh-CN"/>
          </w:rPr>
          <w:t xml:space="preserve"> </w:t>
        </w:r>
        <w:r w:rsidRPr="00941568">
          <w:rPr>
            <w:rFonts w:eastAsia="SimSun" w:hint="eastAsia"/>
            <w:color w:val="000000"/>
            <w:szCs w:val="24"/>
            <w:highlight w:val="yellow"/>
            <w:lang w:val="en-US" w:eastAsia="zh-CN"/>
          </w:rPr>
          <w:t>model</w:t>
        </w:r>
        <w:r w:rsidRPr="00941568">
          <w:rPr>
            <w:rFonts w:eastAsia="SimSun"/>
            <w:color w:val="000000"/>
            <w:szCs w:val="24"/>
            <w:highlight w:val="yellow"/>
            <w:lang w:val="en-US" w:eastAsia="zh-CN"/>
          </w:rPr>
          <w:t xml:space="preserve">, procedures and information flows needed </w:t>
        </w:r>
        <w:r w:rsidRPr="00941568">
          <w:rPr>
            <w:rFonts w:eastAsia="SimSun" w:hint="eastAsia"/>
            <w:color w:val="000000"/>
            <w:szCs w:val="24"/>
            <w:highlight w:val="yellow"/>
            <w:lang w:val="en-US" w:eastAsia="zh-CN"/>
          </w:rPr>
          <w:t>for</w:t>
        </w:r>
        <w:r w:rsidRPr="00941568">
          <w:rPr>
            <w:rFonts w:eastAsia="SimSun"/>
            <w:color w:val="000000"/>
            <w:szCs w:val="24"/>
            <w:highlight w:val="yellow"/>
            <w:lang w:val="en-US" w:eastAsia="zh-CN"/>
          </w:rPr>
          <w:t xml:space="preserve"> the mission critical </w:t>
        </w:r>
        <w:r w:rsidRPr="00941568">
          <w:rPr>
            <w:rFonts w:eastAsia="SimSun" w:hint="eastAsia"/>
            <w:color w:val="000000"/>
            <w:szCs w:val="24"/>
            <w:highlight w:val="yellow"/>
            <w:lang w:val="en-US" w:eastAsia="zh-CN"/>
          </w:rPr>
          <w:t>video</w:t>
        </w:r>
        <w:r w:rsidRPr="00941568">
          <w:rPr>
            <w:rFonts w:eastAsia="SimSun"/>
            <w:color w:val="000000"/>
            <w:szCs w:val="24"/>
            <w:highlight w:val="yellow"/>
            <w:lang w:val="en-US" w:eastAsia="zh-CN"/>
          </w:rPr>
          <w:t xml:space="preserve"> (</w:t>
        </w:r>
        <w:proofErr w:type="spellStart"/>
        <w:r w:rsidRPr="00941568">
          <w:rPr>
            <w:rFonts w:eastAsia="SimSun"/>
            <w:color w:val="000000"/>
            <w:szCs w:val="24"/>
            <w:highlight w:val="yellow"/>
            <w:lang w:val="en-US" w:eastAsia="zh-CN"/>
          </w:rPr>
          <w:t>MC</w:t>
        </w:r>
        <w:r w:rsidRPr="00941568">
          <w:rPr>
            <w:rFonts w:eastAsia="SimSun" w:hint="eastAsia"/>
            <w:color w:val="000000"/>
            <w:szCs w:val="24"/>
            <w:highlight w:val="yellow"/>
            <w:lang w:val="en-US" w:eastAsia="zh-CN"/>
          </w:rPr>
          <w:t>Video</w:t>
        </w:r>
        <w:proofErr w:type="spellEnd"/>
        <w:r w:rsidRPr="00941568">
          <w:rPr>
            <w:rFonts w:eastAsia="SimSun"/>
            <w:color w:val="000000"/>
            <w:szCs w:val="24"/>
            <w:highlight w:val="yellow"/>
            <w:lang w:val="en-US" w:eastAsia="zh-CN"/>
          </w:rPr>
          <w:t>) service</w:t>
        </w:r>
        <w:r w:rsidRPr="00941568">
          <w:rPr>
            <w:rFonts w:eastAsia="SimSun" w:hint="eastAsia"/>
            <w:color w:val="000000"/>
            <w:szCs w:val="24"/>
            <w:highlight w:val="yellow"/>
            <w:lang w:val="en-US" w:eastAsia="zh-CN"/>
          </w:rPr>
          <w:t>.</w:t>
        </w:r>
        <w:r w:rsidRPr="00941568">
          <w:rPr>
            <w:rFonts w:eastAsia="SimSun"/>
            <w:color w:val="000000"/>
            <w:szCs w:val="24"/>
            <w:highlight w:val="yellow"/>
            <w:lang w:val="en-US" w:eastAsia="zh-CN"/>
          </w:rPr>
          <w:t xml:space="preserve"> Support for both </w:t>
        </w:r>
        <w:proofErr w:type="spellStart"/>
        <w:r w:rsidRPr="00941568">
          <w:rPr>
            <w:rFonts w:eastAsia="SimSun" w:hint="eastAsia"/>
            <w:color w:val="000000"/>
            <w:szCs w:val="24"/>
            <w:highlight w:val="yellow"/>
            <w:lang w:val="en-US" w:eastAsia="zh-CN"/>
          </w:rPr>
          <w:t>MCVideo</w:t>
        </w:r>
        <w:proofErr w:type="spellEnd"/>
        <w:r w:rsidRPr="00941568">
          <w:rPr>
            <w:rFonts w:eastAsia="SimSun"/>
            <w:color w:val="000000"/>
            <w:szCs w:val="24"/>
            <w:highlight w:val="yellow"/>
            <w:lang w:val="en-US" w:eastAsia="zh-CN"/>
          </w:rPr>
          <w:t xml:space="preserve"> group </w:t>
        </w:r>
        <w:r w:rsidRPr="00941568">
          <w:rPr>
            <w:rFonts w:eastAsia="SimSun" w:hint="eastAsia"/>
            <w:color w:val="000000"/>
            <w:szCs w:val="24"/>
            <w:highlight w:val="yellow"/>
            <w:lang w:val="en-US" w:eastAsia="zh-CN"/>
          </w:rPr>
          <w:t>streaming</w:t>
        </w:r>
        <w:r w:rsidRPr="00941568">
          <w:rPr>
            <w:rFonts w:eastAsia="SimSun"/>
            <w:color w:val="000000"/>
            <w:szCs w:val="24"/>
            <w:highlight w:val="yellow"/>
            <w:lang w:val="en-US" w:eastAsia="zh-CN"/>
          </w:rPr>
          <w:t xml:space="preserve"> and </w:t>
        </w:r>
        <w:proofErr w:type="spellStart"/>
        <w:r w:rsidRPr="00941568">
          <w:rPr>
            <w:rFonts w:eastAsia="SimSun"/>
            <w:color w:val="000000"/>
            <w:szCs w:val="24"/>
            <w:highlight w:val="yellow"/>
            <w:lang w:val="en-US" w:eastAsia="zh-CN"/>
          </w:rPr>
          <w:t>MC</w:t>
        </w:r>
        <w:r w:rsidRPr="00941568">
          <w:rPr>
            <w:rFonts w:eastAsia="SimSun" w:hint="eastAsia"/>
            <w:color w:val="000000"/>
            <w:szCs w:val="24"/>
            <w:highlight w:val="yellow"/>
            <w:lang w:val="en-US" w:eastAsia="zh-CN"/>
          </w:rPr>
          <w:t>Video</w:t>
        </w:r>
        <w:proofErr w:type="spellEnd"/>
        <w:r w:rsidRPr="00941568">
          <w:rPr>
            <w:rFonts w:eastAsia="SimSun"/>
            <w:color w:val="000000"/>
            <w:szCs w:val="24"/>
            <w:highlight w:val="yellow"/>
            <w:lang w:val="en-US" w:eastAsia="zh-CN"/>
          </w:rPr>
          <w:t xml:space="preserve"> private </w:t>
        </w:r>
        <w:r w:rsidRPr="00941568">
          <w:rPr>
            <w:rFonts w:eastAsia="SimSun" w:hint="eastAsia"/>
            <w:color w:val="000000"/>
            <w:szCs w:val="24"/>
            <w:highlight w:val="yellow"/>
            <w:lang w:val="en-US" w:eastAsia="zh-CN"/>
          </w:rPr>
          <w:t>streaming</w:t>
        </w:r>
        <w:r w:rsidRPr="00941568">
          <w:rPr>
            <w:rFonts w:eastAsia="SimSun"/>
            <w:color w:val="000000"/>
            <w:szCs w:val="24"/>
            <w:highlight w:val="yellow"/>
            <w:lang w:val="en-US" w:eastAsia="zh-CN"/>
          </w:rPr>
          <w:t xml:space="preserve"> operating in on-network and off-network modes of operation is specified.</w:t>
        </w:r>
      </w:ins>
    </w:p>
    <w:p w:rsidR="00941568" w:rsidRPr="00941568" w:rsidRDefault="00941568" w:rsidP="00941568">
      <w:pPr>
        <w:rPr>
          <w:ins w:id="1221" w:author="Romano Giovanni" w:date="2017-10-24T20:21:00Z"/>
          <w:rFonts w:eastAsia="SimSun"/>
          <w:color w:val="000000"/>
          <w:szCs w:val="24"/>
          <w:highlight w:val="yellow"/>
          <w:lang w:val="en-US" w:eastAsia="zh-CN"/>
        </w:rPr>
      </w:pPr>
      <w:ins w:id="1222" w:author="Romano Giovanni" w:date="2017-10-24T20:21:00Z">
        <w:r w:rsidRPr="00941568">
          <w:rPr>
            <w:rFonts w:eastAsia="SimSun"/>
            <w:color w:val="000000"/>
            <w:szCs w:val="24"/>
            <w:highlight w:val="yellow"/>
            <w:lang w:val="en-US" w:eastAsia="zh-CN"/>
          </w:rPr>
          <w:t>The corresponding service requirements are defined in 3GPP TS 22.</w:t>
        </w:r>
        <w:r w:rsidRPr="00941568">
          <w:rPr>
            <w:rFonts w:eastAsia="SimSun" w:hint="eastAsia"/>
            <w:color w:val="000000"/>
            <w:szCs w:val="24"/>
            <w:highlight w:val="yellow"/>
            <w:lang w:val="en-US" w:eastAsia="zh-CN"/>
          </w:rPr>
          <w:t xml:space="preserve">280, </w:t>
        </w:r>
        <w:r w:rsidRPr="00941568">
          <w:rPr>
            <w:rFonts w:eastAsia="SimSun"/>
            <w:color w:val="000000"/>
            <w:szCs w:val="24"/>
            <w:highlight w:val="yellow"/>
            <w:lang w:val="en-US" w:eastAsia="zh-CN"/>
          </w:rPr>
          <w:t xml:space="preserve">and </w:t>
        </w:r>
        <w:r w:rsidRPr="00941568">
          <w:rPr>
            <w:rFonts w:eastAsia="SimSun" w:hint="eastAsia"/>
            <w:color w:val="000000"/>
            <w:szCs w:val="24"/>
            <w:highlight w:val="yellow"/>
            <w:lang w:val="en-US" w:eastAsia="zh-CN"/>
          </w:rPr>
          <w:t>3GPP TS 22.281</w:t>
        </w:r>
        <w:r w:rsidRPr="00941568">
          <w:rPr>
            <w:rFonts w:eastAsia="SimSun"/>
            <w:color w:val="000000"/>
            <w:szCs w:val="24"/>
            <w:highlight w:val="yellow"/>
            <w:lang w:val="en-US" w:eastAsia="zh-CN"/>
          </w:rPr>
          <w:t>.</w:t>
        </w:r>
      </w:ins>
    </w:p>
    <w:p w:rsidR="00941568" w:rsidRPr="00941568" w:rsidRDefault="00941568" w:rsidP="00941568">
      <w:pPr>
        <w:rPr>
          <w:ins w:id="1223" w:author="Romano Giovanni" w:date="2017-10-24T20:21:00Z"/>
          <w:rFonts w:eastAsia="SimSun"/>
          <w:color w:val="000000"/>
          <w:szCs w:val="24"/>
          <w:highlight w:val="yellow"/>
          <w:lang w:val="en-US" w:eastAsia="zh-CN"/>
        </w:rPr>
      </w:pPr>
      <w:ins w:id="1224" w:author="Romano Giovanni" w:date="2017-10-24T20:21:00Z">
        <w:r w:rsidRPr="00941568">
          <w:rPr>
            <w:rFonts w:eastAsia="SimSun"/>
            <w:color w:val="000000"/>
            <w:szCs w:val="24"/>
            <w:highlight w:val="yellow"/>
            <w:lang w:val="en-US" w:eastAsia="zh-CN"/>
          </w:rPr>
          <w:t xml:space="preserve">This document is applicable primarily to </w:t>
        </w:r>
        <w:r w:rsidRPr="00941568">
          <w:rPr>
            <w:rFonts w:eastAsia="SimSun" w:hint="eastAsia"/>
            <w:color w:val="000000"/>
            <w:szCs w:val="24"/>
            <w:highlight w:val="yellow"/>
            <w:lang w:val="en-US" w:eastAsia="zh-CN"/>
          </w:rPr>
          <w:t>mission critical video</w:t>
        </w:r>
        <w:r w:rsidRPr="00941568">
          <w:rPr>
            <w:rFonts w:eastAsia="SimSun"/>
            <w:color w:val="000000"/>
            <w:szCs w:val="24"/>
            <w:highlight w:val="yellow"/>
            <w:lang w:val="en-US" w:eastAsia="zh-CN"/>
          </w:rPr>
          <w:t xml:space="preserve"> service using E-UTRAN access </w:t>
        </w:r>
        <w:r w:rsidRPr="00941568">
          <w:rPr>
            <w:rFonts w:eastAsia="SimSun" w:hint="eastAsia"/>
            <w:color w:val="000000"/>
            <w:szCs w:val="24"/>
            <w:highlight w:val="yellow"/>
            <w:lang w:val="en-US" w:eastAsia="zh-CN"/>
          </w:rPr>
          <w:t>based on the common functional architecture for mission critical services defined in 3GPP</w:t>
        </w:r>
        <w:r w:rsidRPr="00941568">
          <w:rPr>
            <w:rFonts w:eastAsia="SimSun"/>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color w:val="000000"/>
            <w:szCs w:val="24"/>
            <w:highlight w:val="yellow"/>
            <w:lang w:val="en-US" w:eastAsia="zh-CN"/>
          </w:rPr>
          <w:t> </w:t>
        </w:r>
        <w:r w:rsidRPr="00941568">
          <w:rPr>
            <w:rFonts w:eastAsia="SimSun" w:hint="eastAsia"/>
            <w:color w:val="000000"/>
            <w:szCs w:val="24"/>
            <w:highlight w:val="yellow"/>
            <w:lang w:val="en-US" w:eastAsia="zh-CN"/>
          </w:rPr>
          <w:t>23.280 and the</w:t>
        </w:r>
        <w:r w:rsidRPr="00941568">
          <w:rPr>
            <w:rFonts w:eastAsia="SimSun"/>
            <w:color w:val="000000"/>
            <w:szCs w:val="24"/>
            <w:highlight w:val="yellow"/>
            <w:lang w:val="en-US" w:eastAsia="zh-CN"/>
          </w:rPr>
          <w:t xml:space="preserve"> EPC architecture defined in 3GPP TS 23.401.</w:t>
        </w:r>
      </w:ins>
    </w:p>
    <w:p w:rsidR="00941568" w:rsidRPr="00941568" w:rsidRDefault="00941568" w:rsidP="00941568">
      <w:pPr>
        <w:rPr>
          <w:ins w:id="1225" w:author="Romano Giovanni" w:date="2017-10-24T20:21:00Z"/>
          <w:rFonts w:eastAsia="SimSun"/>
          <w:color w:val="000000"/>
          <w:szCs w:val="24"/>
          <w:highlight w:val="yellow"/>
          <w:lang w:val="en-US" w:eastAsia="zh-CN"/>
        </w:rPr>
      </w:pPr>
      <w:ins w:id="1226" w:author="Romano Giovanni" w:date="2017-10-24T20:21:00Z">
        <w:r w:rsidRPr="00941568">
          <w:rPr>
            <w:rFonts w:eastAsia="SimSun"/>
            <w:color w:val="000000"/>
            <w:szCs w:val="24"/>
            <w:highlight w:val="yellow"/>
            <w:lang w:val="en-US" w:eastAsia="zh-CN"/>
          </w:rPr>
          <w:t xml:space="preserve">The </w:t>
        </w:r>
        <w:proofErr w:type="spellStart"/>
        <w:r w:rsidRPr="00941568">
          <w:rPr>
            <w:rFonts w:eastAsia="SimSun"/>
            <w:color w:val="000000"/>
            <w:szCs w:val="24"/>
            <w:highlight w:val="yellow"/>
            <w:lang w:val="en-US" w:eastAsia="zh-CN"/>
          </w:rPr>
          <w:t>MC</w:t>
        </w:r>
        <w:r w:rsidRPr="00941568">
          <w:rPr>
            <w:rFonts w:eastAsia="SimSun" w:hint="eastAsia"/>
            <w:color w:val="000000"/>
            <w:szCs w:val="24"/>
            <w:highlight w:val="yellow"/>
            <w:lang w:val="en-US" w:eastAsia="zh-CN"/>
          </w:rPr>
          <w:t>Video</w:t>
        </w:r>
        <w:proofErr w:type="spellEnd"/>
        <w:r w:rsidRPr="00941568">
          <w:rPr>
            <w:rFonts w:eastAsia="SimSun"/>
            <w:color w:val="000000"/>
            <w:szCs w:val="24"/>
            <w:highlight w:val="yellow"/>
            <w:lang w:val="en-US" w:eastAsia="zh-CN"/>
          </w:rPr>
          <w:t xml:space="preserve"> service can be used for public safety applications and also for general commercial applications e.g. utility companies and railways.</w:t>
        </w:r>
      </w:ins>
    </w:p>
    <w:p w:rsidR="00941568" w:rsidRPr="00941568" w:rsidRDefault="00941568" w:rsidP="00941568">
      <w:pPr>
        <w:pStyle w:val="Titolo5"/>
        <w:rPr>
          <w:ins w:id="1227" w:author="Romano Giovanni" w:date="2017-10-24T20:21:00Z"/>
          <w:rFonts w:eastAsia="SimSun"/>
          <w:bCs/>
          <w:color w:val="000000"/>
          <w:szCs w:val="24"/>
          <w:highlight w:val="yellow"/>
          <w:lang w:val="en-US" w:eastAsia="zh-CN"/>
        </w:rPr>
      </w:pPr>
      <w:ins w:id="1228" w:author="Romano Giovanni" w:date="2017-10-24T20:21:00Z">
        <w:r w:rsidRPr="00941568">
          <w:rPr>
            <w:rFonts w:eastAsia="SimSun"/>
            <w:bCs/>
            <w:color w:val="000000"/>
            <w:szCs w:val="24"/>
            <w:highlight w:val="yellow"/>
            <w:lang w:val="en-US" w:eastAsia="zh-CN"/>
          </w:rPr>
          <w:t>5.1.2.12.3.67</w:t>
        </w:r>
        <w:r w:rsidRPr="00941568">
          <w:rPr>
            <w:rFonts w:eastAsia="SimSun"/>
            <w:bCs/>
            <w:color w:val="000000"/>
            <w:szCs w:val="24"/>
            <w:highlight w:val="yellow"/>
            <w:lang w:val="en-US" w:eastAsia="zh-CN"/>
          </w:rPr>
          <w:tab/>
          <w:t>TS 23.282</w:t>
        </w:r>
      </w:ins>
    </w:p>
    <w:p w:rsidR="00941568" w:rsidRPr="00941568" w:rsidRDefault="00941568" w:rsidP="00941568">
      <w:pPr>
        <w:widowControl w:val="0"/>
        <w:tabs>
          <w:tab w:val="clear" w:pos="1134"/>
          <w:tab w:val="clear" w:pos="1871"/>
          <w:tab w:val="clear" w:pos="2268"/>
          <w:tab w:val="left" w:pos="90"/>
        </w:tabs>
        <w:overflowPunct/>
        <w:spacing w:before="91"/>
        <w:textAlignment w:val="auto"/>
        <w:rPr>
          <w:ins w:id="1229" w:author="Romano Giovanni" w:date="2017-10-24T20:21:00Z"/>
          <w:rFonts w:eastAsia="SimSun"/>
          <w:b/>
          <w:bCs/>
          <w:color w:val="000000"/>
          <w:szCs w:val="24"/>
          <w:highlight w:val="yellow"/>
          <w:lang w:val="en-US" w:eastAsia="zh-CN"/>
        </w:rPr>
      </w:pPr>
      <w:ins w:id="1230" w:author="Romano Giovanni" w:date="2017-10-24T20:21:00Z">
        <w:r w:rsidRPr="00941568">
          <w:rPr>
            <w:rFonts w:eastAsia="SimSun"/>
            <w:b/>
            <w:bCs/>
            <w:color w:val="000000"/>
            <w:szCs w:val="24"/>
            <w:highlight w:val="yellow"/>
            <w:lang w:val="en-US" w:eastAsia="zh-CN"/>
          </w:rPr>
          <w:t>Functional architecture and information flows to support Mission Critical Data (</w:t>
        </w:r>
        <w:proofErr w:type="spellStart"/>
        <w:r w:rsidRPr="00941568">
          <w:rPr>
            <w:rFonts w:eastAsia="SimSun"/>
            <w:b/>
            <w:bCs/>
            <w:color w:val="000000"/>
            <w:szCs w:val="24"/>
            <w:highlight w:val="yellow"/>
            <w:lang w:val="en-US" w:eastAsia="zh-CN"/>
          </w:rPr>
          <w:t>MCData</w:t>
        </w:r>
        <w:proofErr w:type="spellEnd"/>
        <w:r w:rsidRPr="00941568">
          <w:rPr>
            <w:rFonts w:eastAsia="SimSun"/>
            <w:b/>
            <w:bCs/>
            <w:color w:val="000000"/>
            <w:szCs w:val="24"/>
            <w:highlight w:val="yellow"/>
            <w:lang w:val="en-US" w:eastAsia="zh-CN"/>
          </w:rPr>
          <w:t>); Stage 2</w:t>
        </w:r>
      </w:ins>
    </w:p>
    <w:p w:rsidR="00941568" w:rsidRPr="00941568" w:rsidRDefault="00941568" w:rsidP="00941568">
      <w:pPr>
        <w:rPr>
          <w:ins w:id="1231" w:author="Romano Giovanni" w:date="2017-10-24T20:21:00Z"/>
          <w:rFonts w:eastAsia="SimSun"/>
          <w:color w:val="000000"/>
          <w:szCs w:val="24"/>
          <w:highlight w:val="yellow"/>
          <w:lang w:val="en-US" w:eastAsia="zh-CN"/>
        </w:rPr>
      </w:pPr>
      <w:ins w:id="1232" w:author="Romano Giovanni" w:date="2017-10-24T20:21:00Z">
        <w:r w:rsidRPr="00941568">
          <w:rPr>
            <w:rFonts w:eastAsia="SimSun"/>
            <w:color w:val="000000"/>
            <w:szCs w:val="24"/>
            <w:highlight w:val="yellow"/>
            <w:lang w:val="en-US" w:eastAsia="zh-CN"/>
          </w:rPr>
          <w:lastRenderedPageBreak/>
          <w:t>This document specifies the functional architecture, procedures and information flows needed to support the Mission Critical Data (</w:t>
        </w:r>
        <w:proofErr w:type="spellStart"/>
        <w:r w:rsidRPr="00941568">
          <w:rPr>
            <w:rFonts w:eastAsia="SimSun"/>
            <w:color w:val="000000"/>
            <w:szCs w:val="24"/>
            <w:highlight w:val="yellow"/>
            <w:lang w:val="en-US" w:eastAsia="zh-CN"/>
          </w:rPr>
          <w:t>MCData</w:t>
        </w:r>
        <w:proofErr w:type="spellEnd"/>
        <w:r w:rsidRPr="00941568">
          <w:rPr>
            <w:rFonts w:eastAsia="SimSun"/>
            <w:color w:val="000000"/>
            <w:szCs w:val="24"/>
            <w:highlight w:val="yellow"/>
            <w:lang w:val="en-US" w:eastAsia="zh-CN"/>
          </w:rPr>
          <w:t>) services</w:t>
        </w:r>
        <w:r w:rsidRPr="00941568">
          <w:rPr>
            <w:rFonts w:eastAsia="SimSun" w:hint="eastAsia"/>
            <w:color w:val="000000"/>
            <w:szCs w:val="24"/>
            <w:highlight w:val="yellow"/>
            <w:lang w:val="en-US" w:eastAsia="zh-CN"/>
          </w:rPr>
          <w:t>.</w:t>
        </w:r>
        <w:r w:rsidRPr="00941568">
          <w:rPr>
            <w:rFonts w:eastAsia="SimSun"/>
            <w:color w:val="000000"/>
            <w:szCs w:val="24"/>
            <w:highlight w:val="yellow"/>
            <w:lang w:val="en-US" w:eastAsia="zh-CN"/>
          </w:rPr>
          <w:t xml:space="preserve"> </w:t>
        </w:r>
        <w:proofErr w:type="spellStart"/>
        <w:r w:rsidRPr="00941568">
          <w:rPr>
            <w:rFonts w:eastAsia="SimSun" w:hint="eastAsia"/>
            <w:color w:val="000000"/>
            <w:szCs w:val="24"/>
            <w:highlight w:val="yellow"/>
            <w:lang w:val="en-US" w:eastAsia="zh-CN"/>
          </w:rPr>
          <w:t>MC</w:t>
        </w:r>
        <w:r w:rsidRPr="00941568">
          <w:rPr>
            <w:rFonts w:eastAsia="SimSun"/>
            <w:color w:val="000000"/>
            <w:szCs w:val="24"/>
            <w:highlight w:val="yellow"/>
            <w:lang w:val="en-US" w:eastAsia="zh-CN"/>
          </w:rPr>
          <w:t>Data</w:t>
        </w:r>
        <w:proofErr w:type="spellEnd"/>
        <w:r w:rsidRPr="00941568">
          <w:rPr>
            <w:rFonts w:eastAsia="SimSun" w:hint="eastAsia"/>
            <w:color w:val="000000"/>
            <w:szCs w:val="24"/>
            <w:highlight w:val="yellow"/>
            <w:lang w:val="en-US" w:eastAsia="zh-CN"/>
          </w:rPr>
          <w:t xml:space="preserve"> </w:t>
        </w:r>
        <w:r w:rsidRPr="00941568">
          <w:rPr>
            <w:rFonts w:eastAsia="SimSun"/>
            <w:color w:val="000000"/>
            <w:szCs w:val="24"/>
            <w:highlight w:val="yellow"/>
            <w:lang w:val="en-US" w:eastAsia="zh-CN"/>
          </w:rPr>
          <w:t xml:space="preserve">is a suite of </w:t>
        </w:r>
        <w:r w:rsidRPr="00941568">
          <w:rPr>
            <w:rFonts w:eastAsia="SimSun" w:hint="eastAsia"/>
            <w:color w:val="000000"/>
            <w:szCs w:val="24"/>
            <w:highlight w:val="yellow"/>
            <w:lang w:val="en-US" w:eastAsia="zh-CN"/>
          </w:rPr>
          <w:t>service</w:t>
        </w:r>
        <w:r w:rsidRPr="00941568">
          <w:rPr>
            <w:rFonts w:eastAsia="SimSun"/>
            <w:color w:val="000000"/>
            <w:szCs w:val="24"/>
            <w:highlight w:val="yellow"/>
            <w:lang w:val="en-US" w:eastAsia="zh-CN"/>
          </w:rPr>
          <w:t>s which</w:t>
        </w:r>
        <w:r w:rsidRPr="00941568">
          <w:rPr>
            <w:rFonts w:eastAsia="SimSun" w:hint="eastAsia"/>
            <w:color w:val="000000"/>
            <w:szCs w:val="24"/>
            <w:highlight w:val="yellow"/>
            <w:lang w:val="en-US" w:eastAsia="zh-CN"/>
          </w:rPr>
          <w:t xml:space="preserve"> utilizes the common </w:t>
        </w:r>
        <w:r w:rsidRPr="00941568">
          <w:rPr>
            <w:rFonts w:eastAsia="SimSun"/>
            <w:color w:val="000000"/>
            <w:szCs w:val="24"/>
            <w:highlight w:val="yellow"/>
            <w:lang w:val="en-US" w:eastAsia="zh-CN"/>
          </w:rPr>
          <w:t>functional</w:t>
        </w:r>
        <w:r w:rsidRPr="00941568">
          <w:rPr>
            <w:rFonts w:eastAsia="SimSun" w:hint="eastAsia"/>
            <w:color w:val="000000"/>
            <w:szCs w:val="24"/>
            <w:highlight w:val="yellow"/>
            <w:lang w:val="en-US" w:eastAsia="zh-CN"/>
          </w:rPr>
          <w:t xml:space="preserve"> architecture defined in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23.</w:t>
        </w:r>
        <w:r w:rsidRPr="00941568">
          <w:rPr>
            <w:rFonts w:eastAsia="SimSun"/>
            <w:color w:val="000000"/>
            <w:szCs w:val="24"/>
            <w:highlight w:val="yellow"/>
            <w:lang w:val="en-US" w:eastAsia="zh-CN"/>
          </w:rPr>
          <w:t xml:space="preserve">280 </w:t>
        </w:r>
        <w:r w:rsidRPr="00941568">
          <w:rPr>
            <w:rFonts w:eastAsia="SimSun" w:hint="eastAsia"/>
            <w:color w:val="000000"/>
            <w:szCs w:val="24"/>
            <w:highlight w:val="yellow"/>
            <w:lang w:val="en-US" w:eastAsia="zh-CN"/>
          </w:rPr>
          <w:t xml:space="preserve">to support MC services over LTE including the common services core. </w:t>
        </w:r>
      </w:ins>
    </w:p>
    <w:p w:rsidR="00941568" w:rsidRPr="00941568" w:rsidRDefault="00941568" w:rsidP="00941568">
      <w:pPr>
        <w:rPr>
          <w:ins w:id="1233" w:author="Romano Giovanni" w:date="2017-10-24T20:21:00Z"/>
          <w:rFonts w:eastAsia="SimSun"/>
          <w:color w:val="000000"/>
          <w:szCs w:val="24"/>
          <w:highlight w:val="yellow"/>
          <w:lang w:val="en-US" w:eastAsia="zh-CN"/>
        </w:rPr>
      </w:pPr>
      <w:proofErr w:type="spellStart"/>
      <w:ins w:id="1234" w:author="Romano Giovanni" w:date="2017-10-24T20:21:00Z">
        <w:r w:rsidRPr="00941568">
          <w:rPr>
            <w:rFonts w:eastAsia="SimSun"/>
            <w:color w:val="000000"/>
            <w:szCs w:val="24"/>
            <w:highlight w:val="yellow"/>
            <w:lang w:val="en-US" w:eastAsia="zh-CN"/>
          </w:rPr>
          <w:t>MCData</w:t>
        </w:r>
        <w:proofErr w:type="spellEnd"/>
        <w:r w:rsidRPr="00941568">
          <w:rPr>
            <w:rFonts w:eastAsia="SimSun"/>
            <w:color w:val="000000"/>
            <w:szCs w:val="24"/>
            <w:highlight w:val="yellow"/>
            <w:lang w:val="en-US" w:eastAsia="zh-CN"/>
          </w:rPr>
          <w:t xml:space="preserve"> services suite consists of the following sub-services:</w:t>
        </w:r>
      </w:ins>
    </w:p>
    <w:p w:rsidR="00941568" w:rsidRPr="00941568" w:rsidRDefault="00941568" w:rsidP="00941568">
      <w:pPr>
        <w:pStyle w:val="B10"/>
        <w:rPr>
          <w:ins w:id="1235" w:author="Romano Giovanni" w:date="2017-10-24T20:21:00Z"/>
          <w:rFonts w:eastAsia="SimSun"/>
          <w:color w:val="000000"/>
          <w:szCs w:val="24"/>
          <w:highlight w:val="yellow"/>
          <w:lang w:val="en-US" w:eastAsia="zh-CN"/>
        </w:rPr>
      </w:pPr>
      <w:ins w:id="1236" w:author="Romano Giovanni" w:date="2017-10-24T20:21: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short data service (SDS);</w:t>
        </w:r>
      </w:ins>
    </w:p>
    <w:p w:rsidR="00941568" w:rsidRPr="00941568" w:rsidRDefault="00941568" w:rsidP="00941568">
      <w:pPr>
        <w:pStyle w:val="B10"/>
        <w:rPr>
          <w:ins w:id="1237" w:author="Romano Giovanni" w:date="2017-10-24T20:21:00Z"/>
          <w:rFonts w:eastAsia="SimSun"/>
          <w:color w:val="000000"/>
          <w:szCs w:val="24"/>
          <w:highlight w:val="yellow"/>
          <w:lang w:val="en-US" w:eastAsia="zh-CN"/>
        </w:rPr>
      </w:pPr>
      <w:ins w:id="1238" w:author="Romano Giovanni" w:date="2017-10-24T20:21: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file distribution (FD.</w:t>
        </w:r>
      </w:ins>
    </w:p>
    <w:p w:rsidR="00941568" w:rsidRPr="00941568" w:rsidRDefault="00941568" w:rsidP="00941568">
      <w:pPr>
        <w:rPr>
          <w:ins w:id="1239" w:author="Romano Giovanni" w:date="2017-10-24T20:21:00Z"/>
          <w:rFonts w:eastAsia="SimSun"/>
          <w:color w:val="000000"/>
          <w:szCs w:val="24"/>
          <w:highlight w:val="yellow"/>
          <w:lang w:val="en-US" w:eastAsia="zh-CN"/>
        </w:rPr>
      </w:pPr>
      <w:proofErr w:type="spellStart"/>
      <w:ins w:id="1240" w:author="Romano Giovanni" w:date="2017-10-24T20:21:00Z">
        <w:r w:rsidRPr="00941568">
          <w:rPr>
            <w:rFonts w:eastAsia="SimSun"/>
            <w:color w:val="000000"/>
            <w:szCs w:val="24"/>
            <w:highlight w:val="yellow"/>
            <w:lang w:val="en-US" w:eastAsia="zh-CN"/>
          </w:rPr>
          <w:t>MCData</w:t>
        </w:r>
        <w:proofErr w:type="spellEnd"/>
        <w:r w:rsidRPr="00941568">
          <w:rPr>
            <w:rFonts w:eastAsia="SimSun"/>
            <w:color w:val="000000"/>
            <w:szCs w:val="24"/>
            <w:highlight w:val="yellow"/>
            <w:lang w:val="en-US" w:eastAsia="zh-CN"/>
          </w:rPr>
          <w:t xml:space="preserve"> features include:</w:t>
        </w:r>
      </w:ins>
    </w:p>
    <w:p w:rsidR="00941568" w:rsidRPr="00941568" w:rsidRDefault="00941568" w:rsidP="00941568">
      <w:pPr>
        <w:pStyle w:val="B10"/>
        <w:rPr>
          <w:ins w:id="1241" w:author="Romano Giovanni" w:date="2017-10-24T20:21:00Z"/>
          <w:rFonts w:eastAsia="SimSun"/>
          <w:color w:val="000000"/>
          <w:szCs w:val="24"/>
          <w:highlight w:val="yellow"/>
          <w:lang w:val="en-US" w:eastAsia="zh-CN"/>
        </w:rPr>
      </w:pPr>
      <w:ins w:id="1242" w:author="Romano Giovanni" w:date="2017-10-24T20:21: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conversation management;</w:t>
        </w:r>
      </w:ins>
    </w:p>
    <w:p w:rsidR="00941568" w:rsidRPr="00941568" w:rsidRDefault="00941568" w:rsidP="00941568">
      <w:pPr>
        <w:pStyle w:val="B10"/>
        <w:rPr>
          <w:ins w:id="1243" w:author="Romano Giovanni" w:date="2017-10-24T20:21:00Z"/>
          <w:rFonts w:eastAsia="SimSun"/>
          <w:color w:val="000000"/>
          <w:szCs w:val="24"/>
          <w:highlight w:val="yellow"/>
          <w:lang w:val="en-US" w:eastAsia="zh-CN"/>
        </w:rPr>
      </w:pPr>
      <w:ins w:id="1244" w:author="Romano Giovanni" w:date="2017-10-24T20:21: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 xml:space="preserve">transmission and reception control; </w:t>
        </w:r>
      </w:ins>
    </w:p>
    <w:p w:rsidR="00941568" w:rsidRPr="00941568" w:rsidRDefault="00941568" w:rsidP="00941568">
      <w:pPr>
        <w:pStyle w:val="B10"/>
        <w:rPr>
          <w:ins w:id="1245" w:author="Romano Giovanni" w:date="2017-10-24T20:21:00Z"/>
          <w:rFonts w:eastAsia="SimSun"/>
          <w:color w:val="000000"/>
          <w:szCs w:val="24"/>
          <w:highlight w:val="yellow"/>
          <w:lang w:val="en-US" w:eastAsia="zh-CN"/>
        </w:rPr>
      </w:pPr>
      <w:ins w:id="1246" w:author="Romano Giovanni" w:date="2017-10-24T20:21: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communication release; and</w:t>
        </w:r>
      </w:ins>
    </w:p>
    <w:p w:rsidR="00941568" w:rsidRPr="00941568" w:rsidRDefault="00941568" w:rsidP="00941568">
      <w:pPr>
        <w:pStyle w:val="B10"/>
        <w:rPr>
          <w:ins w:id="1247" w:author="Romano Giovanni" w:date="2017-10-24T20:21:00Z"/>
          <w:rFonts w:eastAsia="SimSun"/>
          <w:color w:val="000000"/>
          <w:szCs w:val="24"/>
          <w:highlight w:val="yellow"/>
          <w:lang w:val="en-US" w:eastAsia="zh-CN"/>
        </w:rPr>
      </w:pPr>
      <w:ins w:id="1248" w:author="Romano Giovanni" w:date="2017-10-24T20:21: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enhanced status.</w:t>
        </w:r>
      </w:ins>
    </w:p>
    <w:p w:rsidR="00941568" w:rsidRPr="00941568" w:rsidRDefault="00941568" w:rsidP="00941568">
      <w:pPr>
        <w:rPr>
          <w:ins w:id="1249" w:author="Romano Giovanni" w:date="2017-10-24T20:21:00Z"/>
          <w:rFonts w:eastAsia="SimSun"/>
          <w:color w:val="000000"/>
          <w:szCs w:val="24"/>
          <w:highlight w:val="yellow"/>
          <w:lang w:val="en-US" w:eastAsia="zh-CN"/>
        </w:rPr>
      </w:pPr>
      <w:ins w:id="1250" w:author="Romano Giovanni" w:date="2017-10-24T20:21:00Z">
        <w:r w:rsidRPr="00941568">
          <w:rPr>
            <w:rFonts w:eastAsia="SimSun"/>
            <w:color w:val="000000"/>
            <w:szCs w:val="24"/>
            <w:highlight w:val="yellow"/>
            <w:lang w:val="en-US" w:eastAsia="zh-CN"/>
          </w:rPr>
          <w:t>The corresponding service requirements are defined in 3GPP TS 22.282</w:t>
        </w:r>
        <w:r w:rsidRPr="00941568">
          <w:rPr>
            <w:rFonts w:eastAsia="SimSun" w:hint="eastAsia"/>
            <w:color w:val="000000"/>
            <w:szCs w:val="24"/>
            <w:highlight w:val="yellow"/>
            <w:lang w:val="en-US" w:eastAsia="zh-CN"/>
          </w:rPr>
          <w:t xml:space="preserve"> and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22.280</w:t>
        </w:r>
        <w:r w:rsidRPr="00941568">
          <w:rPr>
            <w:rFonts w:eastAsia="SimSun"/>
            <w:color w:val="000000"/>
            <w:szCs w:val="24"/>
            <w:highlight w:val="yellow"/>
            <w:lang w:val="en-US" w:eastAsia="zh-CN"/>
          </w:rPr>
          <w:t>.</w:t>
        </w:r>
      </w:ins>
    </w:p>
    <w:p w:rsidR="00941568" w:rsidRPr="00941568" w:rsidRDefault="00941568" w:rsidP="00941568">
      <w:pPr>
        <w:rPr>
          <w:ins w:id="1251" w:author="Romano Giovanni" w:date="2017-10-24T20:21:00Z"/>
          <w:rFonts w:eastAsia="SimSun"/>
          <w:color w:val="000000"/>
          <w:szCs w:val="24"/>
          <w:highlight w:val="yellow"/>
          <w:lang w:val="en-US" w:eastAsia="zh-CN"/>
        </w:rPr>
      </w:pPr>
      <w:ins w:id="1252" w:author="Romano Giovanni" w:date="2017-10-24T20:21:00Z">
        <w:r w:rsidRPr="00941568">
          <w:rPr>
            <w:rFonts w:eastAsia="SimSun"/>
            <w:color w:val="000000"/>
            <w:szCs w:val="24"/>
            <w:highlight w:val="yellow"/>
            <w:lang w:val="en-US" w:eastAsia="zh-CN"/>
          </w:rPr>
          <w:t xml:space="preserve">This document is applicable primarily to </w:t>
        </w:r>
        <w:proofErr w:type="spellStart"/>
        <w:r w:rsidRPr="00941568">
          <w:rPr>
            <w:rFonts w:eastAsia="SimSun"/>
            <w:color w:val="000000"/>
            <w:szCs w:val="24"/>
            <w:highlight w:val="yellow"/>
            <w:lang w:val="en-US" w:eastAsia="zh-CN"/>
          </w:rPr>
          <w:t>MCData</w:t>
        </w:r>
        <w:proofErr w:type="spellEnd"/>
        <w:r w:rsidRPr="00941568">
          <w:rPr>
            <w:rFonts w:eastAsia="SimSun"/>
            <w:color w:val="000000"/>
            <w:szCs w:val="24"/>
            <w:highlight w:val="yellow"/>
            <w:lang w:val="en-US" w:eastAsia="zh-CN"/>
          </w:rPr>
          <w:t xml:space="preserve"> service using E-UTRAN access based on the EPC architecture defined in 3GPP TS 23.401. Certain </w:t>
        </w:r>
        <w:r w:rsidRPr="00941568">
          <w:rPr>
            <w:rFonts w:eastAsia="SimSun" w:hint="eastAsia"/>
            <w:color w:val="000000"/>
            <w:szCs w:val="24"/>
            <w:highlight w:val="yellow"/>
            <w:lang w:val="en-US" w:eastAsia="zh-CN"/>
          </w:rPr>
          <w:t xml:space="preserve">application </w:t>
        </w:r>
        <w:r w:rsidRPr="00941568">
          <w:rPr>
            <w:rFonts w:eastAsia="SimSun"/>
            <w:color w:val="000000"/>
            <w:szCs w:val="24"/>
            <w:highlight w:val="yellow"/>
            <w:lang w:val="en-US" w:eastAsia="zh-CN"/>
          </w:rPr>
          <w:t>functions</w:t>
        </w:r>
        <w:r w:rsidRPr="00941568">
          <w:rPr>
            <w:rFonts w:eastAsia="SimSun" w:hint="eastAsia"/>
            <w:color w:val="000000"/>
            <w:szCs w:val="24"/>
            <w:highlight w:val="yellow"/>
            <w:lang w:val="en-US" w:eastAsia="zh-CN"/>
          </w:rPr>
          <w:t xml:space="preserve"> of the </w:t>
        </w:r>
        <w:proofErr w:type="spellStart"/>
        <w:r w:rsidRPr="00941568">
          <w:rPr>
            <w:rFonts w:eastAsia="SimSun"/>
            <w:color w:val="000000"/>
            <w:szCs w:val="24"/>
            <w:highlight w:val="yellow"/>
            <w:lang w:val="en-US" w:eastAsia="zh-CN"/>
          </w:rPr>
          <w:t>MCData</w:t>
        </w:r>
        <w:proofErr w:type="spellEnd"/>
        <w:r w:rsidRPr="00941568">
          <w:rPr>
            <w:rFonts w:eastAsia="SimSun" w:hint="eastAsia"/>
            <w:color w:val="000000"/>
            <w:szCs w:val="24"/>
            <w:highlight w:val="yellow"/>
            <w:lang w:val="en-US" w:eastAsia="zh-CN"/>
          </w:rPr>
          <w:t xml:space="preserve"> service</w:t>
        </w:r>
        <w:r w:rsidRPr="00941568">
          <w:rPr>
            <w:rFonts w:eastAsia="SimSun"/>
            <w:color w:val="000000"/>
            <w:szCs w:val="24"/>
            <w:highlight w:val="yellow"/>
            <w:lang w:val="en-US" w:eastAsia="zh-CN"/>
          </w:rPr>
          <w:t xml:space="preserve"> could also be supported via non-3GPP access networks but no additional functionality is specified to support non-3GPP access.</w:t>
        </w:r>
      </w:ins>
    </w:p>
    <w:p w:rsidR="00941568" w:rsidRPr="00941568" w:rsidRDefault="00941568" w:rsidP="00941568">
      <w:pPr>
        <w:rPr>
          <w:ins w:id="1253" w:author="Romano Giovanni" w:date="2017-10-24T20:21:00Z"/>
          <w:rFonts w:eastAsia="SimSun"/>
          <w:color w:val="000000"/>
          <w:szCs w:val="24"/>
          <w:highlight w:val="yellow"/>
          <w:lang w:val="en-US" w:eastAsia="zh-CN"/>
        </w:rPr>
      </w:pPr>
      <w:ins w:id="1254" w:author="Romano Giovanni" w:date="2017-10-24T20:21:00Z">
        <w:r w:rsidRPr="00941568">
          <w:rPr>
            <w:rFonts w:eastAsia="SimSun"/>
            <w:color w:val="000000"/>
            <w:szCs w:val="24"/>
            <w:highlight w:val="yellow"/>
            <w:lang w:val="en-US" w:eastAsia="zh-CN"/>
          </w:rPr>
          <w:t xml:space="preserve">The </w:t>
        </w:r>
        <w:proofErr w:type="spellStart"/>
        <w:r w:rsidRPr="00941568">
          <w:rPr>
            <w:rFonts w:eastAsia="SimSun"/>
            <w:color w:val="000000"/>
            <w:szCs w:val="24"/>
            <w:highlight w:val="yellow"/>
            <w:lang w:val="en-US" w:eastAsia="zh-CN"/>
          </w:rPr>
          <w:t>MCData</w:t>
        </w:r>
        <w:proofErr w:type="spellEnd"/>
        <w:r w:rsidRPr="00941568">
          <w:rPr>
            <w:rFonts w:eastAsia="SimSun"/>
            <w:color w:val="000000"/>
            <w:szCs w:val="24"/>
            <w:highlight w:val="yellow"/>
            <w:lang w:val="en-US" w:eastAsia="zh-CN"/>
          </w:rPr>
          <w:t xml:space="preserve"> service can be used for public safety applications and also for general commercial applications e.g. utility companies and railways.</w:t>
        </w:r>
      </w:ins>
    </w:p>
    <w:p w:rsidR="00941568" w:rsidRPr="00941568" w:rsidRDefault="00941568" w:rsidP="00941568">
      <w:pPr>
        <w:pStyle w:val="Titolo5"/>
        <w:rPr>
          <w:ins w:id="1255" w:author="Romano Giovanni" w:date="2017-10-24T20:21:00Z"/>
          <w:rFonts w:eastAsia="SimSun"/>
          <w:bCs/>
          <w:color w:val="000000"/>
          <w:szCs w:val="24"/>
          <w:highlight w:val="yellow"/>
          <w:lang w:val="en-US" w:eastAsia="zh-CN"/>
        </w:rPr>
      </w:pPr>
      <w:ins w:id="1256" w:author="Romano Giovanni" w:date="2017-10-24T20:21:00Z">
        <w:r w:rsidRPr="00941568">
          <w:rPr>
            <w:rFonts w:eastAsia="SimSun"/>
            <w:bCs/>
            <w:color w:val="000000"/>
            <w:szCs w:val="24"/>
            <w:highlight w:val="yellow"/>
            <w:lang w:val="en-US" w:eastAsia="zh-CN"/>
          </w:rPr>
          <w:t>5.1.2.12.3.68</w:t>
        </w:r>
        <w:r w:rsidRPr="00941568">
          <w:rPr>
            <w:rFonts w:eastAsia="SimSun"/>
            <w:bCs/>
            <w:color w:val="000000"/>
            <w:szCs w:val="24"/>
            <w:highlight w:val="yellow"/>
            <w:lang w:val="en-US" w:eastAsia="zh-CN"/>
          </w:rPr>
          <w:tab/>
          <w:t>TS 23.285</w:t>
        </w:r>
      </w:ins>
    </w:p>
    <w:p w:rsidR="00941568" w:rsidRPr="00941568" w:rsidRDefault="00941568" w:rsidP="00941568">
      <w:pPr>
        <w:widowControl w:val="0"/>
        <w:tabs>
          <w:tab w:val="clear" w:pos="1134"/>
          <w:tab w:val="clear" w:pos="1871"/>
          <w:tab w:val="clear" w:pos="2268"/>
          <w:tab w:val="left" w:pos="90"/>
        </w:tabs>
        <w:overflowPunct/>
        <w:spacing w:before="91"/>
        <w:textAlignment w:val="auto"/>
        <w:rPr>
          <w:ins w:id="1257" w:author="Romano Giovanni" w:date="2017-10-24T20:21:00Z"/>
          <w:rFonts w:eastAsia="SimSun"/>
          <w:b/>
          <w:bCs/>
          <w:color w:val="000000"/>
          <w:szCs w:val="24"/>
          <w:highlight w:val="yellow"/>
          <w:lang w:val="en-US" w:eastAsia="zh-CN"/>
        </w:rPr>
      </w:pPr>
      <w:ins w:id="1258" w:author="Romano Giovanni" w:date="2017-10-24T20:21:00Z">
        <w:r w:rsidRPr="00941568">
          <w:rPr>
            <w:rFonts w:eastAsia="SimSun"/>
            <w:b/>
            <w:bCs/>
            <w:color w:val="000000"/>
            <w:szCs w:val="24"/>
            <w:highlight w:val="yellow"/>
            <w:lang w:val="en-US" w:eastAsia="zh-CN"/>
          </w:rPr>
          <w:t>Architecture enhancements for V2X services</w:t>
        </w:r>
      </w:ins>
    </w:p>
    <w:p w:rsidR="00941568" w:rsidRPr="00941568" w:rsidRDefault="00941568" w:rsidP="00941568">
      <w:pPr>
        <w:rPr>
          <w:ins w:id="1259" w:author="Romano Giovanni" w:date="2017-10-24T20:21:00Z"/>
          <w:rFonts w:eastAsia="SimSun"/>
          <w:color w:val="000000"/>
          <w:szCs w:val="24"/>
          <w:highlight w:val="yellow"/>
          <w:lang w:val="en-US" w:eastAsia="zh-CN"/>
        </w:rPr>
      </w:pPr>
      <w:ins w:id="1260" w:author="Romano Giovanni" w:date="2017-10-24T20:21:00Z">
        <w:r w:rsidRPr="00941568">
          <w:rPr>
            <w:rFonts w:eastAsia="SimSun"/>
            <w:color w:val="000000"/>
            <w:szCs w:val="24"/>
            <w:highlight w:val="yellow"/>
            <w:lang w:val="en-US" w:eastAsia="zh-CN"/>
          </w:rPr>
          <w:t xml:space="preserve">This document specifies architecture enhancements to facilitate </w:t>
        </w:r>
        <w:r w:rsidRPr="00941568">
          <w:rPr>
            <w:rFonts w:eastAsia="SimSun" w:hint="eastAsia"/>
            <w:color w:val="000000"/>
            <w:szCs w:val="24"/>
            <w:highlight w:val="yellow"/>
            <w:lang w:val="en-US" w:eastAsia="zh-CN"/>
          </w:rPr>
          <w:t xml:space="preserve">vehicular </w:t>
        </w:r>
        <w:r w:rsidRPr="00941568">
          <w:rPr>
            <w:rFonts w:eastAsia="SimSun"/>
            <w:color w:val="000000"/>
            <w:szCs w:val="24"/>
            <w:highlight w:val="yellow"/>
            <w:lang w:val="en-US" w:eastAsia="zh-CN"/>
          </w:rPr>
          <w:t xml:space="preserve">communications </w:t>
        </w:r>
        <w:r w:rsidRPr="00941568">
          <w:rPr>
            <w:rFonts w:eastAsia="SimSun" w:hint="eastAsia"/>
            <w:color w:val="000000"/>
            <w:szCs w:val="24"/>
            <w:highlight w:val="yellow"/>
            <w:lang w:val="en-US" w:eastAsia="zh-CN"/>
          </w:rPr>
          <w:t xml:space="preserve">for </w:t>
        </w:r>
        <w:r w:rsidRPr="00941568">
          <w:rPr>
            <w:rFonts w:eastAsia="SimSun"/>
            <w:color w:val="000000"/>
            <w:szCs w:val="24"/>
            <w:highlight w:val="yellow"/>
            <w:lang w:val="en-US" w:eastAsia="zh-CN"/>
          </w:rPr>
          <w:t>Vehicle-to-Everything</w:t>
        </w:r>
        <w:r w:rsidRPr="00941568">
          <w:rPr>
            <w:rFonts w:eastAsia="SimSun" w:hint="eastAsia"/>
            <w:color w:val="000000"/>
            <w:szCs w:val="24"/>
            <w:highlight w:val="yellow"/>
            <w:lang w:val="en-US" w:eastAsia="zh-CN"/>
          </w:rPr>
          <w:t xml:space="preserve"> (V2X) services, which includes </w:t>
        </w:r>
        <w:r w:rsidRPr="00941568">
          <w:rPr>
            <w:rFonts w:eastAsia="SimSun"/>
            <w:color w:val="000000"/>
            <w:szCs w:val="24"/>
            <w:highlight w:val="yellow"/>
            <w:lang w:val="en-US" w:eastAsia="zh-CN"/>
          </w:rPr>
          <w:t>Vehicle-to-Vehicle (V2V), Vehicle-to-Pedestrian (V2P), Vehicle-to-Infrastructure (V2I), and Vehicle-to-Network (V2N),</w:t>
        </w:r>
        <w:r w:rsidRPr="00941568">
          <w:rPr>
            <w:rFonts w:eastAsia="SimSun" w:hint="eastAsia"/>
            <w:color w:val="000000"/>
            <w:szCs w:val="24"/>
            <w:highlight w:val="yellow"/>
            <w:lang w:val="en-US" w:eastAsia="zh-CN"/>
          </w:rPr>
          <w:t xml:space="preserve"> </w:t>
        </w:r>
        <w:r w:rsidRPr="00941568">
          <w:rPr>
            <w:rFonts w:eastAsia="SimSun"/>
            <w:color w:val="000000"/>
            <w:szCs w:val="24"/>
            <w:highlight w:val="yellow"/>
            <w:lang w:val="en-US" w:eastAsia="zh-CN"/>
          </w:rPr>
          <w:t>according to the use cases and service requirements defined in TS 22.</w:t>
        </w:r>
        <w:r w:rsidRPr="00941568">
          <w:rPr>
            <w:rFonts w:eastAsia="SimSun" w:hint="eastAsia"/>
            <w:color w:val="000000"/>
            <w:szCs w:val="24"/>
            <w:highlight w:val="yellow"/>
            <w:lang w:val="en-US" w:eastAsia="zh-CN"/>
          </w:rPr>
          <w:t>185.</w:t>
        </w:r>
      </w:ins>
    </w:p>
    <w:p w:rsidR="00941568" w:rsidRPr="00941568" w:rsidRDefault="00941568" w:rsidP="00941568">
      <w:pPr>
        <w:rPr>
          <w:ins w:id="1261" w:author="Romano Giovanni" w:date="2017-10-24T20:21:00Z"/>
          <w:rFonts w:eastAsia="SimSun"/>
          <w:color w:val="000000"/>
          <w:szCs w:val="24"/>
          <w:highlight w:val="yellow"/>
          <w:lang w:val="en-US" w:eastAsia="zh-CN"/>
        </w:rPr>
      </w:pPr>
      <w:ins w:id="1262" w:author="Romano Giovanni" w:date="2017-10-24T20:21:00Z">
        <w:r w:rsidRPr="00941568">
          <w:rPr>
            <w:rFonts w:eastAsia="SimSun" w:hint="eastAsia"/>
            <w:color w:val="000000"/>
            <w:szCs w:val="24"/>
            <w:highlight w:val="yellow"/>
            <w:lang w:val="en-US" w:eastAsia="zh-CN"/>
          </w:rPr>
          <w:t>The following vehicular communications for V2X services are specified:</w:t>
        </w:r>
      </w:ins>
    </w:p>
    <w:p w:rsidR="00941568" w:rsidRPr="00941568" w:rsidRDefault="00941568" w:rsidP="00941568">
      <w:pPr>
        <w:pStyle w:val="B10"/>
        <w:rPr>
          <w:ins w:id="1263" w:author="Romano Giovanni" w:date="2017-10-24T20:21:00Z"/>
          <w:rFonts w:eastAsia="SimSun"/>
          <w:color w:val="000000"/>
          <w:szCs w:val="24"/>
          <w:highlight w:val="yellow"/>
          <w:lang w:val="en-US" w:eastAsia="zh-CN"/>
        </w:rPr>
      </w:pPr>
      <w:ins w:id="1264" w:author="Romano Giovanni" w:date="2017-10-24T20:21:00Z">
        <w:r w:rsidRPr="00941568">
          <w:rPr>
            <w:rFonts w:eastAsia="SimSun" w:hint="eastAsia"/>
            <w:color w:val="000000"/>
            <w:szCs w:val="24"/>
            <w:highlight w:val="yellow"/>
            <w:lang w:val="en-US" w:eastAsia="zh-CN"/>
          </w:rPr>
          <w:t>-</w:t>
        </w:r>
        <w:r w:rsidRPr="00941568">
          <w:rPr>
            <w:rFonts w:eastAsia="SimSun" w:hint="eastAsia"/>
            <w:color w:val="000000"/>
            <w:szCs w:val="24"/>
            <w:highlight w:val="yellow"/>
            <w:lang w:val="en-US" w:eastAsia="zh-CN"/>
          </w:rPr>
          <w:tab/>
          <w:t>V2X communication over PC5 reference point.</w:t>
        </w:r>
      </w:ins>
    </w:p>
    <w:p w:rsidR="00941568" w:rsidRPr="00255631" w:rsidRDefault="00941568" w:rsidP="00941568">
      <w:pPr>
        <w:pStyle w:val="B10"/>
        <w:rPr>
          <w:ins w:id="1265" w:author="Romano Giovanni" w:date="2017-10-24T20:21:00Z"/>
          <w:rFonts w:eastAsia="SimSun"/>
          <w:color w:val="000000"/>
          <w:szCs w:val="24"/>
          <w:lang w:val="en-US" w:eastAsia="zh-CN"/>
        </w:rPr>
      </w:pPr>
      <w:ins w:id="1266" w:author="Romano Giovanni" w:date="2017-10-24T20:21:00Z">
        <w:r w:rsidRPr="00941568">
          <w:rPr>
            <w:rFonts w:eastAsia="SimSun" w:hint="eastAsia"/>
            <w:color w:val="000000"/>
            <w:szCs w:val="24"/>
            <w:highlight w:val="yellow"/>
            <w:lang w:val="en-US" w:eastAsia="zh-CN"/>
          </w:rPr>
          <w:t>-</w:t>
        </w:r>
        <w:r w:rsidRPr="00941568">
          <w:rPr>
            <w:rFonts w:eastAsia="SimSun" w:hint="eastAsia"/>
            <w:color w:val="000000"/>
            <w:szCs w:val="24"/>
            <w:highlight w:val="yellow"/>
            <w:lang w:val="en-US" w:eastAsia="zh-CN"/>
          </w:rPr>
          <w:tab/>
          <w:t>V2X communication over LTE-</w:t>
        </w:r>
        <w:proofErr w:type="spellStart"/>
        <w:r w:rsidRPr="00941568">
          <w:rPr>
            <w:rFonts w:eastAsia="SimSun" w:hint="eastAsia"/>
            <w:color w:val="000000"/>
            <w:szCs w:val="24"/>
            <w:highlight w:val="yellow"/>
            <w:lang w:val="en-US" w:eastAsia="zh-CN"/>
          </w:rPr>
          <w:t>Uu</w:t>
        </w:r>
        <w:proofErr w:type="spellEnd"/>
        <w:r w:rsidRPr="00941568">
          <w:rPr>
            <w:rFonts w:eastAsia="SimSun" w:hint="eastAsia"/>
            <w:color w:val="000000"/>
            <w:szCs w:val="24"/>
            <w:highlight w:val="yellow"/>
            <w:lang w:val="en-US" w:eastAsia="zh-CN"/>
          </w:rPr>
          <w:t xml:space="preserve"> reference point.</w:t>
        </w:r>
      </w:ins>
    </w:p>
    <w:p w:rsidR="00395223" w:rsidRPr="002D5C5B" w:rsidRDefault="00395223" w:rsidP="00395223">
      <w:pPr>
        <w:pStyle w:val="Titolo5"/>
        <w:rPr>
          <w:ins w:id="1267" w:author="Romano Giovanni" w:date="2017-10-23T22:14:00Z"/>
          <w:rFonts w:eastAsia="SimSun"/>
          <w:bCs/>
          <w:color w:val="000000"/>
          <w:szCs w:val="24"/>
          <w:lang w:val="en-US" w:eastAsia="zh-CN"/>
        </w:rPr>
      </w:pPr>
      <w:ins w:id="1268"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12.3.6</w:t>
        </w:r>
      </w:ins>
      <w:ins w:id="1269" w:author="Romano Giovanni" w:date="2017-10-24T20:21:00Z">
        <w:r w:rsidR="0028088A">
          <w:rPr>
            <w:rFonts w:eastAsia="SimSun"/>
            <w:bCs/>
            <w:color w:val="000000"/>
            <w:szCs w:val="24"/>
            <w:lang w:val="en-US" w:eastAsia="zh-CN"/>
          </w:rPr>
          <w:t>9</w:t>
        </w:r>
      </w:ins>
      <w:ins w:id="1270" w:author="Romano Giovanni" w:date="2017-10-23T22:14:00Z">
        <w:r w:rsidRPr="00CF3217">
          <w:rPr>
            <w:rFonts w:eastAsia="SimSun"/>
            <w:bCs/>
            <w:color w:val="000000"/>
            <w:szCs w:val="24"/>
            <w:lang w:val="en-US" w:eastAsia="zh-CN"/>
          </w:rPr>
          <w:tab/>
          <w:t>TS 23.292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271" w:author="Romano Giovanni" w:date="2017-10-23T22:14:00Z"/>
          <w:rFonts w:eastAsia="SimSun"/>
          <w:b/>
          <w:bCs/>
          <w:color w:val="000000"/>
          <w:sz w:val="30"/>
          <w:szCs w:val="30"/>
          <w:lang w:val="en-US" w:eastAsia="zh-CN"/>
        </w:rPr>
      </w:pPr>
      <w:ins w:id="1272" w:author="Romano Giovanni" w:date="2017-10-23T22:14:00Z">
        <w:r w:rsidRPr="00CF3217">
          <w:rPr>
            <w:rFonts w:eastAsia="SimSun"/>
            <w:b/>
            <w:bCs/>
            <w:color w:val="000000"/>
            <w:szCs w:val="24"/>
            <w:lang w:val="en-US" w:eastAsia="zh-CN"/>
          </w:rPr>
          <w:t>IP Multimedia Subsystem (IMS) centralized services;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73" w:author="Romano Giovanni" w:date="2017-10-23T22:14:00Z"/>
          <w:rFonts w:eastAsia="SimSun"/>
          <w:color w:val="000000"/>
          <w:sz w:val="27"/>
          <w:szCs w:val="27"/>
          <w:lang w:val="en-US" w:eastAsia="zh-CN"/>
        </w:rPr>
      </w:pPr>
      <w:ins w:id="1274" w:author="Romano Giovanni" w:date="2017-10-23T22:14:00Z">
        <w:r w:rsidRPr="00CF3217">
          <w:rPr>
            <w:rFonts w:eastAsia="SimSun"/>
            <w:color w:val="000000"/>
            <w:szCs w:val="24"/>
            <w:lang w:val="en-US" w:eastAsia="zh-CN"/>
          </w:rPr>
          <w:t xml:space="preserve">This document specifies the architectural requirements for delivery of consistent services to the user regardless of the attached access type (e.g. CS </w:t>
        </w:r>
        <w:r w:rsidRPr="00CF3217">
          <w:rPr>
            <w:rFonts w:eastAsia="SimSun"/>
            <w:color w:val="000000"/>
            <w:szCs w:val="24"/>
            <w:lang w:val="en-US" w:eastAsia="zh-CN"/>
          </w:rPr>
          <w:lastRenderedPageBreak/>
          <w:t>domain access, or IP-CAN). This is achieved by implementing the services in the IP Multimedia Subsystem (IMS).</w:t>
        </w:r>
      </w:ins>
    </w:p>
    <w:p w:rsidR="00395223" w:rsidRPr="002D5C5B" w:rsidRDefault="00395223" w:rsidP="00395223">
      <w:pPr>
        <w:pStyle w:val="Titolo5"/>
        <w:rPr>
          <w:ins w:id="1275" w:author="Romano Giovanni" w:date="2017-10-23T22:14:00Z"/>
          <w:rFonts w:eastAsia="SimSun"/>
          <w:bCs/>
          <w:color w:val="000000"/>
          <w:szCs w:val="24"/>
          <w:lang w:val="en-US" w:eastAsia="zh-CN"/>
        </w:rPr>
      </w:pPr>
      <w:ins w:id="1276" w:author="Romano Giovanni" w:date="2017-10-23T22:14: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12.3.</w:t>
        </w:r>
      </w:ins>
      <w:ins w:id="1277" w:author="Romano Giovanni" w:date="2017-10-24T20:21:00Z">
        <w:r w:rsidR="0028088A">
          <w:rPr>
            <w:rFonts w:eastAsia="SimSun"/>
            <w:bCs/>
            <w:color w:val="000000"/>
            <w:szCs w:val="24"/>
            <w:lang w:val="en-US" w:eastAsia="zh-CN"/>
          </w:rPr>
          <w:t>70</w:t>
        </w:r>
      </w:ins>
      <w:ins w:id="1278" w:author="Romano Giovanni" w:date="2017-10-23T22:14:00Z">
        <w:r w:rsidRPr="00CF3217">
          <w:rPr>
            <w:rFonts w:eastAsia="SimSun"/>
            <w:bCs/>
            <w:color w:val="000000"/>
            <w:szCs w:val="24"/>
            <w:lang w:val="en-US" w:eastAsia="zh-CN"/>
          </w:rPr>
          <w:tab/>
          <w:t>TS 23.303</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279" w:author="Romano Giovanni" w:date="2017-10-23T22:14:00Z"/>
          <w:rFonts w:eastAsia="SimSun"/>
          <w:b/>
          <w:bCs/>
          <w:color w:val="000000"/>
          <w:sz w:val="30"/>
          <w:szCs w:val="30"/>
          <w:lang w:val="en-US" w:eastAsia="zh-CN"/>
        </w:rPr>
      </w:pPr>
      <w:ins w:id="1280" w:author="Romano Giovanni" w:date="2017-10-23T22:14:00Z">
        <w:r w:rsidRPr="00CF3217">
          <w:rPr>
            <w:rFonts w:eastAsia="SimSun"/>
            <w:b/>
            <w:bCs/>
            <w:color w:val="000000"/>
            <w:szCs w:val="24"/>
            <w:lang w:val="en-US" w:eastAsia="zh-CN"/>
          </w:rPr>
          <w:t>Proximity-based 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Stage 2</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81" w:author="Romano Giovanni" w:date="2017-10-23T22:14:00Z"/>
          <w:rFonts w:eastAsia="SimSun"/>
          <w:color w:val="000000"/>
          <w:szCs w:val="24"/>
          <w:lang w:val="en-US" w:eastAsia="zh-CN"/>
        </w:rPr>
      </w:pPr>
      <w:ins w:id="1282" w:author="Romano Giovanni" w:date="2017-10-23T22:14:00Z">
        <w:r w:rsidRPr="00CF3217">
          <w:rPr>
            <w:rFonts w:eastAsia="SimSun"/>
            <w:color w:val="000000"/>
            <w:szCs w:val="24"/>
            <w:lang w:val="en-US" w:eastAsia="zh-CN"/>
          </w:rPr>
          <w:t>This document specifies the Stage 2 of the Proximity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features in EPS.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features consist of: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discovery (direct or EPC-level) and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Communication (using E-UTRAN or WLAN direct).</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83" w:author="Romano Giovanni" w:date="2017-10-23T22:14:00Z"/>
          <w:rFonts w:eastAsia="SimSun"/>
          <w:color w:val="000000"/>
          <w:szCs w:val="24"/>
          <w:lang w:val="en-US" w:eastAsia="zh-CN"/>
        </w:rPr>
      </w:pPr>
      <w:proofErr w:type="spellStart"/>
      <w:ins w:id="1284" w:author="Romano Giovanni" w:date="2017-10-23T22:14:00Z">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discovery identifies that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UEs are in proximity, using E-UTRAN (with or without E-UTRAN) or EPC.</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85" w:author="Romano Giovanni" w:date="2017-10-23T22:14:00Z"/>
          <w:rFonts w:eastAsia="SimSun"/>
          <w:color w:val="000000"/>
          <w:szCs w:val="24"/>
          <w:lang w:val="en-US" w:eastAsia="zh-CN"/>
        </w:rPr>
      </w:pPr>
      <w:proofErr w:type="spellStart"/>
      <w:ins w:id="1286" w:author="Romano Giovanni" w:date="2017-10-23T22:14:00Z">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Communication enables establishment of communication paths between two or more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-enabled UEs that are in direct communication range.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Communication path could use E-UTRAN or WLAN.</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87" w:author="Romano Giovanni" w:date="2017-10-23T22:14:00Z"/>
          <w:rFonts w:eastAsia="SimSun"/>
          <w:color w:val="000000"/>
          <w:szCs w:val="24"/>
          <w:lang w:val="en-US" w:eastAsia="zh-CN"/>
        </w:rPr>
      </w:pPr>
      <w:ins w:id="1288" w:author="Romano Giovanni" w:date="2017-10-23T22:14:00Z">
        <w:r w:rsidRPr="00CF3217">
          <w:rPr>
            <w:rFonts w:eastAsia="SimSun"/>
            <w:color w:val="000000"/>
            <w:szCs w:val="24"/>
            <w:lang w:val="en-US" w:eastAsia="zh-CN"/>
          </w:rPr>
          <w:t>For Public Safety specific usage:</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89" w:author="Romano Giovanni" w:date="2017-10-23T22:14:00Z"/>
          <w:rFonts w:eastAsia="SimSun"/>
          <w:color w:val="000000"/>
          <w:szCs w:val="24"/>
          <w:lang w:val="en-US" w:eastAsia="zh-CN"/>
        </w:rPr>
      </w:pPr>
      <w:ins w:id="1290" w:author="Romano Giovanni" w:date="2017-10-23T22:14:00Z">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-enabled Public Safety UEs can establish the communication path directly between two or more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-enabled Public Safety UEs, regardless of whether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Public Safety UE is served by E-UTRAN.</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91" w:author="Romano Giovanni" w:date="2017-10-23T22:14:00Z"/>
          <w:rFonts w:eastAsia="SimSun"/>
          <w:color w:val="000000"/>
          <w:szCs w:val="24"/>
          <w:lang w:val="en-US" w:eastAsia="zh-CN"/>
        </w:rPr>
      </w:pPr>
      <w:ins w:id="1292" w:author="Romano Giovanni" w:date="2017-10-23T22:14:00Z">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Communication is also facilitated by the use of a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UE-to-Network Relay, which acts as a relay between E-UTRAN and UEs not served by E-UTRAN.</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293" w:author="Romano Giovanni" w:date="2017-10-23T22:14:00Z"/>
          <w:rFonts w:eastAsia="SimSun"/>
          <w:color w:val="000000"/>
          <w:szCs w:val="24"/>
          <w:lang w:val="en-US" w:eastAsia="zh-CN"/>
        </w:rPr>
      </w:pPr>
      <w:ins w:id="1294" w:author="Romano Giovanni" w:date="2017-10-23T22:14:00Z">
        <w:r w:rsidRPr="00CF3217">
          <w:rPr>
            <w:rFonts w:eastAsia="SimSun"/>
            <w:color w:val="000000"/>
            <w:szCs w:val="24"/>
            <w:lang w:val="en-US" w:eastAsia="zh-CN"/>
          </w:rPr>
          <w:t xml:space="preserve">Security aspects of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are defined in TS 33.303.</w:t>
        </w:r>
      </w:ins>
    </w:p>
    <w:p w:rsidR="00395223" w:rsidRPr="002D5C5B" w:rsidRDefault="00395223" w:rsidP="00395223">
      <w:pPr>
        <w:pStyle w:val="Titolo5"/>
        <w:rPr>
          <w:ins w:id="1295" w:author="Romano Giovanni" w:date="2017-10-23T22:14:00Z"/>
          <w:rFonts w:eastAsia="SimSun"/>
          <w:bCs/>
          <w:color w:val="000000"/>
          <w:szCs w:val="24"/>
          <w:lang w:val="en-US" w:eastAsia="zh-CN"/>
        </w:rPr>
      </w:pPr>
      <w:ins w:id="1296"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297" w:author="Romano Giovanni" w:date="2017-10-24T20:21:00Z">
        <w:r w:rsidR="0028088A">
          <w:rPr>
            <w:rFonts w:eastAsia="SimSun"/>
            <w:bCs/>
            <w:color w:val="000000"/>
            <w:szCs w:val="24"/>
            <w:lang w:val="en-US" w:eastAsia="zh-CN"/>
          </w:rPr>
          <w:t>71</w:t>
        </w:r>
      </w:ins>
      <w:ins w:id="1298" w:author="Romano Giovanni" w:date="2017-10-23T22:14:00Z">
        <w:r w:rsidRPr="00CF3217">
          <w:rPr>
            <w:rFonts w:eastAsia="SimSun"/>
            <w:bCs/>
            <w:color w:val="000000"/>
            <w:szCs w:val="24"/>
            <w:lang w:val="en-US" w:eastAsia="zh-CN"/>
          </w:rPr>
          <w:tab/>
          <w:t>TS 23.327</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299" w:author="Romano Giovanni" w:date="2017-10-23T22:14:00Z"/>
          <w:rFonts w:eastAsia="SimSun"/>
          <w:b/>
          <w:bCs/>
          <w:color w:val="000000"/>
          <w:sz w:val="30"/>
          <w:szCs w:val="30"/>
          <w:lang w:val="en-US" w:eastAsia="zh-CN"/>
        </w:rPr>
      </w:pPr>
      <w:ins w:id="1300" w:author="Romano Giovanni" w:date="2017-10-23T22:14:00Z">
        <w:r w:rsidRPr="00CF3217">
          <w:rPr>
            <w:rFonts w:eastAsia="SimSun"/>
            <w:b/>
            <w:bCs/>
            <w:color w:val="000000"/>
            <w:szCs w:val="24"/>
            <w:lang w:val="en-US" w:eastAsia="zh-CN"/>
          </w:rPr>
          <w:t>Mobility between 3GPP-Wireless Local Area Network (WLAN) interworking and 3GPP systems</w:t>
        </w:r>
      </w:ins>
    </w:p>
    <w:p w:rsidR="00395223" w:rsidRDefault="00395223" w:rsidP="00395223">
      <w:pPr>
        <w:widowControl w:val="0"/>
        <w:tabs>
          <w:tab w:val="clear" w:pos="1134"/>
          <w:tab w:val="clear" w:pos="1871"/>
          <w:tab w:val="clear" w:pos="2268"/>
          <w:tab w:val="left" w:pos="90"/>
        </w:tabs>
        <w:overflowPunct/>
        <w:spacing w:before="0"/>
        <w:textAlignment w:val="auto"/>
        <w:rPr>
          <w:ins w:id="1301" w:author="Romano Giovanni" w:date="2017-10-23T22:14:00Z"/>
          <w:rFonts w:eastAsia="SimSun"/>
          <w:color w:val="000000"/>
          <w:szCs w:val="24"/>
          <w:lang w:val="en-US" w:eastAsia="zh-CN"/>
        </w:rPr>
      </w:pPr>
      <w:ins w:id="1302" w:author="Romano Giovanni" w:date="2017-10-23T22:14:00Z">
        <w:r w:rsidRPr="00CF3217">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r w:rsidRPr="00C337DE">
          <w:rPr>
            <w:color w:val="000000"/>
            <w:szCs w:val="24"/>
            <w:lang w:val="en-US" w:eastAsia="ja-JP"/>
          </w:rPr>
          <w:t>)</w:t>
        </w:r>
        <w:r w:rsidRPr="00CF3217">
          <w:rPr>
            <w:rFonts w:eastAsia="SimSun"/>
            <w:color w:val="000000"/>
            <w:szCs w:val="24"/>
            <w:lang w:val="en-US" w:eastAsia="zh-CN"/>
          </w:rPr>
          <w:t>.</w:t>
        </w:r>
      </w:ins>
    </w:p>
    <w:p w:rsidR="00395223" w:rsidRPr="002D5C5B" w:rsidRDefault="00395223" w:rsidP="00395223">
      <w:pPr>
        <w:pStyle w:val="Titolo5"/>
        <w:rPr>
          <w:ins w:id="1303" w:author="Romano Giovanni" w:date="2017-10-23T22:14:00Z"/>
          <w:rFonts w:eastAsia="SimSun"/>
          <w:bCs/>
          <w:color w:val="000000"/>
          <w:szCs w:val="24"/>
          <w:lang w:val="en-US" w:eastAsia="zh-CN"/>
        </w:rPr>
      </w:pPr>
      <w:ins w:id="1304" w:author="Romano Giovanni" w:date="2017-10-23T22:14:00Z">
        <w:r w:rsidRPr="00CF3217">
          <w:rPr>
            <w:rFonts w:eastAsia="SimSun"/>
            <w:bCs/>
            <w:color w:val="000000"/>
            <w:szCs w:val="24"/>
            <w:lang w:val="en-US" w:eastAsia="zh-CN"/>
          </w:rPr>
          <w:lastRenderedPageBreak/>
          <w:t>5.1.2.</w:t>
        </w:r>
        <w:r>
          <w:rPr>
            <w:rFonts w:eastAsia="SimSun"/>
            <w:bCs/>
            <w:color w:val="000000"/>
            <w:szCs w:val="24"/>
            <w:lang w:val="en-US" w:eastAsia="zh-CN"/>
          </w:rPr>
          <w:t>12.3.</w:t>
        </w:r>
      </w:ins>
      <w:ins w:id="1305" w:author="Romano Giovanni" w:date="2017-10-24T20:21:00Z">
        <w:r w:rsidR="0028088A">
          <w:rPr>
            <w:rFonts w:eastAsia="SimSun"/>
            <w:bCs/>
            <w:color w:val="000000"/>
            <w:szCs w:val="24"/>
            <w:lang w:val="en-US" w:eastAsia="zh-CN"/>
          </w:rPr>
          <w:t>72</w:t>
        </w:r>
      </w:ins>
      <w:ins w:id="1306" w:author="Romano Giovanni" w:date="2017-10-23T22:14:00Z">
        <w:r w:rsidRPr="00CF3217">
          <w:rPr>
            <w:rFonts w:eastAsia="SimSun"/>
            <w:bCs/>
            <w:color w:val="000000"/>
            <w:szCs w:val="24"/>
            <w:lang w:val="en-US" w:eastAsia="zh-CN"/>
          </w:rPr>
          <w:tab/>
          <w:t>TS 23.333</w:t>
        </w:r>
      </w:ins>
    </w:p>
    <w:p w:rsidR="00395223" w:rsidRPr="00CF3217" w:rsidRDefault="00395223" w:rsidP="00395223">
      <w:pPr>
        <w:keepNext/>
        <w:keepLines/>
        <w:widowControl w:val="0"/>
        <w:tabs>
          <w:tab w:val="clear" w:pos="1134"/>
          <w:tab w:val="clear" w:pos="1871"/>
          <w:tab w:val="clear" w:pos="2268"/>
          <w:tab w:val="left" w:pos="90"/>
        </w:tabs>
        <w:overflowPunct/>
        <w:textAlignment w:val="auto"/>
        <w:rPr>
          <w:ins w:id="1307" w:author="Romano Giovanni" w:date="2017-10-23T22:14:00Z"/>
          <w:rFonts w:eastAsia="SimSun"/>
          <w:b/>
          <w:bCs/>
          <w:color w:val="000000"/>
          <w:sz w:val="27"/>
          <w:szCs w:val="27"/>
          <w:lang w:val="en-US" w:eastAsia="zh-CN"/>
        </w:rPr>
      </w:pPr>
      <w:ins w:id="1308" w:author="Romano Giovanni" w:date="2017-10-23T22:14:00Z">
        <w:r w:rsidRPr="00CF3217">
          <w:rPr>
            <w:rFonts w:eastAsia="SimSun"/>
            <w:b/>
            <w:bCs/>
            <w:color w:val="000000"/>
            <w:szCs w:val="24"/>
            <w:lang w:val="en-US" w:eastAsia="zh-CN"/>
          </w:rPr>
          <w:t xml:space="preserve">Multimedia Resource Function Controller (MRFC) – Multimedia Resource Function Processor (MRFP) </w:t>
        </w:r>
        <w:proofErr w:type="spellStart"/>
        <w:r w:rsidRPr="00CF3217">
          <w:rPr>
            <w:rFonts w:eastAsia="SimSun"/>
            <w:b/>
            <w:bCs/>
            <w:color w:val="000000"/>
            <w:szCs w:val="24"/>
            <w:lang w:val="en-US" w:eastAsia="zh-CN"/>
          </w:rPr>
          <w:t>Mp</w:t>
        </w:r>
        <w:proofErr w:type="spellEnd"/>
        <w:r w:rsidRPr="00CF3217">
          <w:rPr>
            <w:rFonts w:eastAsia="SimSun"/>
            <w:b/>
            <w:bCs/>
            <w:color w:val="000000"/>
            <w:szCs w:val="24"/>
            <w:lang w:val="en-US" w:eastAsia="zh-CN"/>
          </w:rPr>
          <w:t xml:space="preserve"> interface: Procedures descriptions</w:t>
        </w:r>
      </w:ins>
    </w:p>
    <w:p w:rsidR="00395223" w:rsidRDefault="00395223" w:rsidP="00395223">
      <w:pPr>
        <w:keepNext/>
        <w:keepLines/>
        <w:widowControl w:val="0"/>
        <w:tabs>
          <w:tab w:val="clear" w:pos="1134"/>
          <w:tab w:val="clear" w:pos="1871"/>
          <w:tab w:val="clear" w:pos="2268"/>
          <w:tab w:val="left" w:pos="90"/>
        </w:tabs>
        <w:overflowPunct/>
        <w:spacing w:before="0"/>
        <w:textAlignment w:val="auto"/>
        <w:rPr>
          <w:ins w:id="1309" w:author="Romano Giovanni" w:date="2017-10-23T22:14:00Z"/>
          <w:rFonts w:eastAsia="SimSun"/>
          <w:color w:val="000000"/>
          <w:szCs w:val="24"/>
          <w:lang w:val="en-US" w:eastAsia="zh-CN"/>
        </w:rPr>
      </w:pPr>
      <w:ins w:id="1310" w:author="Romano Giovanni" w:date="2017-10-23T22:14:00Z">
        <w:r w:rsidRPr="00CF3217">
          <w:rPr>
            <w:rFonts w:eastAsia="SimSun"/>
            <w:color w:val="000000"/>
            <w:szCs w:val="24"/>
            <w:lang w:val="en-US" w:eastAsia="zh-CN"/>
          </w:rPr>
          <w:t xml:space="preserve">This specification describes the functional requirements and information flows that generate procedures between the Multimedia Resource Function Controller (MRFC) and the Multimedia Resource Function Processor (MRFP), the </w:t>
        </w:r>
        <w:proofErr w:type="spellStart"/>
        <w:r w:rsidRPr="00CF3217">
          <w:rPr>
            <w:rFonts w:eastAsia="SimSun"/>
            <w:color w:val="000000"/>
            <w:szCs w:val="24"/>
            <w:lang w:val="en-US" w:eastAsia="zh-CN"/>
          </w:rPr>
          <w:t>Mp</w:t>
        </w:r>
        <w:proofErr w:type="spellEnd"/>
        <w:r w:rsidRPr="00CF3217">
          <w:rPr>
            <w:rFonts w:eastAsia="SimSun"/>
            <w:color w:val="000000"/>
            <w:szCs w:val="24"/>
            <w:lang w:val="en-US" w:eastAsia="zh-CN"/>
          </w:rPr>
          <w:t xml:space="preserve"> Interface. This specification is limited to information flows relevant to the </w:t>
        </w:r>
        <w:proofErr w:type="spellStart"/>
        <w:r w:rsidRPr="00CF3217">
          <w:rPr>
            <w:rFonts w:eastAsia="SimSun"/>
            <w:color w:val="000000"/>
            <w:szCs w:val="24"/>
            <w:lang w:val="en-US" w:eastAsia="zh-CN"/>
          </w:rPr>
          <w:t>Mp</w:t>
        </w:r>
        <w:proofErr w:type="spellEnd"/>
        <w:r w:rsidRPr="00CF3217">
          <w:rPr>
            <w:rFonts w:eastAsia="SimSun"/>
            <w:color w:val="000000"/>
            <w:szCs w:val="24"/>
            <w:lang w:val="en-US" w:eastAsia="zh-CN"/>
          </w:rPr>
          <w:t xml:space="preserve"> Interface; in order to define these procedures and make the functional requirements clear some triggers from an external interface may be described; these may be specified within the </w:t>
        </w:r>
        <w:proofErr w:type="spellStart"/>
        <w:r w:rsidRPr="00CF3217">
          <w:rPr>
            <w:rFonts w:eastAsia="SimSun"/>
            <w:color w:val="000000"/>
            <w:szCs w:val="24"/>
            <w:lang w:val="en-US" w:eastAsia="zh-CN"/>
          </w:rPr>
          <w:t>Mr</w:t>
        </w:r>
        <w:proofErr w:type="spellEnd"/>
        <w:r w:rsidRPr="00CF3217">
          <w:rPr>
            <w:rFonts w:eastAsia="SimSun"/>
            <w:color w:val="000000"/>
            <w:szCs w:val="24"/>
            <w:lang w:val="en-US" w:eastAsia="zh-CN"/>
          </w:rPr>
          <w:t xml:space="preserve"> interface for example or within an AS in which the MRFC function resides. However for the overall stage 2 procedures of IMS. The protocol on the </w:t>
        </w:r>
        <w:proofErr w:type="spellStart"/>
        <w:r w:rsidRPr="00CF3217">
          <w:rPr>
            <w:rFonts w:eastAsia="SimSun"/>
            <w:color w:val="000000"/>
            <w:szCs w:val="24"/>
            <w:lang w:val="en-US" w:eastAsia="zh-CN"/>
          </w:rPr>
          <w:t>Mp</w:t>
        </w:r>
        <w:proofErr w:type="spellEnd"/>
        <w:r w:rsidRPr="00CF3217">
          <w:rPr>
            <w:rFonts w:eastAsia="SimSun"/>
            <w:color w:val="000000"/>
            <w:szCs w:val="24"/>
            <w:lang w:val="en-US" w:eastAsia="zh-CN"/>
          </w:rPr>
          <w:t xml:space="preserve"> interface is defined to comply with ITU-T H.248.1 Gateway Control Protocol.</w:t>
        </w:r>
      </w:ins>
    </w:p>
    <w:p w:rsidR="00395223" w:rsidRPr="002D5C5B" w:rsidRDefault="00395223" w:rsidP="00395223">
      <w:pPr>
        <w:pStyle w:val="Titolo5"/>
        <w:rPr>
          <w:ins w:id="1311" w:author="Romano Giovanni" w:date="2017-10-23T22:14:00Z"/>
          <w:rFonts w:eastAsia="SimSun"/>
          <w:bCs/>
          <w:color w:val="000000"/>
          <w:szCs w:val="24"/>
          <w:lang w:val="en-US" w:eastAsia="zh-CN"/>
        </w:rPr>
      </w:pPr>
      <w:ins w:id="131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313" w:author="Romano Giovanni" w:date="2017-10-24T20:21:00Z">
        <w:r w:rsidR="0028088A">
          <w:rPr>
            <w:rFonts w:eastAsia="SimSun"/>
            <w:bCs/>
            <w:color w:val="000000"/>
            <w:szCs w:val="24"/>
            <w:lang w:val="en-US" w:eastAsia="zh-CN"/>
          </w:rPr>
          <w:t>73</w:t>
        </w:r>
      </w:ins>
      <w:ins w:id="1314" w:author="Romano Giovanni" w:date="2017-10-23T22:14:00Z">
        <w:r w:rsidRPr="00CF3217">
          <w:rPr>
            <w:rFonts w:eastAsia="SimSun"/>
            <w:bCs/>
            <w:color w:val="000000"/>
            <w:szCs w:val="24"/>
            <w:lang w:val="en-US" w:eastAsia="zh-CN"/>
          </w:rPr>
          <w:tab/>
          <w:t>TS 23.334</w:t>
        </w:r>
      </w:ins>
    </w:p>
    <w:p w:rsidR="00395223" w:rsidRPr="00CF3217" w:rsidRDefault="00395223" w:rsidP="00395223">
      <w:pPr>
        <w:keepNext/>
        <w:keepLines/>
        <w:widowControl w:val="0"/>
        <w:tabs>
          <w:tab w:val="clear" w:pos="1134"/>
          <w:tab w:val="clear" w:pos="1871"/>
          <w:tab w:val="clear" w:pos="2268"/>
          <w:tab w:val="left" w:pos="90"/>
        </w:tabs>
        <w:overflowPunct/>
        <w:textAlignment w:val="auto"/>
        <w:rPr>
          <w:ins w:id="1315" w:author="Romano Giovanni" w:date="2017-10-23T22:14:00Z"/>
          <w:rFonts w:eastAsia="SimSun"/>
          <w:b/>
          <w:bCs/>
          <w:color w:val="000000"/>
          <w:sz w:val="27"/>
          <w:szCs w:val="27"/>
          <w:lang w:val="en-US" w:eastAsia="zh-CN"/>
        </w:rPr>
      </w:pPr>
      <w:ins w:id="1316" w:author="Romano Giovanni" w:date="2017-10-23T22:14:00Z">
        <w:r w:rsidRPr="00CF3217">
          <w:rPr>
            <w:rFonts w:eastAsia="SimSun"/>
            <w:b/>
            <w:bCs/>
            <w:color w:val="000000"/>
            <w:szCs w:val="24"/>
            <w:lang w:val="en-US" w:eastAsia="zh-CN"/>
          </w:rPr>
          <w:t>IP Multimedia Subsystem (IMS) Application Level Gateway (IMS-ALG) – IMS Access Gateway (IMS-AGW) interface: Procedures descriptions</w:t>
        </w:r>
      </w:ins>
    </w:p>
    <w:p w:rsidR="00395223" w:rsidRDefault="00395223" w:rsidP="00395223">
      <w:pPr>
        <w:widowControl w:val="0"/>
        <w:tabs>
          <w:tab w:val="clear" w:pos="1134"/>
          <w:tab w:val="clear" w:pos="1871"/>
          <w:tab w:val="clear" w:pos="2268"/>
          <w:tab w:val="left" w:pos="90"/>
        </w:tabs>
        <w:overflowPunct/>
        <w:spacing w:before="0"/>
        <w:textAlignment w:val="auto"/>
        <w:rPr>
          <w:ins w:id="1317" w:author="Romano Giovanni" w:date="2017-10-23T22:14:00Z"/>
          <w:rFonts w:eastAsia="SimSun"/>
          <w:color w:val="000000"/>
          <w:szCs w:val="24"/>
          <w:lang w:val="en-US" w:eastAsia="zh-CN"/>
        </w:rPr>
      </w:pPr>
      <w:ins w:id="1318" w:author="Romano Giovanni" w:date="2017-10-23T22:14:00Z">
        <w:r w:rsidRPr="00CF3217">
          <w:rPr>
            <w:rFonts w:eastAsia="SimSun"/>
            <w:color w:val="000000"/>
            <w:szCs w:val="24"/>
            <w:lang w:val="en-US" w:eastAsia="zh-CN"/>
          </w:rPr>
          <w:t xml:space="preserve">Annex G of 3GPP TS 23.228 gives out an IMS Application Level Gateway (IMS-ALG) and IMS Access Media Gateway (IMS-AGW) based reference model to support NAPT-PT, gate control and traffic policing between IP-CAN and IMS domain. The </w:t>
        </w:r>
        <w:proofErr w:type="spellStart"/>
        <w:r w:rsidRPr="00CF3217">
          <w:rPr>
            <w:rFonts w:eastAsia="SimSun"/>
            <w:color w:val="000000"/>
            <w:szCs w:val="24"/>
            <w:lang w:val="en-US" w:eastAsia="zh-CN"/>
          </w:rPr>
          <w:t>Iq</w:t>
        </w:r>
        <w:proofErr w:type="spellEnd"/>
        <w:r w:rsidRPr="00CF3217">
          <w:rPr>
            <w:rFonts w:eastAsia="SimSun"/>
            <w:color w:val="000000"/>
            <w:szCs w:val="24"/>
            <w:lang w:val="en-US" w:eastAsia="zh-CN"/>
          </w:rPr>
          <w:t xml:space="preserve"> reference point is between the P-CSCF (IMS-ALG) and the IMS-AGW. It conveys the necessary information that is needed to allocate, modify and release (IP) transport addresses. This document defines the stage 2 description for the </w:t>
        </w:r>
        <w:proofErr w:type="spellStart"/>
        <w:r w:rsidRPr="00CF3217">
          <w:rPr>
            <w:rFonts w:eastAsia="SimSun"/>
            <w:color w:val="000000"/>
            <w:szCs w:val="24"/>
            <w:lang w:val="en-US" w:eastAsia="zh-CN"/>
          </w:rPr>
          <w:t>Iq</w:t>
        </w:r>
        <w:proofErr w:type="spellEnd"/>
        <w:r w:rsidRPr="00CF3217">
          <w:rPr>
            <w:rFonts w:eastAsia="SimSun"/>
            <w:color w:val="000000"/>
            <w:szCs w:val="24"/>
            <w:lang w:val="en-US" w:eastAsia="zh-CN"/>
          </w:rPr>
          <w:t xml:space="preserve"> reference point. Stage 2 covers the information flow between the P-CSCF (IMS-ALG) and IMS-AGW. The protocol used over the </w:t>
        </w:r>
        <w:proofErr w:type="spellStart"/>
        <w:r w:rsidRPr="00CF3217">
          <w:rPr>
            <w:rFonts w:eastAsia="SimSun"/>
            <w:color w:val="000000"/>
            <w:szCs w:val="24"/>
            <w:lang w:val="en-US" w:eastAsia="zh-CN"/>
          </w:rPr>
          <w:t>Iq</w:t>
        </w:r>
        <w:proofErr w:type="spellEnd"/>
        <w:r w:rsidRPr="00CF3217">
          <w:rPr>
            <w:rFonts w:eastAsia="SimSun"/>
            <w:color w:val="000000"/>
            <w:szCs w:val="24"/>
            <w:lang w:val="en-US" w:eastAsia="zh-CN"/>
          </w:rPr>
          <w:t xml:space="preserve"> interface is the gateway control protocol according ITU-T Recommendation H.248 (which is specified for </w:t>
        </w:r>
        <w:proofErr w:type="spellStart"/>
        <w:r w:rsidRPr="00CF3217">
          <w:rPr>
            <w:rFonts w:eastAsia="SimSun"/>
            <w:color w:val="000000"/>
            <w:szCs w:val="24"/>
            <w:lang w:val="en-US" w:eastAsia="zh-CN"/>
          </w:rPr>
          <w:t>Iq</w:t>
        </w:r>
        <w:proofErr w:type="spellEnd"/>
        <w:r w:rsidRPr="00CF3217">
          <w:rPr>
            <w:rFonts w:eastAsia="SimSun"/>
            <w:color w:val="000000"/>
            <w:szCs w:val="24"/>
            <w:lang w:val="en-US" w:eastAsia="zh-CN"/>
          </w:rPr>
          <w:t xml:space="preserve"> by an H.248 profile according 3GPP TS 29.334).</w:t>
        </w:r>
      </w:ins>
    </w:p>
    <w:p w:rsidR="00395223" w:rsidRPr="002D5C5B" w:rsidRDefault="00395223" w:rsidP="00395223">
      <w:pPr>
        <w:pStyle w:val="Titolo5"/>
        <w:rPr>
          <w:ins w:id="1319" w:author="Romano Giovanni" w:date="2017-10-23T22:14:00Z"/>
          <w:rFonts w:eastAsia="SimSun"/>
          <w:bCs/>
          <w:color w:val="000000"/>
          <w:szCs w:val="24"/>
          <w:lang w:val="en-US" w:eastAsia="zh-CN"/>
        </w:rPr>
      </w:pPr>
      <w:ins w:id="132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321" w:author="Romano Giovanni" w:date="2017-10-24T20:21:00Z">
        <w:r w:rsidR="0028088A">
          <w:rPr>
            <w:rFonts w:eastAsia="SimSun"/>
            <w:bCs/>
            <w:color w:val="000000"/>
            <w:szCs w:val="24"/>
            <w:lang w:val="en-US" w:eastAsia="zh-CN"/>
          </w:rPr>
          <w:t>74</w:t>
        </w:r>
      </w:ins>
      <w:ins w:id="1322" w:author="Romano Giovanni" w:date="2017-10-23T22:14:00Z">
        <w:r w:rsidRPr="00CF3217">
          <w:rPr>
            <w:rFonts w:eastAsia="SimSun"/>
            <w:bCs/>
            <w:color w:val="000000"/>
            <w:szCs w:val="24"/>
            <w:lang w:val="en-US" w:eastAsia="zh-CN"/>
          </w:rPr>
          <w:tab/>
          <w:t>TS 23.335</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323" w:author="Romano Giovanni" w:date="2017-10-23T22:14:00Z"/>
          <w:rFonts w:eastAsia="SimSun"/>
          <w:b/>
          <w:bCs/>
          <w:color w:val="000000"/>
          <w:sz w:val="30"/>
          <w:szCs w:val="30"/>
          <w:lang w:val="en-US" w:eastAsia="zh-CN"/>
        </w:rPr>
      </w:pPr>
      <w:ins w:id="1324" w:author="Romano Giovanni" w:date="2017-10-23T22:14:00Z">
        <w:r w:rsidRPr="00CF3217">
          <w:rPr>
            <w:rFonts w:eastAsia="SimSun"/>
            <w:b/>
            <w:bCs/>
            <w:color w:val="000000"/>
            <w:szCs w:val="24"/>
            <w:lang w:val="en-US" w:eastAsia="zh-CN"/>
          </w:rPr>
          <w:t>User Data Convergence (UDC); Technical realization and information flows; Stage 2</w:t>
        </w:r>
      </w:ins>
    </w:p>
    <w:p w:rsidR="00395223" w:rsidRDefault="00395223" w:rsidP="00395223">
      <w:pPr>
        <w:widowControl w:val="0"/>
        <w:tabs>
          <w:tab w:val="clear" w:pos="1134"/>
          <w:tab w:val="clear" w:pos="1871"/>
          <w:tab w:val="clear" w:pos="2268"/>
          <w:tab w:val="left" w:pos="90"/>
        </w:tabs>
        <w:overflowPunct/>
        <w:spacing w:before="0"/>
        <w:textAlignment w:val="auto"/>
        <w:rPr>
          <w:ins w:id="1325" w:author="Romano Giovanni" w:date="2017-10-23T22:14:00Z"/>
          <w:rFonts w:eastAsia="SimSun"/>
          <w:color w:val="000000"/>
          <w:szCs w:val="24"/>
          <w:lang w:val="en-US" w:eastAsia="zh-CN"/>
        </w:rPr>
      </w:pPr>
      <w:ins w:id="1326" w:author="Romano Giovanni" w:date="2017-10-23T22:14:00Z">
        <w:r w:rsidRPr="00CF3217">
          <w:rPr>
            <w:rFonts w:eastAsia="SimSun"/>
            <w:color w:val="000000"/>
            <w:szCs w:val="24"/>
            <w:lang w:val="en-US" w:eastAsia="zh-CN"/>
          </w:rPr>
          <w:t xml:space="preserve">This document describes the procedures and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flows associated to the technical realization of the 3GPP User Data Convergence (UDC).</w:t>
        </w:r>
        <w:r w:rsidRPr="00CF3217">
          <w:rPr>
            <w:rFonts w:eastAsia="SimSun"/>
            <w:color w:val="000000"/>
            <w:sz w:val="30"/>
            <w:szCs w:val="30"/>
            <w:lang w:val="en-US" w:eastAsia="zh-CN"/>
          </w:rPr>
          <w:t xml:space="preserve"> </w:t>
        </w:r>
        <w:r w:rsidRPr="00CF3217">
          <w:rPr>
            <w:rFonts w:eastAsia="SimSun"/>
            <w:color w:val="000000"/>
            <w:sz w:val="30"/>
            <w:szCs w:val="30"/>
            <w:lang w:val="en-US" w:eastAsia="zh-CN"/>
          </w:rPr>
          <w:br/>
        </w:r>
        <w:r w:rsidRPr="00CF3217">
          <w:rPr>
            <w:rFonts w:eastAsia="SimSun"/>
            <w:color w:val="000000"/>
            <w:szCs w:val="24"/>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CF3217">
          <w:rPr>
            <w:rFonts w:eastAsia="SimSun"/>
            <w:color w:val="000000"/>
            <w:sz w:val="27"/>
            <w:szCs w:val="27"/>
            <w:lang w:val="en-US" w:eastAsia="zh-CN"/>
          </w:rPr>
          <w:t xml:space="preserve"> </w:t>
        </w:r>
        <w:r w:rsidRPr="00CF3217">
          <w:rPr>
            <w:rFonts w:eastAsia="SimSun"/>
            <w:color w:val="000000"/>
            <w:szCs w:val="24"/>
            <w:lang w:val="en-US" w:eastAsia="zh-CN"/>
          </w:rPr>
          <w:t>the consistency of storage and data models and to have minimum impact on traffic mechanisms, reference points and protocols of network elements.</w:t>
        </w:r>
      </w:ins>
    </w:p>
    <w:p w:rsidR="0094126C" w:rsidRPr="0094126C" w:rsidRDefault="0094126C" w:rsidP="0094126C">
      <w:pPr>
        <w:pStyle w:val="Titolo5"/>
        <w:rPr>
          <w:ins w:id="1327" w:author="Romano Giovanni" w:date="2017-10-24T20:27:00Z"/>
          <w:rFonts w:eastAsia="SimSun"/>
          <w:bCs/>
          <w:color w:val="000000"/>
          <w:szCs w:val="24"/>
          <w:highlight w:val="yellow"/>
          <w:lang w:val="en-US" w:eastAsia="zh-CN"/>
        </w:rPr>
      </w:pPr>
      <w:ins w:id="1328" w:author="Romano Giovanni" w:date="2017-10-24T20:27:00Z">
        <w:r w:rsidRPr="0094126C">
          <w:rPr>
            <w:rFonts w:eastAsia="SimSun"/>
            <w:bCs/>
            <w:color w:val="000000"/>
            <w:szCs w:val="24"/>
            <w:highlight w:val="yellow"/>
            <w:lang w:val="en-US" w:eastAsia="zh-CN"/>
          </w:rPr>
          <w:t>5.1.2.12.3.75</w:t>
        </w:r>
        <w:r w:rsidRPr="0094126C">
          <w:rPr>
            <w:rFonts w:eastAsia="SimSun"/>
            <w:bCs/>
            <w:color w:val="000000"/>
            <w:szCs w:val="24"/>
            <w:highlight w:val="yellow"/>
            <w:lang w:val="en-US" w:eastAsia="zh-CN"/>
          </w:rPr>
          <w:tab/>
          <w:t>TS 23.379</w:t>
        </w:r>
      </w:ins>
    </w:p>
    <w:p w:rsidR="0094126C" w:rsidRPr="0094126C" w:rsidRDefault="0094126C" w:rsidP="0094126C">
      <w:pPr>
        <w:widowControl w:val="0"/>
        <w:tabs>
          <w:tab w:val="clear" w:pos="1134"/>
          <w:tab w:val="clear" w:pos="1871"/>
          <w:tab w:val="clear" w:pos="2268"/>
          <w:tab w:val="left" w:pos="90"/>
        </w:tabs>
        <w:overflowPunct/>
        <w:spacing w:before="91"/>
        <w:textAlignment w:val="auto"/>
        <w:rPr>
          <w:ins w:id="1329" w:author="Romano Giovanni" w:date="2017-10-24T20:27:00Z"/>
          <w:rFonts w:eastAsia="SimSun"/>
          <w:b/>
          <w:bCs/>
          <w:color w:val="000000"/>
          <w:szCs w:val="24"/>
          <w:highlight w:val="yellow"/>
          <w:lang w:val="en-US" w:eastAsia="zh-CN"/>
        </w:rPr>
      </w:pPr>
      <w:ins w:id="1330" w:author="Romano Giovanni" w:date="2017-10-24T20:27:00Z">
        <w:r w:rsidRPr="0094126C">
          <w:rPr>
            <w:rFonts w:eastAsia="SimSun"/>
            <w:b/>
            <w:bCs/>
            <w:color w:val="000000"/>
            <w:szCs w:val="24"/>
            <w:highlight w:val="yellow"/>
            <w:lang w:val="en-US" w:eastAsia="zh-CN"/>
          </w:rPr>
          <w:t>Functional architecture and information flows to support Mission Critical Push To Talk (MCPTT); Stage 2</w:t>
        </w:r>
      </w:ins>
    </w:p>
    <w:p w:rsidR="0094126C" w:rsidRPr="0094126C" w:rsidRDefault="0094126C" w:rsidP="0094126C">
      <w:pPr>
        <w:rPr>
          <w:ins w:id="1331" w:author="Romano Giovanni" w:date="2017-10-24T20:27:00Z"/>
          <w:rFonts w:eastAsia="SimSun"/>
          <w:color w:val="000000"/>
          <w:szCs w:val="24"/>
          <w:highlight w:val="yellow"/>
          <w:lang w:val="en-US" w:eastAsia="zh-CN"/>
        </w:rPr>
      </w:pPr>
      <w:ins w:id="1332" w:author="Romano Giovanni" w:date="2017-10-24T20:27:00Z">
        <w:r w:rsidRPr="0094126C">
          <w:rPr>
            <w:rFonts w:eastAsia="SimSun"/>
            <w:color w:val="000000"/>
            <w:szCs w:val="24"/>
            <w:highlight w:val="yellow"/>
            <w:lang w:val="en-US" w:eastAsia="zh-CN"/>
          </w:rPr>
          <w:t xml:space="preserve">This document specifies the functional architecture, procedures and information flows needed to support the mission critical push to talk (MCPTT) service. </w:t>
        </w:r>
        <w:r w:rsidRPr="0094126C">
          <w:rPr>
            <w:rFonts w:eastAsia="SimSun" w:hint="eastAsia"/>
            <w:color w:val="000000"/>
            <w:szCs w:val="24"/>
            <w:highlight w:val="yellow"/>
            <w:lang w:val="en-US" w:eastAsia="zh-CN"/>
          </w:rPr>
          <w:t xml:space="preserve">The MCPTT service utilizes the common </w:t>
        </w:r>
        <w:r w:rsidRPr="0094126C">
          <w:rPr>
            <w:rFonts w:eastAsia="SimSun"/>
            <w:color w:val="000000"/>
            <w:szCs w:val="24"/>
            <w:highlight w:val="yellow"/>
            <w:lang w:val="en-US" w:eastAsia="zh-CN"/>
          </w:rPr>
          <w:t>functional</w:t>
        </w:r>
        <w:r w:rsidRPr="0094126C">
          <w:rPr>
            <w:rFonts w:eastAsia="SimSun" w:hint="eastAsia"/>
            <w:color w:val="000000"/>
            <w:szCs w:val="24"/>
            <w:highlight w:val="yellow"/>
            <w:lang w:val="en-US" w:eastAsia="zh-CN"/>
          </w:rPr>
          <w:t xml:space="preserve"> architecture to support MC services over LTE including the common services core defined in 3GPP</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TS</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23.280.</w:t>
        </w:r>
        <w:r w:rsidRPr="0094126C">
          <w:rPr>
            <w:rFonts w:eastAsia="SimSun"/>
            <w:color w:val="000000"/>
            <w:szCs w:val="24"/>
            <w:highlight w:val="yellow"/>
            <w:lang w:val="en-US" w:eastAsia="zh-CN"/>
          </w:rPr>
          <w:t>Support for both MCPTT group calls and MCPTT private calls operating in on-network and off-network modes of operation is specified.</w:t>
        </w:r>
      </w:ins>
    </w:p>
    <w:p w:rsidR="0094126C" w:rsidRPr="0094126C" w:rsidRDefault="0094126C" w:rsidP="0094126C">
      <w:pPr>
        <w:rPr>
          <w:ins w:id="1333" w:author="Romano Giovanni" w:date="2017-10-24T20:27:00Z"/>
          <w:rFonts w:eastAsia="SimSun"/>
          <w:color w:val="000000"/>
          <w:szCs w:val="24"/>
          <w:highlight w:val="yellow"/>
          <w:lang w:val="en-US" w:eastAsia="zh-CN"/>
        </w:rPr>
      </w:pPr>
      <w:ins w:id="1334" w:author="Romano Giovanni" w:date="2017-10-24T20:27:00Z">
        <w:r w:rsidRPr="0094126C">
          <w:rPr>
            <w:rFonts w:eastAsia="SimSun"/>
            <w:color w:val="000000"/>
            <w:szCs w:val="24"/>
            <w:highlight w:val="yellow"/>
            <w:lang w:val="en-US" w:eastAsia="zh-CN"/>
          </w:rPr>
          <w:lastRenderedPageBreak/>
          <w:t xml:space="preserve">The corresponding service requirements are defined in 3GPP TS 22.179 </w:t>
        </w:r>
        <w:r w:rsidRPr="0094126C">
          <w:rPr>
            <w:rFonts w:eastAsia="SimSun" w:hint="eastAsia"/>
            <w:color w:val="000000"/>
            <w:szCs w:val="24"/>
            <w:highlight w:val="yellow"/>
            <w:lang w:val="en-US" w:eastAsia="zh-CN"/>
          </w:rPr>
          <w:t>and 3GPP</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TS</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22.280</w:t>
        </w:r>
        <w:r w:rsidRPr="0094126C">
          <w:rPr>
            <w:rFonts w:eastAsia="SimSun"/>
            <w:color w:val="000000"/>
            <w:szCs w:val="24"/>
            <w:highlight w:val="yellow"/>
            <w:lang w:val="en-US" w:eastAsia="zh-CN"/>
          </w:rPr>
          <w:t>.</w:t>
        </w:r>
      </w:ins>
    </w:p>
    <w:p w:rsidR="0094126C" w:rsidRPr="0094126C" w:rsidRDefault="0094126C" w:rsidP="0094126C">
      <w:pPr>
        <w:rPr>
          <w:ins w:id="1335" w:author="Romano Giovanni" w:date="2017-10-24T20:27:00Z"/>
          <w:rFonts w:eastAsia="SimSun"/>
          <w:color w:val="000000"/>
          <w:szCs w:val="24"/>
          <w:highlight w:val="yellow"/>
          <w:lang w:val="en-US" w:eastAsia="zh-CN"/>
        </w:rPr>
      </w:pPr>
      <w:ins w:id="1336" w:author="Romano Giovanni" w:date="2017-10-24T20:27:00Z">
        <w:r w:rsidRPr="0094126C">
          <w:rPr>
            <w:rFonts w:eastAsia="SimSun"/>
            <w:color w:val="000000"/>
            <w:szCs w:val="24"/>
            <w:highlight w:val="yellow"/>
            <w:lang w:val="en-US" w:eastAsia="zh-CN"/>
          </w:rPr>
          <w:t xml:space="preserve">This document is applicable primarily to MCPTT voice service using E-UTRAN access based on the EPC architecture defined in 3GPP TS 23.401. Certain </w:t>
        </w:r>
        <w:r w:rsidRPr="0094126C">
          <w:rPr>
            <w:rFonts w:eastAsia="SimSun" w:hint="eastAsia"/>
            <w:color w:val="000000"/>
            <w:szCs w:val="24"/>
            <w:highlight w:val="yellow"/>
            <w:lang w:val="en-US" w:eastAsia="zh-CN"/>
          </w:rPr>
          <w:t xml:space="preserve">application </w:t>
        </w:r>
        <w:r w:rsidRPr="0094126C">
          <w:rPr>
            <w:rFonts w:eastAsia="SimSun"/>
            <w:color w:val="000000"/>
            <w:szCs w:val="24"/>
            <w:highlight w:val="yellow"/>
            <w:lang w:val="en-US" w:eastAsia="zh-CN"/>
          </w:rPr>
          <w:t xml:space="preserve">functions </w:t>
        </w:r>
        <w:r w:rsidRPr="0094126C">
          <w:rPr>
            <w:rFonts w:eastAsia="SimSun" w:hint="eastAsia"/>
            <w:color w:val="000000"/>
            <w:szCs w:val="24"/>
            <w:highlight w:val="yellow"/>
            <w:lang w:val="en-US" w:eastAsia="zh-CN"/>
          </w:rPr>
          <w:t>of the MCPTT service</w:t>
        </w:r>
        <w:r w:rsidRPr="0094126C">
          <w:rPr>
            <w:rFonts w:eastAsia="SimSun"/>
            <w:color w:val="000000"/>
            <w:szCs w:val="24"/>
            <w:highlight w:val="yellow"/>
            <w:lang w:val="en-US" w:eastAsia="zh-CN"/>
          </w:rPr>
          <w:t xml:space="preserve"> such as dispatch and administrative functions could also be supported via non-3GPP access networks but no additional functionality is specified to support non-3GPP access.</w:t>
        </w:r>
      </w:ins>
    </w:p>
    <w:p w:rsidR="0094126C" w:rsidRPr="0094126C" w:rsidRDefault="0094126C" w:rsidP="0094126C">
      <w:pPr>
        <w:rPr>
          <w:ins w:id="1337" w:author="Romano Giovanni" w:date="2017-10-24T20:27:00Z"/>
          <w:rFonts w:eastAsia="SimSun"/>
          <w:color w:val="000000"/>
          <w:szCs w:val="24"/>
          <w:highlight w:val="yellow"/>
          <w:lang w:val="en-US" w:eastAsia="zh-CN"/>
        </w:rPr>
      </w:pPr>
      <w:ins w:id="1338" w:author="Romano Giovanni" w:date="2017-10-24T20:27:00Z">
        <w:r w:rsidRPr="0094126C">
          <w:rPr>
            <w:rFonts w:eastAsia="SimSun"/>
            <w:color w:val="000000"/>
            <w:szCs w:val="24"/>
            <w:highlight w:val="yellow"/>
            <w:lang w:val="en-US" w:eastAsia="zh-CN"/>
          </w:rPr>
          <w:t xml:space="preserve">The MCPTT service requires preferential handling compared to normal telecommunication services e.g. in support of police or fire brigade including the handling of </w:t>
        </w:r>
        <w:proofErr w:type="spellStart"/>
        <w:r w:rsidRPr="0094126C">
          <w:rPr>
            <w:rFonts w:eastAsia="SimSun"/>
            <w:color w:val="000000"/>
            <w:szCs w:val="24"/>
            <w:highlight w:val="yellow"/>
            <w:lang w:val="en-US" w:eastAsia="zh-CN"/>
          </w:rPr>
          <w:t>prioritised</w:t>
        </w:r>
        <w:proofErr w:type="spellEnd"/>
        <w:r w:rsidRPr="0094126C">
          <w:rPr>
            <w:rFonts w:eastAsia="SimSun"/>
            <w:color w:val="000000"/>
            <w:szCs w:val="24"/>
            <w:highlight w:val="yellow"/>
            <w:lang w:val="en-US" w:eastAsia="zh-CN"/>
          </w:rPr>
          <w:t xml:space="preserve"> MCPTT calls for emergency and imminent threats.</w:t>
        </w:r>
      </w:ins>
    </w:p>
    <w:p w:rsidR="0094126C" w:rsidRPr="0094126C" w:rsidRDefault="0094126C" w:rsidP="0094126C">
      <w:pPr>
        <w:rPr>
          <w:ins w:id="1339" w:author="Romano Giovanni" w:date="2017-10-24T20:27:00Z"/>
          <w:rFonts w:eastAsia="SimSun"/>
          <w:color w:val="000000"/>
          <w:szCs w:val="24"/>
          <w:highlight w:val="yellow"/>
          <w:lang w:val="en-US" w:eastAsia="zh-CN"/>
        </w:rPr>
      </w:pPr>
      <w:ins w:id="1340" w:author="Romano Giovanni" w:date="2017-10-24T20:27:00Z">
        <w:r w:rsidRPr="0094126C">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94126C" w:rsidRPr="0074656F" w:rsidRDefault="0094126C" w:rsidP="0094126C">
      <w:pPr>
        <w:rPr>
          <w:ins w:id="1341" w:author="Romano Giovanni" w:date="2017-10-24T20:27:00Z"/>
          <w:rFonts w:eastAsia="SimSun"/>
          <w:color w:val="000000"/>
          <w:szCs w:val="24"/>
          <w:lang w:val="en-US" w:eastAsia="zh-CN"/>
        </w:rPr>
      </w:pPr>
      <w:ins w:id="1342" w:author="Romano Giovanni" w:date="2017-10-24T20:27:00Z">
        <w:r w:rsidRPr="0094126C">
          <w:rPr>
            <w:rFonts w:eastAsia="SimSun"/>
            <w:color w:val="000000"/>
            <w:szCs w:val="24"/>
            <w:highlight w:val="yellow"/>
            <w:lang w:val="en-US" w:eastAsia="zh-CN"/>
          </w:rPr>
          <w:t>In this document, MCPTT calls between MCPTT users on different MCPTT systems are considered.</w:t>
        </w:r>
      </w:ins>
    </w:p>
    <w:p w:rsidR="00395223" w:rsidRPr="002D5C5B" w:rsidRDefault="00395223" w:rsidP="00395223">
      <w:pPr>
        <w:pStyle w:val="Titolo5"/>
        <w:rPr>
          <w:ins w:id="1343" w:author="Romano Giovanni" w:date="2017-10-23T22:14:00Z"/>
          <w:rFonts w:eastAsia="SimSun"/>
          <w:bCs/>
          <w:color w:val="000000"/>
          <w:szCs w:val="24"/>
          <w:lang w:val="en-US" w:eastAsia="zh-CN"/>
        </w:rPr>
      </w:pPr>
      <w:ins w:id="1344"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ins>
      <w:ins w:id="1345" w:author="Romano Giovanni" w:date="2017-10-24T20:27:00Z">
        <w:r w:rsidR="0094126C">
          <w:rPr>
            <w:rFonts w:eastAsia="SimSun"/>
            <w:bCs/>
            <w:color w:val="000000"/>
            <w:szCs w:val="24"/>
            <w:lang w:val="en-US" w:eastAsia="zh-CN"/>
          </w:rPr>
          <w:t>76</w:t>
        </w:r>
      </w:ins>
      <w:ins w:id="1346" w:author="Romano Giovanni" w:date="2017-10-23T22:14:00Z">
        <w:r w:rsidRPr="00CF3217">
          <w:rPr>
            <w:rFonts w:eastAsia="SimSun"/>
            <w:bCs/>
            <w:color w:val="000000"/>
            <w:szCs w:val="24"/>
            <w:lang w:val="en-US" w:eastAsia="zh-CN"/>
          </w:rPr>
          <w:tab/>
          <w:t>TS 23.380</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347" w:author="Romano Giovanni" w:date="2017-10-23T22:14:00Z"/>
          <w:rFonts w:eastAsia="SimSun"/>
          <w:b/>
          <w:bCs/>
          <w:color w:val="000000"/>
          <w:sz w:val="30"/>
          <w:szCs w:val="30"/>
          <w:lang w:val="en-US" w:eastAsia="zh-CN"/>
        </w:rPr>
      </w:pPr>
      <w:ins w:id="1348" w:author="Romano Giovanni" w:date="2017-10-23T22:14:00Z">
        <w:r w:rsidRPr="00CF3217">
          <w:rPr>
            <w:rFonts w:eastAsia="SimSun"/>
            <w:b/>
            <w:bCs/>
            <w:color w:val="000000"/>
            <w:szCs w:val="24"/>
            <w:lang w:val="en-US" w:eastAsia="zh-CN"/>
          </w:rPr>
          <w:t>IMS Restoration Procedures</w:t>
        </w:r>
      </w:ins>
    </w:p>
    <w:p w:rsidR="00395223" w:rsidRDefault="00395223" w:rsidP="00395223">
      <w:pPr>
        <w:widowControl w:val="0"/>
        <w:tabs>
          <w:tab w:val="clear" w:pos="1134"/>
          <w:tab w:val="clear" w:pos="1871"/>
          <w:tab w:val="clear" w:pos="2268"/>
          <w:tab w:val="left" w:pos="90"/>
        </w:tabs>
        <w:overflowPunct/>
        <w:spacing w:before="0"/>
        <w:textAlignment w:val="auto"/>
        <w:rPr>
          <w:ins w:id="1349" w:author="Romano Giovanni" w:date="2017-10-23T22:14:00Z"/>
          <w:rFonts w:eastAsia="SimSun"/>
          <w:color w:val="000000"/>
          <w:szCs w:val="24"/>
          <w:lang w:val="en-US" w:eastAsia="zh-CN"/>
        </w:rPr>
      </w:pPr>
      <w:ins w:id="1350" w:author="Romano Giovanni" w:date="2017-10-23T22:14:00Z">
        <w:r w:rsidRPr="00CF3217">
          <w:rPr>
            <w:rFonts w:eastAsia="SimSun"/>
            <w:color w:val="000000"/>
            <w:szCs w:val="24"/>
            <w:lang w:val="en-US" w:eastAsia="zh-CN"/>
          </w:rPr>
          <w:t>This document specifies the IMS procedures required to handle a S-CSCF service interruption scenario with minimum impact to the service to the end user.</w:t>
        </w:r>
      </w:ins>
    </w:p>
    <w:p w:rsidR="00395223" w:rsidRPr="002D5C5B" w:rsidRDefault="00395223" w:rsidP="00395223">
      <w:pPr>
        <w:pStyle w:val="Titolo5"/>
        <w:rPr>
          <w:ins w:id="1351" w:author="Romano Giovanni" w:date="2017-10-23T22:14:00Z"/>
          <w:rFonts w:eastAsia="SimSun"/>
          <w:bCs/>
          <w:color w:val="000000"/>
          <w:szCs w:val="24"/>
          <w:lang w:val="en-US" w:eastAsia="zh-CN"/>
        </w:rPr>
      </w:pPr>
      <w:ins w:id="135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12.3.7</w:t>
        </w:r>
      </w:ins>
      <w:ins w:id="1353" w:author="Romano Giovanni" w:date="2017-10-24T20:28:00Z">
        <w:r w:rsidR="0094126C">
          <w:rPr>
            <w:rFonts w:eastAsia="SimSun"/>
            <w:bCs/>
            <w:color w:val="000000"/>
            <w:szCs w:val="24"/>
            <w:lang w:val="en-US" w:eastAsia="zh-CN"/>
          </w:rPr>
          <w:t>7</w:t>
        </w:r>
      </w:ins>
      <w:ins w:id="1354" w:author="Romano Giovanni" w:date="2017-10-23T22:14:00Z">
        <w:r w:rsidRPr="00CF3217">
          <w:rPr>
            <w:rFonts w:eastAsia="SimSun"/>
            <w:bCs/>
            <w:color w:val="000000"/>
            <w:szCs w:val="24"/>
            <w:lang w:val="en-US" w:eastAsia="zh-CN"/>
          </w:rPr>
          <w:tab/>
          <w:t>TS 23.401</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355" w:author="Romano Giovanni" w:date="2017-10-23T22:14:00Z"/>
          <w:rFonts w:eastAsia="SimSun"/>
          <w:b/>
          <w:bCs/>
          <w:color w:val="000000"/>
          <w:sz w:val="30"/>
          <w:szCs w:val="30"/>
          <w:lang w:val="en-US" w:eastAsia="zh-CN"/>
        </w:rPr>
      </w:pPr>
      <w:ins w:id="1356" w:author="Romano Giovanni" w:date="2017-10-23T22:14:00Z">
        <w:r w:rsidRPr="00CF3217">
          <w:rPr>
            <w:rFonts w:eastAsia="SimSun"/>
            <w:b/>
            <w:bCs/>
            <w:color w:val="000000"/>
            <w:szCs w:val="24"/>
            <w:lang w:val="en-US" w:eastAsia="zh-CN"/>
          </w:rPr>
          <w:t>General Packet Radio Service (GPRS) enhancements for Evolved Universal Terrestrial Radio Access Network (E-UTRAN) access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57" w:author="Romano Giovanni" w:date="2017-10-23T22:14:00Z"/>
          <w:rFonts w:eastAsia="SimSun"/>
          <w:color w:val="000000"/>
          <w:sz w:val="27"/>
          <w:szCs w:val="27"/>
          <w:lang w:val="en-US" w:eastAsia="zh-CN"/>
        </w:rPr>
      </w:pPr>
      <w:ins w:id="1358" w:author="Romano Giovanni" w:date="2017-10-23T22:14:00Z">
        <w:r w:rsidRPr="00CF3217">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ins>
    </w:p>
    <w:p w:rsidR="00395223" w:rsidRPr="002D5C5B" w:rsidRDefault="00395223" w:rsidP="00395223">
      <w:pPr>
        <w:pStyle w:val="Titolo5"/>
        <w:rPr>
          <w:ins w:id="1359" w:author="Romano Giovanni" w:date="2017-10-23T22:14:00Z"/>
          <w:rFonts w:eastAsia="SimSun"/>
          <w:bCs/>
          <w:color w:val="000000"/>
          <w:szCs w:val="24"/>
          <w:lang w:val="en-US" w:eastAsia="zh-CN"/>
        </w:rPr>
      </w:pPr>
      <w:ins w:id="1360"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12.3.7</w:t>
        </w:r>
      </w:ins>
      <w:ins w:id="1361" w:author="Romano Giovanni" w:date="2017-10-24T20:28:00Z">
        <w:r w:rsidR="0094126C">
          <w:rPr>
            <w:rFonts w:eastAsia="SimSun"/>
            <w:bCs/>
            <w:color w:val="000000"/>
            <w:szCs w:val="24"/>
            <w:lang w:val="en-US" w:eastAsia="zh-CN"/>
          </w:rPr>
          <w:t>8</w:t>
        </w:r>
      </w:ins>
      <w:ins w:id="1362" w:author="Romano Giovanni" w:date="2017-10-23T22:14:00Z">
        <w:r w:rsidRPr="00CF3217">
          <w:rPr>
            <w:rFonts w:eastAsia="SimSun"/>
            <w:bCs/>
            <w:color w:val="000000"/>
            <w:szCs w:val="24"/>
            <w:lang w:val="en-US" w:eastAsia="zh-CN"/>
          </w:rPr>
          <w:tab/>
          <w:t>TS 23.402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363" w:author="Romano Giovanni" w:date="2017-10-23T22:14:00Z"/>
          <w:rFonts w:eastAsia="SimSun"/>
          <w:b/>
          <w:bCs/>
          <w:color w:val="000000"/>
          <w:sz w:val="30"/>
          <w:szCs w:val="30"/>
          <w:lang w:val="en-US" w:eastAsia="zh-CN"/>
        </w:rPr>
      </w:pPr>
      <w:ins w:id="1364" w:author="Romano Giovanni" w:date="2017-10-23T22:14:00Z">
        <w:r w:rsidRPr="00CF3217">
          <w:rPr>
            <w:rFonts w:eastAsia="SimSun"/>
            <w:b/>
            <w:bCs/>
            <w:color w:val="000000"/>
            <w:szCs w:val="24"/>
            <w:lang w:val="en-US" w:eastAsia="zh-CN"/>
          </w:rPr>
          <w:t>Architecture enhancements for non-3GPP accesses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65" w:author="Romano Giovanni" w:date="2017-10-23T22:14:00Z"/>
          <w:rFonts w:eastAsia="SimSun"/>
          <w:color w:val="000000"/>
          <w:sz w:val="27"/>
          <w:szCs w:val="27"/>
          <w:lang w:val="en-US" w:eastAsia="zh-CN"/>
        </w:rPr>
      </w:pPr>
      <w:ins w:id="1366" w:author="Romano Giovanni" w:date="2017-10-23T22:14:00Z">
        <w:r w:rsidRPr="00CF3217">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ins>
    </w:p>
    <w:p w:rsidR="00395223" w:rsidRPr="002D5C5B" w:rsidRDefault="00395223" w:rsidP="00395223">
      <w:pPr>
        <w:pStyle w:val="Titolo5"/>
        <w:rPr>
          <w:ins w:id="1367" w:author="Romano Giovanni" w:date="2017-10-23T22:14:00Z"/>
          <w:rFonts w:eastAsia="SimSun"/>
          <w:bCs/>
          <w:color w:val="000000"/>
          <w:szCs w:val="24"/>
          <w:lang w:val="en-US" w:eastAsia="zh-CN"/>
        </w:rPr>
      </w:pPr>
      <w:ins w:id="1368" w:author="Romano Giovanni" w:date="2017-10-23T22:14: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12.3.</w:t>
        </w:r>
      </w:ins>
      <w:ins w:id="1369" w:author="Romano Giovanni" w:date="2017-10-24T20:28:00Z">
        <w:r w:rsidR="0094126C">
          <w:rPr>
            <w:rFonts w:eastAsia="SimSun"/>
            <w:bCs/>
            <w:color w:val="000000"/>
            <w:szCs w:val="24"/>
            <w:lang w:val="en-US" w:eastAsia="zh-CN"/>
          </w:rPr>
          <w:t>79</w:t>
        </w:r>
      </w:ins>
      <w:ins w:id="1370" w:author="Romano Giovanni" w:date="2017-10-23T22:14:00Z">
        <w:r w:rsidRPr="00CF3217">
          <w:rPr>
            <w:rFonts w:eastAsia="SimSun"/>
            <w:bCs/>
            <w:color w:val="000000"/>
            <w:szCs w:val="24"/>
            <w:lang w:val="en-US" w:eastAsia="zh-CN"/>
          </w:rPr>
          <w:tab/>
          <w:t>TS 23.468</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371" w:author="Romano Giovanni" w:date="2017-10-23T22:14:00Z"/>
          <w:rFonts w:eastAsia="SimSun"/>
          <w:b/>
          <w:bCs/>
          <w:color w:val="000000"/>
          <w:sz w:val="30"/>
          <w:szCs w:val="30"/>
          <w:lang w:val="en-US" w:eastAsia="zh-CN"/>
        </w:rPr>
      </w:pPr>
      <w:ins w:id="1372" w:author="Romano Giovanni" w:date="2017-10-23T22:14:00Z">
        <w:r w:rsidRPr="00CF3217">
          <w:rPr>
            <w:rFonts w:eastAsia="SimSun"/>
            <w:b/>
            <w:bCs/>
            <w:color w:val="000000"/>
            <w:szCs w:val="24"/>
            <w:lang w:val="en-US" w:eastAsia="zh-CN"/>
          </w:rPr>
          <w:t xml:space="preserve">Group Communication System Enablers for LTE (GCSE_LTE); Stage 2 </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73" w:author="Romano Giovanni" w:date="2017-10-23T22:14:00Z"/>
          <w:rFonts w:eastAsia="SimSun"/>
          <w:color w:val="000000"/>
          <w:szCs w:val="24"/>
          <w:lang w:val="en-US" w:eastAsia="zh-CN"/>
        </w:rPr>
      </w:pPr>
      <w:ins w:id="1374" w:author="Romano Giovanni" w:date="2017-10-23T22:14:00Z">
        <w:r w:rsidRPr="00CF3217">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75" w:author="Romano Giovanni" w:date="2017-10-23T22:14:00Z"/>
          <w:rFonts w:eastAsia="SimSun"/>
          <w:color w:val="000000"/>
          <w:szCs w:val="24"/>
          <w:lang w:val="en-US" w:eastAsia="zh-CN"/>
        </w:rPr>
      </w:pPr>
      <w:ins w:id="1376" w:author="Romano Giovanni" w:date="2017-10-23T22:14:00Z">
        <w:r w:rsidRPr="00CF3217">
          <w:rPr>
            <w:rFonts w:eastAsia="SimSun"/>
            <w:color w:val="000000"/>
            <w:szCs w:val="24"/>
            <w:lang w:val="en-US" w:eastAsia="zh-CN"/>
          </w:rPr>
          <w:t xml:space="preserve">The group communication system is represented by an Application Server (GCS AS) using the 3GPP system provided enablers for transferring its </w:t>
        </w:r>
        <w:r w:rsidRPr="00CF3217">
          <w:rPr>
            <w:rFonts w:eastAsia="SimSun"/>
            <w:color w:val="000000"/>
            <w:szCs w:val="24"/>
            <w:lang w:val="en-US" w:eastAsia="zh-CN"/>
          </w:rPr>
          <w:lastRenderedPageBreak/>
          <w:t xml:space="preserve">application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and for delivering application data, e.g. media data, to a group of UEs either (</w:t>
        </w:r>
        <w:proofErr w:type="spellStart"/>
        <w:r w:rsidRPr="00CF3217">
          <w:rPr>
            <w:rFonts w:eastAsia="SimSun"/>
            <w:color w:val="000000"/>
            <w:szCs w:val="24"/>
            <w:lang w:val="en-US" w:eastAsia="zh-CN"/>
          </w:rPr>
          <w:t>i</w:t>
        </w:r>
        <w:proofErr w:type="spellEnd"/>
        <w:r w:rsidRPr="00CF3217">
          <w:rPr>
            <w:rFonts w:eastAsia="SimSun"/>
            <w:color w:val="000000"/>
            <w:szCs w:val="24"/>
            <w:lang w:val="en-US" w:eastAsia="zh-CN"/>
          </w:rPr>
          <w:t>) over MBMS Bearer Services using the Broadcast Mode of MBMS (TS 23.246); or (ii) over EPS Bearers; or (iii) over both MBMS and EPS bearer services.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77" w:author="Romano Giovanni" w:date="2017-10-23T22:14:00Z"/>
          <w:rFonts w:eastAsia="SimSun"/>
          <w:color w:val="000000"/>
          <w:szCs w:val="24"/>
          <w:lang w:val="en-US" w:eastAsia="zh-CN"/>
        </w:rPr>
      </w:pPr>
      <w:ins w:id="1378" w:author="Romano Giovanni" w:date="2017-10-23T22:14:00Z">
        <w:r w:rsidRPr="00CF3217">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79" w:author="Romano Giovanni" w:date="2017-10-23T22:14:00Z"/>
          <w:rFonts w:eastAsia="SimSun"/>
          <w:color w:val="000000"/>
          <w:szCs w:val="24"/>
          <w:lang w:val="en-US" w:eastAsia="zh-CN"/>
        </w:rPr>
      </w:pPr>
      <w:ins w:id="1380" w:author="Romano Giovanni" w:date="2017-10-23T22:14:00Z">
        <w:r w:rsidRPr="00CF3217">
          <w:rPr>
            <w:rFonts w:eastAsia="SimSun"/>
            <w:color w:val="000000"/>
            <w:szCs w:val="24"/>
            <w:lang w:val="en-US" w:eastAsia="zh-CN"/>
          </w:rPr>
          <w:t>Application level interactions between the UE and the GCS Application Server are out of scope of this specification.</w:t>
        </w:r>
      </w:ins>
    </w:p>
    <w:p w:rsidR="00395223" w:rsidRPr="002D5C5B" w:rsidRDefault="00395223" w:rsidP="00395223">
      <w:pPr>
        <w:pStyle w:val="Titolo5"/>
        <w:rPr>
          <w:ins w:id="1381" w:author="Romano Giovanni" w:date="2017-10-23T22:14:00Z"/>
          <w:rFonts w:eastAsia="SimSun"/>
          <w:bCs/>
          <w:color w:val="000000"/>
          <w:szCs w:val="24"/>
          <w:lang w:val="en-US" w:eastAsia="zh-CN"/>
        </w:rPr>
      </w:pPr>
      <w:ins w:id="1382" w:author="Romano Giovanni" w:date="2017-10-23T22:14:00Z">
        <w:r w:rsidRPr="00CF3217">
          <w:rPr>
            <w:rFonts w:eastAsia="SimSun"/>
            <w:bCs/>
            <w:color w:val="000000"/>
            <w:szCs w:val="24"/>
            <w:lang w:val="en-US" w:eastAsia="zh-CN"/>
          </w:rPr>
          <w:t>5.1.2.</w:t>
        </w:r>
        <w:r>
          <w:rPr>
            <w:rFonts w:eastAsia="SimSun"/>
            <w:bCs/>
            <w:color w:val="000000"/>
            <w:szCs w:val="24"/>
            <w:lang w:val="en-US" w:eastAsia="zh-CN"/>
          </w:rPr>
          <w:t>12.3</w:t>
        </w:r>
        <w:r w:rsidRPr="00CF3217">
          <w:rPr>
            <w:rFonts w:eastAsia="SimSun"/>
            <w:bCs/>
            <w:color w:val="000000"/>
            <w:szCs w:val="24"/>
            <w:lang w:val="en-US" w:eastAsia="zh-CN"/>
          </w:rPr>
          <w:t>.</w:t>
        </w:r>
      </w:ins>
      <w:ins w:id="1383" w:author="Romano Giovanni" w:date="2017-10-24T20:28:00Z">
        <w:r w:rsidR="0094126C">
          <w:rPr>
            <w:rFonts w:eastAsia="SimSun"/>
            <w:bCs/>
            <w:color w:val="000000"/>
            <w:szCs w:val="24"/>
            <w:lang w:val="en-US" w:eastAsia="zh-CN"/>
          </w:rPr>
          <w:t>80</w:t>
        </w:r>
      </w:ins>
      <w:ins w:id="1384" w:author="Romano Giovanni" w:date="2017-10-23T22:14:00Z">
        <w:r w:rsidRPr="00CF3217">
          <w:rPr>
            <w:rFonts w:eastAsia="SimSun"/>
            <w:bCs/>
            <w:color w:val="000000"/>
            <w:szCs w:val="24"/>
            <w:lang w:val="en-US" w:eastAsia="zh-CN"/>
          </w:rPr>
          <w:tab/>
          <w:t>TS 23.682</w:t>
        </w:r>
      </w:ins>
    </w:p>
    <w:p w:rsidR="00395223" w:rsidRPr="00CF3217" w:rsidRDefault="00395223" w:rsidP="00395223">
      <w:pPr>
        <w:widowControl w:val="0"/>
        <w:tabs>
          <w:tab w:val="clear" w:pos="1134"/>
          <w:tab w:val="clear" w:pos="1871"/>
          <w:tab w:val="clear" w:pos="2268"/>
          <w:tab w:val="left" w:pos="90"/>
        </w:tabs>
        <w:overflowPunct/>
        <w:spacing w:before="91"/>
        <w:textAlignment w:val="auto"/>
        <w:rPr>
          <w:ins w:id="1385" w:author="Romano Giovanni" w:date="2017-10-23T22:14:00Z"/>
          <w:rFonts w:eastAsia="SimSun"/>
          <w:b/>
          <w:bCs/>
          <w:color w:val="000000"/>
          <w:sz w:val="30"/>
          <w:szCs w:val="30"/>
          <w:lang w:val="en-US" w:eastAsia="zh-CN"/>
        </w:rPr>
      </w:pPr>
      <w:ins w:id="1386" w:author="Romano Giovanni" w:date="2017-10-23T22:14:00Z">
        <w:r w:rsidRPr="00CF3217">
          <w:rPr>
            <w:rFonts w:eastAsia="SimSun"/>
            <w:b/>
            <w:bCs/>
            <w:color w:val="000000"/>
            <w:szCs w:val="24"/>
            <w:lang w:val="en-US" w:eastAsia="zh-CN"/>
          </w:rPr>
          <w:t>Architecture enhancements to facilitate communications with packet data networks and applications</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87" w:author="Romano Giovanni" w:date="2017-10-23T22:14:00Z"/>
          <w:rFonts w:eastAsia="SimSun"/>
          <w:color w:val="000000"/>
          <w:szCs w:val="24"/>
          <w:lang w:val="en-US" w:eastAsia="zh-CN"/>
        </w:rPr>
      </w:pPr>
      <w:ins w:id="1388" w:author="Romano Giovanni" w:date="2017-10-23T22:14:00Z">
        <w:r w:rsidRPr="00CF3217">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 </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89" w:author="Romano Giovanni" w:date="2017-10-23T22:14:00Z"/>
          <w:rFonts w:eastAsia="SimSun"/>
          <w:color w:val="000000"/>
          <w:szCs w:val="24"/>
          <w:lang w:val="en-US" w:eastAsia="zh-CN"/>
        </w:rPr>
      </w:pPr>
      <w:ins w:id="1390" w:author="Romano Giovanni" w:date="2017-10-23T22:14:00Z">
        <w:r w:rsidRPr="00CF3217">
          <w:rPr>
            <w:rFonts w:eastAsia="SimSun"/>
            <w:color w:val="000000"/>
            <w:szCs w:val="24"/>
            <w:lang w:val="en-US" w:eastAsia="zh-CN"/>
          </w:rPr>
          <w:t xml:space="preserve">–   Device triggering by applications/servers (e.g.: MTC applications on the (external) network/MTC servers). </w:t>
        </w:r>
      </w:ins>
    </w:p>
    <w:p w:rsidR="00395223" w:rsidRPr="00CF3217" w:rsidRDefault="00395223" w:rsidP="00395223">
      <w:pPr>
        <w:widowControl w:val="0"/>
        <w:tabs>
          <w:tab w:val="clear" w:pos="1134"/>
          <w:tab w:val="clear" w:pos="1871"/>
          <w:tab w:val="clear" w:pos="2268"/>
          <w:tab w:val="left" w:pos="90"/>
        </w:tabs>
        <w:overflowPunct/>
        <w:spacing w:before="0"/>
        <w:textAlignment w:val="auto"/>
        <w:rPr>
          <w:ins w:id="1391" w:author="Romano Giovanni" w:date="2017-10-23T22:14:00Z"/>
          <w:rFonts w:eastAsia="SimSun"/>
          <w:color w:val="000000"/>
          <w:sz w:val="27"/>
          <w:szCs w:val="27"/>
          <w:lang w:val="en-US" w:eastAsia="zh-CN"/>
        </w:rPr>
      </w:pPr>
      <w:ins w:id="1392" w:author="Romano Giovanni" w:date="2017-10-23T22:14:00Z">
        <w:r w:rsidRPr="00CF3217">
          <w:rPr>
            <w:rFonts w:eastAsia="SimSun"/>
            <w:color w:val="000000"/>
            <w:szCs w:val="24"/>
            <w:lang w:val="en-US" w:eastAsia="zh-CN"/>
          </w:rPr>
          <w:t>–   PS-Only support with and without MSISDN.</w:t>
        </w:r>
      </w:ins>
    </w:p>
    <w:p w:rsidR="00B916D3" w:rsidRDefault="00B916D3" w:rsidP="00B916D3">
      <w:pPr>
        <w:pStyle w:val="Titolo4"/>
        <w:rPr>
          <w:ins w:id="1393" w:author="Romano Giovanni" w:date="2017-10-23T17:50:00Z"/>
        </w:rPr>
      </w:pPr>
      <w:ins w:id="1394" w:author="Romano Giovanni" w:date="2017-10-23T17:49:00Z">
        <w:r>
          <w:rPr>
            <w:rFonts w:eastAsia="SimSun"/>
            <w:bCs/>
            <w:color w:val="000000"/>
            <w:szCs w:val="24"/>
            <w:lang w:val="en-US" w:eastAsia="zh-CN"/>
          </w:rPr>
          <w:t>5.1.2.</w:t>
        </w:r>
      </w:ins>
      <w:ins w:id="1395" w:author="Romano Giovanni" w:date="2017-10-23T20:43:00Z">
        <w:r w:rsidR="00E64DB4">
          <w:rPr>
            <w:rFonts w:eastAsia="SimSun"/>
            <w:bCs/>
            <w:color w:val="000000"/>
            <w:szCs w:val="24"/>
            <w:lang w:val="en-US" w:eastAsia="zh-CN"/>
          </w:rPr>
          <w:t>12.4</w:t>
        </w:r>
      </w:ins>
      <w:ins w:id="1396" w:author="Romano Giovanni" w:date="2017-10-23T17:49:00Z">
        <w:r>
          <w:rPr>
            <w:rFonts w:eastAsia="SimSun"/>
            <w:bCs/>
            <w:color w:val="000000"/>
            <w:szCs w:val="24"/>
            <w:lang w:val="en-US" w:eastAsia="zh-CN"/>
          </w:rPr>
          <w:tab/>
        </w:r>
      </w:ins>
      <w:ins w:id="1397" w:author="Romano Giovanni" w:date="2017-10-23T17:50:00Z">
        <w:r>
          <w:t>Signalling protocols ("stage 3") - user equipment to network</w:t>
        </w:r>
      </w:ins>
    </w:p>
    <w:p w:rsidR="002051B4" w:rsidRPr="002D5C5B" w:rsidRDefault="002051B4" w:rsidP="002051B4">
      <w:pPr>
        <w:pStyle w:val="Titolo5"/>
        <w:rPr>
          <w:ins w:id="1398" w:author="Romano Giovanni" w:date="2017-10-23T20:01:00Z"/>
          <w:rFonts w:eastAsia="SimSun"/>
          <w:bCs/>
          <w:color w:val="000000"/>
          <w:szCs w:val="24"/>
          <w:lang w:val="en-US" w:eastAsia="zh-CN"/>
        </w:rPr>
      </w:pPr>
      <w:ins w:id="1399" w:author="Romano Giovanni" w:date="2017-10-23T20:01:00Z">
        <w:r w:rsidRPr="00CF3217">
          <w:rPr>
            <w:rFonts w:eastAsia="SimSun"/>
            <w:bCs/>
            <w:color w:val="000000"/>
            <w:szCs w:val="24"/>
            <w:lang w:val="en-US" w:eastAsia="zh-CN"/>
          </w:rPr>
          <w:t>5.1.2.</w:t>
        </w:r>
      </w:ins>
      <w:ins w:id="1400" w:author="Romano Giovanni" w:date="2017-10-23T20:44:00Z">
        <w:r w:rsidR="00E64DB4">
          <w:rPr>
            <w:rFonts w:eastAsia="SimSun"/>
            <w:bCs/>
            <w:color w:val="000000"/>
            <w:szCs w:val="24"/>
            <w:lang w:val="en-US" w:eastAsia="zh-CN"/>
          </w:rPr>
          <w:t>12.4.</w:t>
        </w:r>
      </w:ins>
      <w:ins w:id="1401" w:author="Romano Giovanni" w:date="2017-10-23T20:01:00Z">
        <w:r>
          <w:rPr>
            <w:rFonts w:eastAsia="SimSun"/>
            <w:bCs/>
            <w:color w:val="000000"/>
            <w:szCs w:val="24"/>
            <w:lang w:val="en-US" w:eastAsia="zh-CN"/>
          </w:rPr>
          <w:t>1</w:t>
        </w:r>
        <w:r w:rsidRPr="00CF3217">
          <w:rPr>
            <w:rFonts w:eastAsia="SimSun"/>
            <w:bCs/>
            <w:color w:val="000000"/>
            <w:szCs w:val="24"/>
            <w:lang w:val="en-US" w:eastAsia="zh-CN"/>
          </w:rPr>
          <w:tab/>
          <w:t>TS 24.002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02" w:author="Romano Giovanni" w:date="2017-10-23T20:01:00Z"/>
          <w:rFonts w:eastAsia="SimSun"/>
          <w:b/>
          <w:bCs/>
          <w:color w:val="000000"/>
          <w:sz w:val="30"/>
          <w:szCs w:val="30"/>
          <w:lang w:val="en-US" w:eastAsia="zh-CN"/>
        </w:rPr>
      </w:pPr>
      <w:ins w:id="1403" w:author="Romano Giovanni" w:date="2017-10-23T20:01:00Z">
        <w:r w:rsidRPr="00CF3217">
          <w:rPr>
            <w:rFonts w:eastAsia="SimSun"/>
            <w:b/>
            <w:bCs/>
            <w:color w:val="000000"/>
            <w:szCs w:val="24"/>
            <w:lang w:val="en-US" w:eastAsia="zh-CN"/>
          </w:rPr>
          <w:t>GSM – UMTS Public Land Mobile Network (PLMN) Access Reference Configuration</w:t>
        </w:r>
      </w:ins>
    </w:p>
    <w:p w:rsidR="002051B4" w:rsidRDefault="002051B4" w:rsidP="002051B4">
      <w:pPr>
        <w:widowControl w:val="0"/>
        <w:tabs>
          <w:tab w:val="clear" w:pos="1134"/>
          <w:tab w:val="clear" w:pos="1871"/>
          <w:tab w:val="clear" w:pos="2268"/>
          <w:tab w:val="left" w:pos="90"/>
        </w:tabs>
        <w:overflowPunct/>
        <w:spacing w:before="0"/>
        <w:textAlignment w:val="auto"/>
        <w:rPr>
          <w:ins w:id="1404" w:author="Romano Giovanni" w:date="2017-10-23T20:01:00Z"/>
          <w:rFonts w:eastAsia="SimSun"/>
          <w:color w:val="000000"/>
          <w:szCs w:val="24"/>
          <w:lang w:val="en-US" w:eastAsia="zh-CN"/>
        </w:rPr>
      </w:pPr>
      <w:ins w:id="1405" w:author="Romano Giovanni" w:date="2017-10-23T20:01:00Z">
        <w:r w:rsidRPr="00CF3217">
          <w:rPr>
            <w:rFonts w:eastAsia="SimSun"/>
            <w:color w:val="000000"/>
            <w:szCs w:val="24"/>
            <w:lang w:val="en-US" w:eastAsia="zh-CN"/>
          </w:rPr>
          <w:t xml:space="preserve">This document describes the reference configuration for access to a PLMN. A user accesses a PLMN via a number of interfaces, including the MS_BS </w:t>
        </w:r>
        <w:r w:rsidRPr="00CF3217">
          <w:rPr>
            <w:rFonts w:eastAsia="SimSun"/>
            <w:color w:val="000000"/>
            <w:szCs w:val="24"/>
            <w:lang w:val="en-US" w:eastAsia="zh-CN"/>
          </w:rPr>
          <w:br/>
          <w:t xml:space="preserve">(in A/Gb mode and GERAN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UE-UTRAN (in UTRAN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and UE-E-UTRAN interface. The purpose of this document is to indicate the possible access arrangements that may be used in conjunction with the MS-BS (in A/Gb mode and GERAN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UE-UTRAN (in UTRAN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and UE-E – UTRAN interface.</w:t>
        </w:r>
      </w:ins>
    </w:p>
    <w:p w:rsidR="002051B4" w:rsidRPr="002D5C5B" w:rsidRDefault="002051B4" w:rsidP="002051B4">
      <w:pPr>
        <w:pStyle w:val="Titolo5"/>
        <w:rPr>
          <w:ins w:id="1406" w:author="Romano Giovanni" w:date="2017-10-23T20:01:00Z"/>
          <w:rFonts w:eastAsia="SimSun"/>
          <w:bCs/>
          <w:color w:val="000000"/>
          <w:szCs w:val="24"/>
          <w:lang w:val="en-US" w:eastAsia="zh-CN"/>
        </w:rPr>
      </w:pPr>
      <w:ins w:id="1407" w:author="Romano Giovanni" w:date="2017-10-23T20:01:00Z">
        <w:r w:rsidRPr="00CF3217">
          <w:rPr>
            <w:rFonts w:eastAsia="SimSun"/>
            <w:bCs/>
            <w:color w:val="000000"/>
            <w:szCs w:val="24"/>
            <w:lang w:val="en-US" w:eastAsia="zh-CN"/>
          </w:rPr>
          <w:t>5.1.2.</w:t>
        </w:r>
      </w:ins>
      <w:ins w:id="1408" w:author="Romano Giovanni" w:date="2017-10-23T20:44:00Z">
        <w:r w:rsidR="00E64DB4">
          <w:rPr>
            <w:rFonts w:eastAsia="SimSun"/>
            <w:bCs/>
            <w:color w:val="000000"/>
            <w:szCs w:val="24"/>
            <w:lang w:val="en-US" w:eastAsia="zh-CN"/>
          </w:rPr>
          <w:t>12.4.</w:t>
        </w:r>
      </w:ins>
      <w:ins w:id="1409" w:author="Romano Giovanni" w:date="2017-10-23T20:01:00Z">
        <w:r>
          <w:rPr>
            <w:rFonts w:eastAsia="SimSun"/>
            <w:bCs/>
            <w:color w:val="000000"/>
            <w:szCs w:val="24"/>
            <w:lang w:val="en-US" w:eastAsia="zh-CN"/>
          </w:rPr>
          <w:t>2</w:t>
        </w:r>
        <w:r w:rsidRPr="00CF3217">
          <w:rPr>
            <w:rFonts w:eastAsia="SimSun"/>
            <w:bCs/>
            <w:color w:val="000000"/>
            <w:szCs w:val="24"/>
            <w:lang w:val="en-US" w:eastAsia="zh-CN"/>
          </w:rPr>
          <w:tab/>
          <w:t>TS 24.007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10" w:author="Romano Giovanni" w:date="2017-10-23T20:01:00Z"/>
          <w:rFonts w:eastAsia="SimSun"/>
          <w:b/>
          <w:bCs/>
          <w:color w:val="000000"/>
          <w:sz w:val="30"/>
          <w:szCs w:val="30"/>
          <w:lang w:val="en-US" w:eastAsia="zh-CN"/>
        </w:rPr>
      </w:pPr>
      <w:ins w:id="1411" w:author="Romano Giovanni" w:date="2017-10-23T20:01:00Z">
        <w:r w:rsidRPr="00CF3217">
          <w:rPr>
            <w:rFonts w:eastAsia="SimSun"/>
            <w:b/>
            <w:bCs/>
            <w:color w:val="000000"/>
            <w:szCs w:val="24"/>
            <w:lang w:val="en-US" w:eastAsia="zh-CN"/>
          </w:rPr>
          <w:t xml:space="preserve">Mobile radio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layer 3; General Aspects</w:t>
        </w:r>
      </w:ins>
    </w:p>
    <w:p w:rsidR="002051B4" w:rsidRDefault="002051B4" w:rsidP="002051B4">
      <w:pPr>
        <w:widowControl w:val="0"/>
        <w:tabs>
          <w:tab w:val="clear" w:pos="1134"/>
          <w:tab w:val="clear" w:pos="1871"/>
          <w:tab w:val="clear" w:pos="2268"/>
          <w:tab w:val="left" w:pos="90"/>
        </w:tabs>
        <w:overflowPunct/>
        <w:spacing w:before="0"/>
        <w:textAlignment w:val="auto"/>
        <w:rPr>
          <w:ins w:id="1412" w:author="Romano Giovanni" w:date="2017-10-23T20:01:00Z"/>
          <w:rFonts w:eastAsia="SimSun"/>
          <w:color w:val="000000"/>
          <w:szCs w:val="24"/>
          <w:lang w:val="en-US" w:eastAsia="zh-CN"/>
        </w:rPr>
      </w:pPr>
      <w:ins w:id="1413" w:author="Romano Giovanni" w:date="2017-10-23T20:01:00Z">
        <w:r w:rsidRPr="00CF3217">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CF3217">
          <w:rPr>
            <w:rFonts w:eastAsia="SimSun"/>
            <w:color w:val="000000"/>
            <w:sz w:val="27"/>
            <w:szCs w:val="27"/>
            <w:lang w:val="en-US" w:eastAsia="zh-CN"/>
          </w:rPr>
          <w:t xml:space="preserve"> </w:t>
        </w:r>
        <w:r w:rsidRPr="00CF3217">
          <w:rPr>
            <w:rFonts w:eastAsia="SimSun"/>
            <w:color w:val="000000"/>
            <w:szCs w:val="24"/>
            <w:lang w:val="en-US" w:eastAsia="zh-CN"/>
          </w:rPr>
          <w:t>Layer 3 protocols.</w:t>
        </w:r>
      </w:ins>
    </w:p>
    <w:p w:rsidR="002051B4" w:rsidRPr="002D5C5B" w:rsidRDefault="002051B4" w:rsidP="002051B4">
      <w:pPr>
        <w:pStyle w:val="Titolo5"/>
        <w:rPr>
          <w:ins w:id="1414" w:author="Romano Giovanni" w:date="2017-10-23T20:01:00Z"/>
          <w:rFonts w:eastAsia="SimSun"/>
          <w:bCs/>
          <w:color w:val="000000"/>
          <w:szCs w:val="24"/>
          <w:lang w:val="en-US" w:eastAsia="zh-CN"/>
        </w:rPr>
      </w:pPr>
      <w:ins w:id="1415" w:author="Romano Giovanni" w:date="2017-10-23T20:01:00Z">
        <w:r w:rsidRPr="00CF3217">
          <w:rPr>
            <w:rFonts w:eastAsia="SimSun"/>
            <w:bCs/>
            <w:color w:val="000000"/>
            <w:szCs w:val="24"/>
            <w:lang w:val="en-US" w:eastAsia="zh-CN"/>
          </w:rPr>
          <w:t>5.1.2.</w:t>
        </w:r>
      </w:ins>
      <w:ins w:id="1416" w:author="Romano Giovanni" w:date="2017-10-23T20:44:00Z">
        <w:r w:rsidR="00E64DB4">
          <w:rPr>
            <w:rFonts w:eastAsia="SimSun"/>
            <w:bCs/>
            <w:color w:val="000000"/>
            <w:szCs w:val="24"/>
            <w:lang w:val="en-US" w:eastAsia="zh-CN"/>
          </w:rPr>
          <w:t>12.4.</w:t>
        </w:r>
      </w:ins>
      <w:ins w:id="1417" w:author="Romano Giovanni" w:date="2017-10-23T20:01:00Z">
        <w:r>
          <w:rPr>
            <w:rFonts w:eastAsia="SimSun"/>
            <w:bCs/>
            <w:color w:val="000000"/>
            <w:szCs w:val="24"/>
            <w:lang w:val="en-US" w:eastAsia="zh-CN"/>
          </w:rPr>
          <w:t>3</w:t>
        </w:r>
        <w:r w:rsidRPr="00CF3217">
          <w:rPr>
            <w:rFonts w:eastAsia="SimSun"/>
            <w:bCs/>
            <w:color w:val="000000"/>
            <w:szCs w:val="24"/>
            <w:lang w:val="en-US" w:eastAsia="zh-CN"/>
          </w:rPr>
          <w:tab/>
          <w:t>TS 24.008</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18" w:author="Romano Giovanni" w:date="2017-10-23T20:01:00Z"/>
          <w:rFonts w:eastAsia="SimSun"/>
          <w:b/>
          <w:bCs/>
          <w:color w:val="000000"/>
          <w:sz w:val="30"/>
          <w:szCs w:val="30"/>
          <w:lang w:val="en-US" w:eastAsia="zh-CN"/>
        </w:rPr>
      </w:pPr>
      <w:ins w:id="1419" w:author="Romano Giovanni" w:date="2017-10-23T20:01:00Z">
        <w:r w:rsidRPr="00CF3217">
          <w:rPr>
            <w:rFonts w:eastAsia="SimSun"/>
            <w:b/>
            <w:bCs/>
            <w:color w:val="000000"/>
            <w:szCs w:val="24"/>
            <w:lang w:val="en-US" w:eastAsia="zh-CN"/>
          </w:rPr>
          <w:t>Mobile radio interface Layer 3 specification; Core network protocols; Stage 3</w:t>
        </w:r>
      </w:ins>
    </w:p>
    <w:p w:rsidR="002051B4" w:rsidRDefault="002051B4" w:rsidP="002051B4">
      <w:pPr>
        <w:widowControl w:val="0"/>
        <w:tabs>
          <w:tab w:val="clear" w:pos="1134"/>
          <w:tab w:val="clear" w:pos="1871"/>
          <w:tab w:val="clear" w:pos="2268"/>
          <w:tab w:val="left" w:pos="90"/>
        </w:tabs>
        <w:overflowPunct/>
        <w:spacing w:before="0"/>
        <w:textAlignment w:val="auto"/>
        <w:rPr>
          <w:ins w:id="1420" w:author="Romano Giovanni" w:date="2017-10-23T20:01:00Z"/>
          <w:rFonts w:eastAsia="SimSun"/>
          <w:color w:val="000000"/>
          <w:szCs w:val="24"/>
          <w:lang w:val="en-US" w:eastAsia="zh-CN"/>
        </w:rPr>
      </w:pPr>
      <w:ins w:id="1421" w:author="Romano Giovanni" w:date="2017-10-23T20:01:00Z">
        <w:r w:rsidRPr="00CF3217">
          <w:rPr>
            <w:rFonts w:eastAsia="SimSun"/>
            <w:color w:val="000000"/>
            <w:szCs w:val="24"/>
            <w:lang w:val="en-US" w:eastAsia="zh-CN"/>
          </w:rPr>
          <w:t xml:space="preserve">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w:t>
        </w:r>
        <w:r w:rsidRPr="00CF3217">
          <w:rPr>
            <w:rFonts w:eastAsia="SimSun"/>
            <w:color w:val="000000"/>
            <w:szCs w:val="24"/>
            <w:lang w:val="en-US" w:eastAsia="zh-CN"/>
          </w:rPr>
          <w:lastRenderedPageBreak/>
          <w:t>GPRS services. MBMS is also added.</w:t>
        </w:r>
      </w:ins>
    </w:p>
    <w:p w:rsidR="002051B4" w:rsidRPr="002D5C5B" w:rsidRDefault="002051B4" w:rsidP="002051B4">
      <w:pPr>
        <w:pStyle w:val="Titolo5"/>
        <w:rPr>
          <w:ins w:id="1422" w:author="Romano Giovanni" w:date="2017-10-23T20:01:00Z"/>
          <w:rFonts w:eastAsia="SimSun"/>
          <w:bCs/>
          <w:color w:val="000000"/>
          <w:szCs w:val="24"/>
          <w:lang w:val="en-US" w:eastAsia="zh-CN"/>
        </w:rPr>
      </w:pPr>
      <w:ins w:id="1423" w:author="Romano Giovanni" w:date="2017-10-23T20:01:00Z">
        <w:r w:rsidRPr="00CF3217">
          <w:rPr>
            <w:rFonts w:eastAsia="SimSun"/>
            <w:bCs/>
            <w:color w:val="000000"/>
            <w:szCs w:val="24"/>
            <w:lang w:val="en-US" w:eastAsia="zh-CN"/>
          </w:rPr>
          <w:t>5.1.2.</w:t>
        </w:r>
      </w:ins>
      <w:ins w:id="1424" w:author="Romano Giovanni" w:date="2017-10-23T20:44:00Z">
        <w:r w:rsidR="00E64DB4">
          <w:rPr>
            <w:rFonts w:eastAsia="SimSun"/>
            <w:bCs/>
            <w:color w:val="000000"/>
            <w:szCs w:val="24"/>
            <w:lang w:val="en-US" w:eastAsia="zh-CN"/>
          </w:rPr>
          <w:t>12.4.</w:t>
        </w:r>
      </w:ins>
      <w:ins w:id="1425" w:author="Romano Giovanni" w:date="2017-10-23T20:01:00Z">
        <w:r>
          <w:rPr>
            <w:rFonts w:eastAsia="SimSun"/>
            <w:bCs/>
            <w:color w:val="000000"/>
            <w:szCs w:val="24"/>
            <w:lang w:val="en-US" w:eastAsia="zh-CN"/>
          </w:rPr>
          <w:t>4</w:t>
        </w:r>
        <w:r w:rsidRPr="00CF3217">
          <w:rPr>
            <w:rFonts w:eastAsia="SimSun"/>
            <w:bCs/>
            <w:color w:val="000000"/>
            <w:szCs w:val="24"/>
            <w:lang w:val="en-US" w:eastAsia="zh-CN"/>
          </w:rPr>
          <w:tab/>
          <w:t>TS 24.010</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26" w:author="Romano Giovanni" w:date="2017-10-23T20:01:00Z"/>
          <w:rFonts w:eastAsia="SimSun"/>
          <w:b/>
          <w:bCs/>
          <w:color w:val="000000"/>
          <w:sz w:val="30"/>
          <w:szCs w:val="30"/>
          <w:lang w:val="en-US" w:eastAsia="zh-CN"/>
        </w:rPr>
      </w:pPr>
      <w:ins w:id="1427" w:author="Romano Giovanni" w:date="2017-10-23T20:01:00Z">
        <w:r w:rsidRPr="00CF3217">
          <w:rPr>
            <w:rFonts w:eastAsia="SimSun"/>
            <w:b/>
            <w:bCs/>
            <w:color w:val="000000"/>
            <w:szCs w:val="24"/>
            <w:lang w:val="en-US" w:eastAsia="zh-CN"/>
          </w:rPr>
          <w:t>Mobile radio interface layer 3; Supplementary services specification; General aspects</w:t>
        </w:r>
      </w:ins>
    </w:p>
    <w:p w:rsidR="002051B4" w:rsidRDefault="002051B4" w:rsidP="002051B4">
      <w:pPr>
        <w:widowControl w:val="0"/>
        <w:tabs>
          <w:tab w:val="clear" w:pos="1134"/>
          <w:tab w:val="clear" w:pos="1871"/>
          <w:tab w:val="clear" w:pos="2268"/>
          <w:tab w:val="left" w:pos="90"/>
        </w:tabs>
        <w:overflowPunct/>
        <w:spacing w:before="0"/>
        <w:textAlignment w:val="auto"/>
        <w:rPr>
          <w:ins w:id="1428" w:author="Romano Giovanni" w:date="2017-10-23T20:01:00Z"/>
          <w:rFonts w:eastAsia="SimSun"/>
          <w:color w:val="000000"/>
          <w:szCs w:val="24"/>
          <w:lang w:val="en-US" w:eastAsia="zh-CN"/>
        </w:rPr>
      </w:pPr>
      <w:ins w:id="1429" w:author="Romano Giovanni" w:date="2017-10-23T20:01:00Z">
        <w:r w:rsidRPr="00CF3217">
          <w:rPr>
            <w:rFonts w:eastAsia="SimSun"/>
            <w:color w:val="000000"/>
            <w:szCs w:val="24"/>
            <w:lang w:val="en-US" w:eastAsia="zh-CN"/>
          </w:rPr>
          <w:t>This specification describes the general aspects of the specification of supplementary services at the Layer 3 radio interface. Details will be specified in other TS.</w:t>
        </w:r>
      </w:ins>
    </w:p>
    <w:p w:rsidR="002051B4" w:rsidRPr="002D5C5B" w:rsidRDefault="002051B4" w:rsidP="002051B4">
      <w:pPr>
        <w:pStyle w:val="Titolo5"/>
        <w:rPr>
          <w:ins w:id="1430" w:author="Romano Giovanni" w:date="2017-10-23T20:01:00Z"/>
          <w:rFonts w:eastAsia="SimSun"/>
          <w:bCs/>
          <w:color w:val="000000"/>
          <w:szCs w:val="24"/>
          <w:lang w:val="en-US" w:eastAsia="zh-CN"/>
        </w:rPr>
      </w:pPr>
      <w:ins w:id="1431" w:author="Romano Giovanni" w:date="2017-10-23T20:01:00Z">
        <w:r w:rsidRPr="00CF3217">
          <w:rPr>
            <w:rFonts w:eastAsia="SimSun"/>
            <w:bCs/>
            <w:color w:val="000000"/>
            <w:szCs w:val="24"/>
            <w:lang w:val="en-US" w:eastAsia="zh-CN"/>
          </w:rPr>
          <w:t>5.1.2.</w:t>
        </w:r>
      </w:ins>
      <w:ins w:id="1432" w:author="Romano Giovanni" w:date="2017-10-23T20:44:00Z">
        <w:r w:rsidR="00E64DB4">
          <w:rPr>
            <w:rFonts w:eastAsia="SimSun"/>
            <w:bCs/>
            <w:color w:val="000000"/>
            <w:szCs w:val="24"/>
            <w:lang w:val="en-US" w:eastAsia="zh-CN"/>
          </w:rPr>
          <w:t>12.4.</w:t>
        </w:r>
      </w:ins>
      <w:ins w:id="1433" w:author="Romano Giovanni" w:date="2017-10-23T20:01:00Z">
        <w:r>
          <w:rPr>
            <w:rFonts w:eastAsia="SimSun"/>
            <w:bCs/>
            <w:color w:val="000000"/>
            <w:szCs w:val="24"/>
            <w:lang w:val="en-US" w:eastAsia="zh-CN"/>
          </w:rPr>
          <w:t>5</w:t>
        </w:r>
        <w:r w:rsidRPr="00CF3217">
          <w:rPr>
            <w:rFonts w:eastAsia="SimSun"/>
            <w:bCs/>
            <w:color w:val="000000"/>
            <w:szCs w:val="24"/>
            <w:lang w:val="en-US" w:eastAsia="zh-CN"/>
          </w:rPr>
          <w:tab/>
          <w:t>TS 24.011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34" w:author="Romano Giovanni" w:date="2017-10-23T20:01:00Z"/>
          <w:rFonts w:eastAsia="SimSun"/>
          <w:b/>
          <w:bCs/>
          <w:color w:val="000000"/>
          <w:sz w:val="30"/>
          <w:szCs w:val="30"/>
          <w:lang w:val="en-US" w:eastAsia="zh-CN"/>
        </w:rPr>
      </w:pPr>
      <w:ins w:id="1435" w:author="Romano Giovanni" w:date="2017-10-23T20:01:00Z">
        <w:r w:rsidRPr="00CF3217">
          <w:rPr>
            <w:rFonts w:eastAsia="SimSun"/>
            <w:b/>
            <w:bCs/>
            <w:color w:val="000000"/>
            <w:szCs w:val="24"/>
            <w:lang w:val="en-US" w:eastAsia="zh-CN"/>
          </w:rPr>
          <w:t>Point-to-Point (PP) Short Message Service (SMS) support on mobile radio interface</w:t>
        </w:r>
      </w:ins>
    </w:p>
    <w:p w:rsidR="002051B4" w:rsidRDefault="002051B4" w:rsidP="002051B4">
      <w:pPr>
        <w:widowControl w:val="0"/>
        <w:tabs>
          <w:tab w:val="clear" w:pos="1134"/>
          <w:tab w:val="clear" w:pos="1871"/>
          <w:tab w:val="clear" w:pos="2268"/>
          <w:tab w:val="left" w:pos="90"/>
        </w:tabs>
        <w:overflowPunct/>
        <w:spacing w:before="0"/>
        <w:textAlignment w:val="auto"/>
        <w:rPr>
          <w:ins w:id="1436" w:author="Romano Giovanni" w:date="2017-10-23T20:01:00Z"/>
          <w:rFonts w:eastAsia="SimSun"/>
          <w:color w:val="000000"/>
          <w:szCs w:val="24"/>
          <w:lang w:val="en-US" w:eastAsia="zh-CN"/>
        </w:rPr>
      </w:pPr>
      <w:ins w:id="1437" w:author="Romano Giovanni" w:date="2017-10-23T20:01:00Z">
        <w:r w:rsidRPr="00CF3217">
          <w:rPr>
            <w:rFonts w:eastAsia="SimSun"/>
            <w:color w:val="000000"/>
            <w:szCs w:val="24"/>
            <w:lang w:val="en-US" w:eastAsia="zh-CN"/>
          </w:rPr>
          <w:t xml:space="preserve">This specification describes the procedures used across the mobile radio interface by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Layer 3 function short message control (SMC) and short message relay (SM-RL) function for both circuit-switched GSM and GPRS.</w:t>
        </w:r>
      </w:ins>
    </w:p>
    <w:p w:rsidR="002051B4" w:rsidRPr="002D5C5B" w:rsidRDefault="002051B4" w:rsidP="002051B4">
      <w:pPr>
        <w:pStyle w:val="Titolo5"/>
        <w:rPr>
          <w:ins w:id="1438" w:author="Romano Giovanni" w:date="2017-10-23T20:01:00Z"/>
          <w:rFonts w:eastAsia="SimSun"/>
          <w:bCs/>
          <w:color w:val="000000"/>
          <w:szCs w:val="24"/>
          <w:lang w:val="en-US" w:eastAsia="zh-CN"/>
        </w:rPr>
      </w:pPr>
      <w:ins w:id="1439" w:author="Romano Giovanni" w:date="2017-10-23T20:01:00Z">
        <w:r w:rsidRPr="00CF3217">
          <w:rPr>
            <w:rFonts w:eastAsia="SimSun"/>
            <w:bCs/>
            <w:color w:val="000000"/>
            <w:szCs w:val="24"/>
            <w:lang w:val="en-US" w:eastAsia="zh-CN"/>
          </w:rPr>
          <w:t>5.1.2.</w:t>
        </w:r>
      </w:ins>
      <w:ins w:id="1440" w:author="Romano Giovanni" w:date="2017-10-23T20:44:00Z">
        <w:r w:rsidR="00E64DB4">
          <w:rPr>
            <w:rFonts w:eastAsia="SimSun"/>
            <w:bCs/>
            <w:color w:val="000000"/>
            <w:szCs w:val="24"/>
            <w:lang w:val="en-US" w:eastAsia="zh-CN"/>
          </w:rPr>
          <w:t>12.4.</w:t>
        </w:r>
      </w:ins>
      <w:ins w:id="1441" w:author="Romano Giovanni" w:date="2017-10-23T20:01:00Z">
        <w:r>
          <w:rPr>
            <w:rFonts w:eastAsia="SimSun"/>
            <w:bCs/>
            <w:color w:val="000000"/>
            <w:szCs w:val="24"/>
            <w:lang w:val="en-US" w:eastAsia="zh-CN"/>
          </w:rPr>
          <w:t>6</w:t>
        </w:r>
        <w:r w:rsidRPr="00CF3217">
          <w:rPr>
            <w:rFonts w:eastAsia="SimSun"/>
            <w:bCs/>
            <w:color w:val="000000"/>
            <w:szCs w:val="24"/>
            <w:lang w:val="en-US" w:eastAsia="zh-CN"/>
          </w:rPr>
          <w:tab/>
          <w:t>TS 24.022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42" w:author="Romano Giovanni" w:date="2017-10-23T20:01:00Z"/>
          <w:rFonts w:eastAsia="SimSun"/>
          <w:b/>
          <w:bCs/>
          <w:color w:val="000000"/>
          <w:sz w:val="30"/>
          <w:szCs w:val="30"/>
          <w:lang w:val="en-US" w:eastAsia="zh-CN"/>
        </w:rPr>
      </w:pPr>
      <w:ins w:id="1443" w:author="Romano Giovanni" w:date="2017-10-23T20:01:00Z">
        <w:r w:rsidRPr="00CF3217">
          <w:rPr>
            <w:rFonts w:eastAsia="SimSun"/>
            <w:b/>
            <w:bCs/>
            <w:color w:val="000000"/>
            <w:szCs w:val="24"/>
            <w:lang w:val="en-US" w:eastAsia="zh-CN"/>
          </w:rPr>
          <w:t>Radio Link Protocol (RLP) for circuit switched bearer and teleservices</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1444" w:author="Romano Giovanni" w:date="2017-10-23T20:01:00Z"/>
          <w:rFonts w:eastAsia="SimSun"/>
          <w:color w:val="000000"/>
          <w:szCs w:val="24"/>
          <w:lang w:val="en-US" w:eastAsia="zh-CN"/>
        </w:rPr>
      </w:pPr>
      <w:ins w:id="1445" w:author="Romano Giovanni" w:date="2017-10-23T20:01:00Z">
        <w:r w:rsidRPr="00CF3217">
          <w:rPr>
            <w:rFonts w:eastAsia="SimSun"/>
            <w:color w:val="000000"/>
            <w:szCs w:val="24"/>
            <w:lang w:val="en-US" w:eastAsia="zh-CN"/>
          </w:rPr>
          <w:t xml:space="preserve">This specification describes the RLP for data transmission over the UMTS public land mobile network (PLMN). RLP covers the Layer 2 functionality of the ISO OSI reference model (IS 7498). </w:t>
        </w:r>
      </w:ins>
    </w:p>
    <w:p w:rsidR="002051B4" w:rsidRDefault="002051B4" w:rsidP="002051B4">
      <w:pPr>
        <w:widowControl w:val="0"/>
        <w:tabs>
          <w:tab w:val="clear" w:pos="1134"/>
          <w:tab w:val="clear" w:pos="1871"/>
          <w:tab w:val="clear" w:pos="2268"/>
          <w:tab w:val="left" w:pos="90"/>
        </w:tabs>
        <w:overflowPunct/>
        <w:spacing w:before="0"/>
        <w:textAlignment w:val="auto"/>
        <w:rPr>
          <w:ins w:id="1446" w:author="Romano Giovanni" w:date="2017-10-23T20:01:00Z"/>
          <w:rFonts w:eastAsia="SimSun"/>
          <w:color w:val="000000"/>
          <w:szCs w:val="24"/>
          <w:lang w:val="en-US" w:eastAsia="zh-CN"/>
        </w:rPr>
      </w:pPr>
      <w:ins w:id="1447" w:author="Romano Giovanni" w:date="2017-10-23T20:01:00Z">
        <w:r w:rsidRPr="00CF3217">
          <w:rPr>
            <w:rFonts w:eastAsia="SimSun"/>
            <w:color w:val="000000"/>
            <w:szCs w:val="24"/>
            <w:lang w:val="en-US" w:eastAsia="zh-CN"/>
          </w:rPr>
          <w:t>It is based on ideas contained in IS 3309, IS 4335 and IS 7809 (HDLC of ISO) as well as</w:t>
        </w:r>
        <w:r w:rsidRPr="00CF3217">
          <w:rPr>
            <w:rFonts w:eastAsia="SimSun"/>
            <w:color w:val="000000"/>
            <w:sz w:val="27"/>
            <w:szCs w:val="27"/>
            <w:lang w:val="en-US" w:eastAsia="zh-CN"/>
          </w:rPr>
          <w:t xml:space="preserve"> </w:t>
        </w:r>
        <w:r w:rsidRPr="00CF3217">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ins>
    </w:p>
    <w:p w:rsidR="002051B4" w:rsidRPr="002D5C5B" w:rsidRDefault="002051B4" w:rsidP="002051B4">
      <w:pPr>
        <w:pStyle w:val="Titolo5"/>
        <w:rPr>
          <w:ins w:id="1448" w:author="Romano Giovanni" w:date="2017-10-23T20:01:00Z"/>
          <w:rFonts w:eastAsia="SimSun"/>
          <w:bCs/>
          <w:color w:val="000000"/>
          <w:szCs w:val="24"/>
          <w:lang w:val="en-US" w:eastAsia="zh-CN"/>
        </w:rPr>
      </w:pPr>
      <w:ins w:id="1449" w:author="Romano Giovanni" w:date="2017-10-23T20:01:00Z">
        <w:r w:rsidRPr="00CF3217">
          <w:rPr>
            <w:rFonts w:eastAsia="SimSun"/>
            <w:bCs/>
            <w:color w:val="000000"/>
            <w:szCs w:val="24"/>
            <w:lang w:val="en-US" w:eastAsia="zh-CN"/>
          </w:rPr>
          <w:t>5.1.2.</w:t>
        </w:r>
      </w:ins>
      <w:ins w:id="1450" w:author="Romano Giovanni" w:date="2017-10-23T20:44:00Z">
        <w:r w:rsidR="00E64DB4">
          <w:rPr>
            <w:rFonts w:eastAsia="SimSun"/>
            <w:bCs/>
            <w:color w:val="000000"/>
            <w:szCs w:val="24"/>
            <w:lang w:val="en-US" w:eastAsia="zh-CN"/>
          </w:rPr>
          <w:t>12.4.</w:t>
        </w:r>
      </w:ins>
      <w:ins w:id="1451" w:author="Romano Giovanni" w:date="2017-10-23T20:01:00Z">
        <w:r>
          <w:rPr>
            <w:rFonts w:eastAsia="SimSun"/>
            <w:bCs/>
            <w:color w:val="000000"/>
            <w:szCs w:val="24"/>
            <w:lang w:val="en-US" w:eastAsia="zh-CN"/>
          </w:rPr>
          <w:t>7</w:t>
        </w:r>
        <w:r w:rsidRPr="00CF3217">
          <w:rPr>
            <w:rFonts w:eastAsia="SimSun"/>
            <w:bCs/>
            <w:color w:val="000000"/>
            <w:szCs w:val="24"/>
            <w:lang w:val="en-US" w:eastAsia="zh-CN"/>
          </w:rPr>
          <w:tab/>
          <w:t>TS 24.080</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52" w:author="Romano Giovanni" w:date="2017-10-23T20:01:00Z"/>
          <w:rFonts w:eastAsia="SimSun"/>
          <w:b/>
          <w:bCs/>
          <w:color w:val="000000"/>
          <w:sz w:val="30"/>
          <w:szCs w:val="30"/>
          <w:lang w:val="en-US" w:eastAsia="zh-CN"/>
        </w:rPr>
      </w:pPr>
      <w:ins w:id="1453" w:author="Romano Giovanni" w:date="2017-10-23T20:01:00Z">
        <w:r w:rsidRPr="00CF3217">
          <w:rPr>
            <w:rFonts w:eastAsia="SimSun"/>
            <w:b/>
            <w:bCs/>
            <w:color w:val="000000"/>
            <w:szCs w:val="24"/>
            <w:lang w:val="en-US" w:eastAsia="zh-CN"/>
          </w:rPr>
          <w:t>Mobile radio interface layer 3 supplementary services specification; Formats and coding</w:t>
        </w:r>
      </w:ins>
    </w:p>
    <w:p w:rsidR="002051B4" w:rsidRDefault="002051B4" w:rsidP="002051B4">
      <w:pPr>
        <w:widowControl w:val="0"/>
        <w:tabs>
          <w:tab w:val="clear" w:pos="1134"/>
          <w:tab w:val="clear" w:pos="1871"/>
          <w:tab w:val="clear" w:pos="2268"/>
          <w:tab w:val="left" w:pos="90"/>
        </w:tabs>
        <w:overflowPunct/>
        <w:spacing w:before="0"/>
        <w:textAlignment w:val="auto"/>
        <w:rPr>
          <w:ins w:id="1454" w:author="Romano Giovanni" w:date="2017-10-23T20:01:00Z"/>
          <w:rFonts w:eastAsia="SimSun"/>
          <w:color w:val="000000"/>
          <w:szCs w:val="24"/>
          <w:lang w:val="en-US" w:eastAsia="zh-CN"/>
        </w:rPr>
      </w:pPr>
      <w:ins w:id="1455" w:author="Romano Giovanni" w:date="2017-10-23T20:01:00Z">
        <w:r w:rsidRPr="00CF3217">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ins>
    </w:p>
    <w:p w:rsidR="002051B4" w:rsidRPr="00F443A1" w:rsidRDefault="002051B4" w:rsidP="002051B4">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1456" w:author="Romano Giovanni" w:date="2017-10-23T20:01:00Z"/>
          <w:rFonts w:eastAsiaTheme="minorEastAsia"/>
          <w:color w:val="000000"/>
          <w:sz w:val="23"/>
          <w:szCs w:val="23"/>
          <w:lang w:val="en-US" w:eastAsia="zh-CN"/>
        </w:rPr>
      </w:pPr>
    </w:p>
    <w:p w:rsidR="002051B4" w:rsidRPr="002D5C5B" w:rsidRDefault="002051B4" w:rsidP="002051B4">
      <w:pPr>
        <w:pStyle w:val="Titolo5"/>
        <w:rPr>
          <w:ins w:id="1457" w:author="Romano Giovanni" w:date="2017-10-23T20:01:00Z"/>
          <w:rFonts w:eastAsia="SimSun"/>
          <w:bCs/>
          <w:color w:val="000000"/>
          <w:szCs w:val="24"/>
          <w:lang w:val="en-US" w:eastAsia="zh-CN"/>
        </w:rPr>
      </w:pPr>
      <w:ins w:id="1458" w:author="Romano Giovanni" w:date="2017-10-23T20:01:00Z">
        <w:r w:rsidRPr="00CF3217">
          <w:rPr>
            <w:rFonts w:eastAsia="SimSun"/>
            <w:bCs/>
            <w:color w:val="000000"/>
            <w:szCs w:val="24"/>
            <w:lang w:val="en-US" w:eastAsia="zh-CN"/>
          </w:rPr>
          <w:t>5.1.2.</w:t>
        </w:r>
      </w:ins>
      <w:ins w:id="1459" w:author="Romano Giovanni" w:date="2017-10-23T20:44:00Z">
        <w:r w:rsidR="00E64DB4">
          <w:rPr>
            <w:rFonts w:eastAsia="SimSun"/>
            <w:bCs/>
            <w:color w:val="000000"/>
            <w:szCs w:val="24"/>
            <w:lang w:val="en-US" w:eastAsia="zh-CN"/>
          </w:rPr>
          <w:t>12.4.</w:t>
        </w:r>
      </w:ins>
      <w:ins w:id="1460" w:author="Romano Giovanni" w:date="2017-10-23T20:01:00Z">
        <w:r>
          <w:rPr>
            <w:rFonts w:eastAsia="SimSun"/>
            <w:bCs/>
            <w:color w:val="000000"/>
            <w:szCs w:val="24"/>
            <w:lang w:val="en-US" w:eastAsia="zh-CN"/>
          </w:rPr>
          <w:t>8</w:t>
        </w:r>
        <w:r w:rsidRPr="00CF3217">
          <w:rPr>
            <w:rFonts w:eastAsia="SimSun"/>
            <w:bCs/>
            <w:color w:val="000000"/>
            <w:szCs w:val="24"/>
            <w:lang w:val="en-US" w:eastAsia="zh-CN"/>
          </w:rPr>
          <w:tab/>
          <w:t>TS 24.081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61" w:author="Romano Giovanni" w:date="2017-10-23T20:01:00Z"/>
          <w:rFonts w:eastAsia="SimSun"/>
          <w:b/>
          <w:bCs/>
          <w:color w:val="000000"/>
          <w:sz w:val="30"/>
          <w:szCs w:val="30"/>
          <w:lang w:val="en-US" w:eastAsia="zh-CN"/>
        </w:rPr>
      </w:pPr>
      <w:ins w:id="1462" w:author="Romano Giovanni" w:date="2017-10-23T20:01:00Z">
        <w:r w:rsidRPr="00CF3217">
          <w:rPr>
            <w:rFonts w:eastAsia="SimSun"/>
            <w:b/>
            <w:bCs/>
            <w:color w:val="000000"/>
            <w:szCs w:val="24"/>
            <w:lang w:val="en-US" w:eastAsia="zh-CN"/>
          </w:rPr>
          <w:t>Line Identification supplementary services; Stage 3</w:t>
        </w:r>
      </w:ins>
    </w:p>
    <w:p w:rsidR="002051B4" w:rsidRPr="00CF3217" w:rsidRDefault="002051B4" w:rsidP="002051B4">
      <w:pPr>
        <w:rPr>
          <w:ins w:id="1463" w:author="Romano Giovanni" w:date="2017-10-23T20:01:00Z"/>
          <w:rFonts w:eastAsia="SimSun"/>
          <w:lang w:val="en-US" w:eastAsia="zh-CN"/>
        </w:rPr>
      </w:pPr>
      <w:ins w:id="1464" w:author="Romano Giovanni" w:date="2017-10-23T20:01:00Z">
        <w:r w:rsidRPr="00CF3217">
          <w:rPr>
            <w:rFonts w:eastAsia="SimSun"/>
            <w:lang w:val="en-US" w:eastAsia="zh-CN"/>
          </w:rPr>
          <w:t>This document specifies the procedures used at the radio interface for normal operation, registration, erasure, activation, deactivation, invocation</w:t>
        </w:r>
        <w:r w:rsidRPr="00CF3217">
          <w:rPr>
            <w:rFonts w:eastAsia="SimSun"/>
            <w:sz w:val="30"/>
            <w:szCs w:val="30"/>
            <w:lang w:val="en-US" w:eastAsia="zh-CN"/>
          </w:rPr>
          <w:t xml:space="preserve"> </w:t>
        </w:r>
        <w:r w:rsidRPr="00CF3217">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w:t>
        </w:r>
        <w:proofErr w:type="spellStart"/>
        <w:r w:rsidRPr="00CF3217">
          <w:rPr>
            <w:rFonts w:eastAsia="SimSun"/>
            <w:lang w:val="en-US" w:eastAsia="zh-CN"/>
          </w:rPr>
          <w:t>signalling</w:t>
        </w:r>
        <w:proofErr w:type="spellEnd"/>
        <w:r w:rsidRPr="00CF3217">
          <w:rPr>
            <w:rFonts w:eastAsia="SimSun"/>
            <w:lang w:val="en-US" w:eastAsia="zh-CN"/>
          </w:rPr>
          <w:t xml:space="preserve"> on the radio interface. </w:t>
        </w:r>
      </w:ins>
    </w:p>
    <w:p w:rsidR="002051B4" w:rsidRPr="00CF3217" w:rsidRDefault="002051B4" w:rsidP="002051B4">
      <w:pPr>
        <w:rPr>
          <w:ins w:id="1465" w:author="Romano Giovanni" w:date="2017-10-23T20:01:00Z"/>
          <w:rFonts w:eastAsia="SimSun"/>
          <w:lang w:val="en-US" w:eastAsia="zh-CN"/>
        </w:rPr>
      </w:pPr>
      <w:ins w:id="1466" w:author="Romano Giovanni" w:date="2017-10-23T20:01:00Z">
        <w:r w:rsidRPr="00CF3217">
          <w:rPr>
            <w:rFonts w:eastAsia="SimSun"/>
            <w:lang w:val="en-US" w:eastAsia="zh-CN"/>
          </w:rPr>
          <w:lastRenderedPageBreak/>
          <w:t>In 3GPP TS 24.010 the general aspects of the specification of supplementary services at the layer 3 radio interface are given. 3GPP TS 24.080 specifies the formats and coding for the supplementary services.</w:t>
        </w:r>
      </w:ins>
    </w:p>
    <w:p w:rsidR="002051B4" w:rsidRPr="00CF3217" w:rsidRDefault="002051B4" w:rsidP="002051B4">
      <w:pPr>
        <w:rPr>
          <w:ins w:id="1467" w:author="Romano Giovanni" w:date="2017-10-23T20:01:00Z"/>
          <w:rFonts w:eastAsia="SimSun"/>
          <w:lang w:val="en-US" w:eastAsia="zh-CN"/>
        </w:rPr>
      </w:pPr>
      <w:ins w:id="1468" w:author="Romano Giovanni" w:date="2017-10-23T20:01:00Z">
        <w:r w:rsidRPr="00CF3217">
          <w:rPr>
            <w:rFonts w:eastAsia="SimSun"/>
            <w:lang w:val="en-US" w:eastAsia="zh-CN"/>
          </w:rPr>
          <w:t xml:space="preserve">Definitions and descriptions of supplementary services are given in 3GPP TS 22.004 and 3GPP TS 22.08x and 3GPP TS 22.09x series. 3GPP TS 22.081 is related specially to line identification supplementary services: </w:t>
        </w:r>
      </w:ins>
    </w:p>
    <w:p w:rsidR="002051B4" w:rsidRPr="00CF3217" w:rsidRDefault="002051B4" w:rsidP="002051B4">
      <w:pPr>
        <w:rPr>
          <w:ins w:id="1469" w:author="Romano Giovanni" w:date="2017-10-23T20:01:00Z"/>
          <w:rFonts w:eastAsia="SimSun"/>
          <w:lang w:val="en-US" w:eastAsia="zh-CN"/>
        </w:rPr>
      </w:pPr>
      <w:ins w:id="1470" w:author="Romano Giovanni" w:date="2017-10-23T20:01:00Z">
        <w:r w:rsidRPr="00CF3217">
          <w:rPr>
            <w:rFonts w:eastAsia="SimSun"/>
            <w:lang w:val="en-US" w:eastAsia="zh-CN"/>
          </w:rPr>
          <w:t xml:space="preserve">–   Calling line identification presentation (CLIP); </w:t>
        </w:r>
      </w:ins>
    </w:p>
    <w:p w:rsidR="002051B4" w:rsidRPr="00CF3217" w:rsidRDefault="002051B4" w:rsidP="002051B4">
      <w:pPr>
        <w:rPr>
          <w:ins w:id="1471" w:author="Romano Giovanni" w:date="2017-10-23T20:01:00Z"/>
          <w:rFonts w:eastAsia="SimSun"/>
          <w:lang w:val="en-US" w:eastAsia="zh-CN"/>
        </w:rPr>
      </w:pPr>
      <w:ins w:id="1472" w:author="Romano Giovanni" w:date="2017-10-23T20:01:00Z">
        <w:r w:rsidRPr="00CF3217">
          <w:rPr>
            <w:rFonts w:eastAsia="SimSun"/>
            <w:lang w:val="en-US" w:eastAsia="zh-CN"/>
          </w:rPr>
          <w:t xml:space="preserve">–   Calling line identification restriction (CLIR); </w:t>
        </w:r>
      </w:ins>
    </w:p>
    <w:p w:rsidR="002051B4" w:rsidRPr="00CF3217" w:rsidRDefault="002051B4" w:rsidP="002051B4">
      <w:pPr>
        <w:rPr>
          <w:ins w:id="1473" w:author="Romano Giovanni" w:date="2017-10-23T20:01:00Z"/>
          <w:rFonts w:eastAsia="SimSun"/>
          <w:lang w:val="en-US" w:eastAsia="zh-CN"/>
        </w:rPr>
      </w:pPr>
      <w:ins w:id="1474" w:author="Romano Giovanni" w:date="2017-10-23T20:01:00Z">
        <w:r w:rsidRPr="00CF3217">
          <w:rPr>
            <w:rFonts w:eastAsia="SimSun"/>
            <w:lang w:val="en-US" w:eastAsia="zh-CN"/>
          </w:rPr>
          <w:t xml:space="preserve">–   Connected line identification presentation (COLP); </w:t>
        </w:r>
      </w:ins>
    </w:p>
    <w:p w:rsidR="002051B4" w:rsidRDefault="002051B4" w:rsidP="002051B4">
      <w:pPr>
        <w:rPr>
          <w:ins w:id="1475" w:author="Romano Giovanni" w:date="2017-10-23T20:01:00Z"/>
          <w:rFonts w:eastAsia="SimSun"/>
          <w:lang w:val="en-US" w:eastAsia="zh-CN"/>
        </w:rPr>
      </w:pPr>
      <w:ins w:id="1476" w:author="Romano Giovanni" w:date="2017-10-23T20:01:00Z">
        <w:r w:rsidRPr="00CF3217">
          <w:rPr>
            <w:rFonts w:eastAsia="SimSun"/>
            <w:lang w:val="en-US" w:eastAsia="zh-CN"/>
          </w:rPr>
          <w:t>–   Connected line identification restriction (COLR).</w:t>
        </w:r>
      </w:ins>
    </w:p>
    <w:p w:rsidR="002051B4" w:rsidRPr="002D5C5B" w:rsidRDefault="002051B4" w:rsidP="002051B4">
      <w:pPr>
        <w:pStyle w:val="Titolo5"/>
        <w:rPr>
          <w:ins w:id="1477" w:author="Romano Giovanni" w:date="2017-10-23T20:01:00Z"/>
          <w:rFonts w:eastAsia="SimSun"/>
          <w:bCs/>
          <w:color w:val="000000"/>
          <w:szCs w:val="24"/>
          <w:lang w:val="en-US" w:eastAsia="zh-CN"/>
        </w:rPr>
      </w:pPr>
      <w:ins w:id="1478" w:author="Romano Giovanni" w:date="2017-10-23T20:01:00Z">
        <w:r w:rsidRPr="00CF3217">
          <w:rPr>
            <w:rFonts w:eastAsia="SimSun"/>
            <w:bCs/>
            <w:color w:val="000000"/>
            <w:szCs w:val="24"/>
            <w:lang w:val="en-US" w:eastAsia="zh-CN"/>
          </w:rPr>
          <w:t>5.1.2.</w:t>
        </w:r>
      </w:ins>
      <w:ins w:id="1479" w:author="Romano Giovanni" w:date="2017-10-23T20:44:00Z">
        <w:r w:rsidR="00E64DB4">
          <w:rPr>
            <w:rFonts w:eastAsia="SimSun"/>
            <w:bCs/>
            <w:color w:val="000000"/>
            <w:szCs w:val="24"/>
            <w:lang w:val="en-US" w:eastAsia="zh-CN"/>
          </w:rPr>
          <w:t>12.4.</w:t>
        </w:r>
      </w:ins>
      <w:ins w:id="1480" w:author="Romano Giovanni" w:date="2017-10-23T20:01:00Z">
        <w:r>
          <w:rPr>
            <w:rFonts w:eastAsia="SimSun"/>
            <w:bCs/>
            <w:color w:val="000000"/>
            <w:szCs w:val="24"/>
            <w:lang w:val="en-US" w:eastAsia="zh-CN"/>
          </w:rPr>
          <w:t>9</w:t>
        </w:r>
        <w:r w:rsidRPr="00CF3217">
          <w:rPr>
            <w:rFonts w:eastAsia="SimSun"/>
            <w:bCs/>
            <w:color w:val="000000"/>
            <w:szCs w:val="24"/>
            <w:lang w:val="en-US" w:eastAsia="zh-CN"/>
          </w:rPr>
          <w:tab/>
          <w:t>TS 24.082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481" w:author="Romano Giovanni" w:date="2017-10-23T20:01:00Z"/>
          <w:rFonts w:eastAsia="SimSun"/>
          <w:b/>
          <w:bCs/>
          <w:color w:val="000000"/>
          <w:sz w:val="30"/>
          <w:szCs w:val="30"/>
          <w:lang w:val="en-US" w:eastAsia="zh-CN"/>
        </w:rPr>
      </w:pPr>
      <w:ins w:id="1482" w:author="Romano Giovanni" w:date="2017-10-23T20:01:00Z">
        <w:r w:rsidRPr="00CF3217">
          <w:rPr>
            <w:rFonts w:eastAsia="SimSun"/>
            <w:b/>
            <w:bCs/>
            <w:color w:val="000000"/>
            <w:szCs w:val="24"/>
            <w:lang w:val="en-US" w:eastAsia="zh-CN"/>
          </w:rPr>
          <w:t>Call Forwarding (CF) supplementary services; Stage 3</w:t>
        </w:r>
      </w:ins>
    </w:p>
    <w:p w:rsidR="002051B4" w:rsidRPr="00CF3217" w:rsidRDefault="002051B4" w:rsidP="002051B4">
      <w:pPr>
        <w:rPr>
          <w:ins w:id="1483" w:author="Romano Giovanni" w:date="2017-10-23T20:01:00Z"/>
          <w:rFonts w:eastAsia="SimSun"/>
          <w:lang w:val="en-US" w:eastAsia="zh-CN"/>
        </w:rPr>
      </w:pPr>
      <w:ins w:id="1484" w:author="Romano Giovanni" w:date="2017-10-23T20:01: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interrogation, and network invocation of call offering supplementary services. </w:t>
        </w:r>
      </w:ins>
    </w:p>
    <w:p w:rsidR="002051B4" w:rsidRPr="00CF3217" w:rsidRDefault="002051B4" w:rsidP="002051B4">
      <w:pPr>
        <w:rPr>
          <w:ins w:id="1485" w:author="Romano Giovanni" w:date="2017-10-23T20:01:00Z"/>
          <w:rFonts w:eastAsia="SimSun"/>
          <w:lang w:val="en-US" w:eastAsia="zh-CN"/>
        </w:rPr>
      </w:pPr>
      <w:ins w:id="1486" w:author="Romano Giovanni" w:date="2017-10-23T20:01:00Z">
        <w:r w:rsidRPr="00CF3217">
          <w:rPr>
            <w:rFonts w:eastAsia="SimSun"/>
            <w:lang w:val="en-US" w:eastAsia="zh-CN"/>
          </w:rPr>
          <w:t>In 3GPP TS 24.010,</w:t>
        </w:r>
        <w:r w:rsidRPr="00CF3217">
          <w:rPr>
            <w:rFonts w:eastAsia="SimSun"/>
            <w:sz w:val="27"/>
            <w:szCs w:val="27"/>
            <w:lang w:val="en-US" w:eastAsia="zh-CN"/>
          </w:rPr>
          <w:t xml:space="preserve"> </w:t>
        </w:r>
        <w:r w:rsidRPr="00CF3217">
          <w:rPr>
            <w:rFonts w:eastAsia="SimSun"/>
            <w:lang w:val="en-US" w:eastAsia="zh-CN"/>
          </w:rPr>
          <w:t xml:space="preserve">the general aspects of the specification of supplementary services at the layer 3 radio interface are given. </w:t>
        </w:r>
      </w:ins>
    </w:p>
    <w:p w:rsidR="002051B4" w:rsidRPr="00CF3217" w:rsidRDefault="002051B4" w:rsidP="002051B4">
      <w:pPr>
        <w:rPr>
          <w:ins w:id="1487" w:author="Romano Giovanni" w:date="2017-10-23T20:01:00Z"/>
          <w:rFonts w:eastAsia="SimSun"/>
          <w:lang w:val="en-US" w:eastAsia="zh-CN"/>
        </w:rPr>
      </w:pPr>
      <w:ins w:id="1488" w:author="Romano Giovanni" w:date="2017-10-23T20:01:00Z">
        <w:r w:rsidRPr="00CF3217">
          <w:rPr>
            <w:rFonts w:eastAsia="SimSun"/>
            <w:lang w:val="en-US" w:eastAsia="zh-CN"/>
          </w:rPr>
          <w:t>3GPP TS 24.080 specifies the formats</w:t>
        </w:r>
        <w:r w:rsidRPr="00CF3217">
          <w:rPr>
            <w:rFonts w:eastAsia="SimSun"/>
            <w:sz w:val="27"/>
            <w:szCs w:val="27"/>
            <w:lang w:val="en-US" w:eastAsia="zh-CN"/>
          </w:rPr>
          <w:t xml:space="preserve"> </w:t>
        </w:r>
        <w:r w:rsidRPr="00CF3217">
          <w:rPr>
            <w:rFonts w:eastAsia="SimSun"/>
            <w:lang w:val="en-US" w:eastAsia="zh-CN"/>
          </w:rPr>
          <w:t xml:space="preserve">and coding for the supplementary services. </w:t>
        </w:r>
      </w:ins>
    </w:p>
    <w:p w:rsidR="002051B4" w:rsidRPr="00CF3217" w:rsidRDefault="002051B4" w:rsidP="002051B4">
      <w:pPr>
        <w:rPr>
          <w:ins w:id="1489" w:author="Romano Giovanni" w:date="2017-10-23T20:01:00Z"/>
          <w:rFonts w:eastAsia="SimSun"/>
          <w:lang w:val="en-US" w:eastAsia="zh-CN"/>
        </w:rPr>
      </w:pPr>
      <w:ins w:id="1490" w:author="Romano Giovanni" w:date="2017-10-23T20:01:00Z">
        <w:r w:rsidRPr="00CF3217">
          <w:rPr>
            <w:rFonts w:eastAsia="SimSun"/>
            <w:lang w:val="en-US" w:eastAsia="zh-CN"/>
          </w:rPr>
          <w:t xml:space="preserve">Definitions and descriptions of supplementary services are given in 3GPP TS 22.004 and 3GPP TS 22.08x and 3GPP TS 22.09x series. 3GPP TS 22.082 is related specially to call offering supplementary services. </w:t>
        </w:r>
      </w:ins>
    </w:p>
    <w:p w:rsidR="002051B4" w:rsidRPr="00CF3217" w:rsidRDefault="002051B4" w:rsidP="002051B4">
      <w:pPr>
        <w:rPr>
          <w:ins w:id="1491" w:author="Romano Giovanni" w:date="2017-10-23T20:01:00Z"/>
          <w:rFonts w:eastAsia="SimSun"/>
          <w:lang w:val="en-US" w:eastAsia="zh-CN"/>
        </w:rPr>
      </w:pPr>
      <w:ins w:id="1492" w:author="Romano Giovanni" w:date="2017-10-23T20:01:00Z">
        <w:r w:rsidRPr="00CF3217">
          <w:rPr>
            <w:rFonts w:eastAsia="SimSun"/>
            <w:lang w:val="en-US" w:eastAsia="zh-CN"/>
          </w:rPr>
          <w:t xml:space="preserve">Technical realization of supplementary services is described in 3GPP TS 23.011 and 3GPP TS 23.08x and 3GPP TS 23.09x series. 3GPP TS 23.082 is related specially to call offering supplementary services. </w:t>
        </w:r>
      </w:ins>
    </w:p>
    <w:p w:rsidR="002051B4" w:rsidRPr="00CF3217" w:rsidRDefault="002051B4" w:rsidP="002051B4">
      <w:pPr>
        <w:rPr>
          <w:ins w:id="1493" w:author="Romano Giovanni" w:date="2017-10-23T20:01:00Z"/>
          <w:rFonts w:eastAsia="SimSun"/>
          <w:lang w:val="en-US" w:eastAsia="zh-CN"/>
        </w:rPr>
      </w:pPr>
      <w:ins w:id="1494" w:author="Romano Giovanni" w:date="2017-10-23T20:01:00Z">
        <w:r w:rsidRPr="00CF3217">
          <w:rPr>
            <w:rFonts w:eastAsia="SimSun"/>
            <w:lang w:val="en-US" w:eastAsia="zh-CN"/>
          </w:rPr>
          <w: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t>
        </w:r>
      </w:ins>
    </w:p>
    <w:p w:rsidR="002051B4" w:rsidRPr="00CF3217" w:rsidRDefault="002051B4" w:rsidP="002051B4">
      <w:pPr>
        <w:rPr>
          <w:ins w:id="1495" w:author="Romano Giovanni" w:date="2017-10-23T20:01:00Z"/>
          <w:rFonts w:eastAsia="SimSun"/>
          <w:lang w:val="en-US" w:eastAsia="zh-CN"/>
        </w:rPr>
      </w:pPr>
      <w:ins w:id="1496" w:author="Romano Giovanni" w:date="2017-10-23T20:01:00Z">
        <w:r w:rsidRPr="00CF3217">
          <w:rPr>
            <w:rFonts w:eastAsia="SimSun"/>
            <w:lang w:val="en-US" w:eastAsia="zh-CN"/>
          </w:rPr>
          <w:t xml:space="preserve">–   Call forwarding unconditional (CFU); </w:t>
        </w:r>
      </w:ins>
    </w:p>
    <w:p w:rsidR="002051B4" w:rsidRPr="00CF3217" w:rsidRDefault="002051B4" w:rsidP="002051B4">
      <w:pPr>
        <w:rPr>
          <w:ins w:id="1497" w:author="Romano Giovanni" w:date="2017-10-23T20:01:00Z"/>
          <w:rFonts w:eastAsia="SimSun"/>
          <w:lang w:val="en-US" w:eastAsia="zh-CN"/>
        </w:rPr>
      </w:pPr>
      <w:ins w:id="1498" w:author="Romano Giovanni" w:date="2017-10-23T20:01:00Z">
        <w:r w:rsidRPr="00CF3217">
          <w:rPr>
            <w:rFonts w:eastAsia="SimSun"/>
            <w:lang w:val="en-US" w:eastAsia="zh-CN"/>
          </w:rPr>
          <w:t xml:space="preserve">–   Call forwarding on mobile subscriber busy (CFB); </w:t>
        </w:r>
      </w:ins>
    </w:p>
    <w:p w:rsidR="002051B4" w:rsidRPr="00CF3217" w:rsidRDefault="002051B4" w:rsidP="002051B4">
      <w:pPr>
        <w:rPr>
          <w:ins w:id="1499" w:author="Romano Giovanni" w:date="2017-10-23T20:01:00Z"/>
          <w:rFonts w:eastAsia="SimSun"/>
          <w:lang w:val="en-US" w:eastAsia="zh-CN"/>
        </w:rPr>
      </w:pPr>
      <w:ins w:id="1500" w:author="Romano Giovanni" w:date="2017-10-23T20:01:00Z">
        <w:r w:rsidRPr="00CF3217">
          <w:rPr>
            <w:rFonts w:eastAsia="SimSun"/>
            <w:lang w:val="en-US" w:eastAsia="zh-CN"/>
          </w:rPr>
          <w:t>–   Call forwarding on no reply (</w:t>
        </w:r>
        <w:proofErr w:type="spellStart"/>
        <w:r w:rsidRPr="00CF3217">
          <w:rPr>
            <w:rFonts w:eastAsia="SimSun"/>
            <w:lang w:val="en-US" w:eastAsia="zh-CN"/>
          </w:rPr>
          <w:t>CFNRy</w:t>
        </w:r>
        <w:proofErr w:type="spellEnd"/>
        <w:r w:rsidRPr="00CF3217">
          <w:rPr>
            <w:rFonts w:eastAsia="SimSun"/>
            <w:lang w:val="en-US" w:eastAsia="zh-CN"/>
          </w:rPr>
          <w:t xml:space="preserve">); </w:t>
        </w:r>
      </w:ins>
    </w:p>
    <w:p w:rsidR="002051B4" w:rsidRDefault="002051B4" w:rsidP="002051B4">
      <w:pPr>
        <w:rPr>
          <w:ins w:id="1501" w:author="Romano Giovanni" w:date="2017-10-23T20:01:00Z"/>
          <w:rFonts w:eastAsia="SimSun"/>
          <w:lang w:val="en-US" w:eastAsia="zh-CN"/>
        </w:rPr>
      </w:pPr>
      <w:ins w:id="1502" w:author="Romano Giovanni" w:date="2017-10-23T20:01:00Z">
        <w:r w:rsidRPr="00CF3217">
          <w:rPr>
            <w:rFonts w:eastAsia="SimSun"/>
            <w:lang w:val="en-US" w:eastAsia="zh-CN"/>
          </w:rPr>
          <w:t>–   Call forwarding on mobile subscriber not reachable (</w:t>
        </w:r>
        <w:proofErr w:type="spellStart"/>
        <w:r w:rsidRPr="00CF3217">
          <w:rPr>
            <w:rFonts w:eastAsia="SimSun"/>
            <w:lang w:val="en-US" w:eastAsia="zh-CN"/>
          </w:rPr>
          <w:t>CFNRc</w:t>
        </w:r>
        <w:proofErr w:type="spellEnd"/>
        <w:r w:rsidRPr="00CF3217">
          <w:rPr>
            <w:rFonts w:eastAsia="SimSun"/>
            <w:lang w:val="en-US" w:eastAsia="zh-CN"/>
          </w:rPr>
          <w:t>).</w:t>
        </w:r>
      </w:ins>
    </w:p>
    <w:p w:rsidR="002051B4" w:rsidRPr="002D5C5B" w:rsidRDefault="002051B4" w:rsidP="002051B4">
      <w:pPr>
        <w:pStyle w:val="Titolo5"/>
        <w:rPr>
          <w:ins w:id="1503" w:author="Romano Giovanni" w:date="2017-10-23T20:01:00Z"/>
          <w:rFonts w:eastAsia="SimSun"/>
          <w:bCs/>
          <w:color w:val="000000"/>
          <w:szCs w:val="24"/>
          <w:lang w:val="en-US" w:eastAsia="zh-CN"/>
        </w:rPr>
      </w:pPr>
      <w:ins w:id="1504" w:author="Romano Giovanni" w:date="2017-10-23T20:01:00Z">
        <w:r w:rsidRPr="00CF3217">
          <w:rPr>
            <w:rFonts w:eastAsia="SimSun"/>
            <w:bCs/>
            <w:color w:val="000000"/>
            <w:szCs w:val="24"/>
            <w:lang w:val="en-US" w:eastAsia="zh-CN"/>
          </w:rPr>
          <w:lastRenderedPageBreak/>
          <w:t>5.1.2.</w:t>
        </w:r>
      </w:ins>
      <w:ins w:id="1505" w:author="Romano Giovanni" w:date="2017-10-23T20:44:00Z">
        <w:r w:rsidR="00E64DB4">
          <w:rPr>
            <w:rFonts w:eastAsia="SimSun"/>
            <w:bCs/>
            <w:color w:val="000000"/>
            <w:szCs w:val="24"/>
            <w:lang w:val="en-US" w:eastAsia="zh-CN"/>
          </w:rPr>
          <w:t>12.4.</w:t>
        </w:r>
      </w:ins>
      <w:ins w:id="1506" w:author="Romano Giovanni" w:date="2017-10-23T20:01:00Z">
        <w:r>
          <w:rPr>
            <w:rFonts w:eastAsia="SimSun"/>
            <w:bCs/>
            <w:color w:val="000000"/>
            <w:szCs w:val="24"/>
            <w:lang w:val="en-US" w:eastAsia="zh-CN"/>
          </w:rPr>
          <w:t>10</w:t>
        </w:r>
        <w:r w:rsidRPr="00CF3217">
          <w:rPr>
            <w:rFonts w:eastAsia="SimSun"/>
            <w:bCs/>
            <w:color w:val="000000"/>
            <w:szCs w:val="24"/>
            <w:lang w:val="en-US" w:eastAsia="zh-CN"/>
          </w:rPr>
          <w:tab/>
          <w:t>TS 24.083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507" w:author="Romano Giovanni" w:date="2017-10-23T20:01:00Z"/>
          <w:rFonts w:eastAsia="SimSun"/>
          <w:b/>
          <w:bCs/>
          <w:color w:val="000000"/>
          <w:sz w:val="30"/>
          <w:szCs w:val="30"/>
          <w:lang w:val="en-US" w:eastAsia="zh-CN"/>
        </w:rPr>
      </w:pPr>
      <w:ins w:id="1508" w:author="Romano Giovanni" w:date="2017-10-23T20:01:00Z">
        <w:r w:rsidRPr="00CF3217">
          <w:rPr>
            <w:rFonts w:eastAsia="SimSun"/>
            <w:b/>
            <w:bCs/>
            <w:color w:val="000000"/>
            <w:szCs w:val="24"/>
            <w:lang w:val="en-US" w:eastAsia="zh-CN"/>
          </w:rPr>
          <w:t>Call Waiting (CW) and Call Hold (HOLD) supplementary services; Stage 3</w:t>
        </w:r>
      </w:ins>
    </w:p>
    <w:p w:rsidR="002051B4" w:rsidRPr="00CF3217" w:rsidRDefault="002051B4" w:rsidP="002051B4">
      <w:pPr>
        <w:rPr>
          <w:ins w:id="1509" w:author="Romano Giovanni" w:date="2017-10-23T20:01:00Z"/>
          <w:rFonts w:eastAsia="SimSun"/>
          <w:lang w:val="en-US" w:eastAsia="zh-CN"/>
        </w:rPr>
      </w:pPr>
      <w:ins w:id="1510" w:author="Romano Giovanni" w:date="2017-10-23T20:01: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completion supplementary services. </w:t>
        </w:r>
      </w:ins>
    </w:p>
    <w:p w:rsidR="002051B4" w:rsidRPr="00CF3217" w:rsidRDefault="002051B4" w:rsidP="002051B4">
      <w:pPr>
        <w:rPr>
          <w:ins w:id="1511" w:author="Romano Giovanni" w:date="2017-10-23T20:01:00Z"/>
          <w:rFonts w:eastAsia="SimSun"/>
          <w:lang w:val="en-US" w:eastAsia="zh-CN"/>
        </w:rPr>
      </w:pPr>
      <w:ins w:id="1512" w:author="Romano Giovanni" w:date="2017-10-23T20:01:00Z">
        <w:r w:rsidRPr="00CF3217">
          <w:rPr>
            <w:rFonts w:eastAsia="SimSun"/>
            <w:lang w:val="en-US" w:eastAsia="zh-CN"/>
          </w:rPr>
          <w:t xml:space="preserve">In 3GPP TS 24.010 the general aspects of the specification of supplementary services at the layer 3 radio interface are given. </w:t>
        </w:r>
      </w:ins>
    </w:p>
    <w:p w:rsidR="002051B4" w:rsidRPr="00CF3217" w:rsidRDefault="002051B4" w:rsidP="002051B4">
      <w:pPr>
        <w:rPr>
          <w:ins w:id="1513" w:author="Romano Giovanni" w:date="2017-10-23T20:01:00Z"/>
          <w:rFonts w:eastAsia="SimSun"/>
          <w:lang w:val="en-US" w:eastAsia="zh-CN"/>
        </w:rPr>
      </w:pPr>
      <w:ins w:id="1514" w:author="Romano Giovanni" w:date="2017-10-23T20:01:00Z">
        <w:r w:rsidRPr="00CF3217">
          <w:rPr>
            <w:rFonts w:eastAsia="SimSun"/>
            <w:lang w:val="en-US" w:eastAsia="zh-CN"/>
          </w:rPr>
          <w:t>3GPP TS 24.080 specifies the formats and</w:t>
        </w:r>
        <w:r w:rsidRPr="00CF3217">
          <w:rPr>
            <w:rFonts w:eastAsia="SimSun"/>
            <w:sz w:val="27"/>
            <w:szCs w:val="27"/>
            <w:lang w:val="en-US" w:eastAsia="zh-CN"/>
          </w:rPr>
          <w:t xml:space="preserve"> </w:t>
        </w:r>
        <w:r w:rsidRPr="00CF3217">
          <w:rPr>
            <w:rFonts w:eastAsia="SimSun"/>
            <w:lang w:val="en-US" w:eastAsia="zh-CN"/>
          </w:rPr>
          <w:t xml:space="preserve">coding for the supplementary services. </w:t>
        </w:r>
      </w:ins>
    </w:p>
    <w:p w:rsidR="002051B4" w:rsidRPr="00CF3217" w:rsidRDefault="002051B4" w:rsidP="002051B4">
      <w:pPr>
        <w:rPr>
          <w:ins w:id="1515" w:author="Romano Giovanni" w:date="2017-10-23T20:01:00Z"/>
          <w:rFonts w:eastAsia="SimSun"/>
          <w:lang w:val="en-US" w:eastAsia="zh-CN"/>
        </w:rPr>
      </w:pPr>
      <w:ins w:id="1516" w:author="Romano Giovanni" w:date="2017-10-23T20:01:00Z">
        <w:r w:rsidRPr="00CF3217">
          <w:rPr>
            <w:rFonts w:eastAsia="SimSun"/>
            <w:lang w:val="en-US" w:eastAsia="zh-CN"/>
          </w:rPr>
          <w:t xml:space="preserve">Definitions and descriptions of supplementary services are given in 3GPP TS 22.004 and 3GPP TS 22.08x and 3GPP TS 22.09x series. 3GPP TS 22.083 is related specially to call completion supplementary services. </w:t>
        </w:r>
      </w:ins>
    </w:p>
    <w:p w:rsidR="002051B4" w:rsidRPr="00CF3217" w:rsidRDefault="002051B4" w:rsidP="002051B4">
      <w:pPr>
        <w:rPr>
          <w:ins w:id="1517" w:author="Romano Giovanni" w:date="2017-10-23T20:01:00Z"/>
          <w:rFonts w:eastAsia="SimSun"/>
          <w:lang w:val="en-US" w:eastAsia="zh-CN"/>
        </w:rPr>
      </w:pPr>
      <w:ins w:id="1518" w:author="Romano Giovanni" w:date="2017-10-23T20:01:00Z">
        <w:r w:rsidRPr="00CF3217">
          <w:rPr>
            <w:rFonts w:eastAsia="SimSun"/>
            <w:lang w:val="en-US" w:eastAsia="zh-CN"/>
          </w:rPr>
          <w:t xml:space="preserve">Technical realization of supplementary services is described in 3GPP TS 23.011 and GSM 03.8x and GSM 03.9x series. </w:t>
        </w:r>
      </w:ins>
    </w:p>
    <w:p w:rsidR="002051B4" w:rsidRPr="00CF3217" w:rsidRDefault="002051B4" w:rsidP="002051B4">
      <w:pPr>
        <w:rPr>
          <w:ins w:id="1519" w:author="Romano Giovanni" w:date="2017-10-23T20:01:00Z"/>
          <w:rFonts w:eastAsia="SimSun"/>
          <w:lang w:val="en-US" w:eastAsia="zh-CN"/>
        </w:rPr>
      </w:pPr>
      <w:ins w:id="1520" w:author="Romano Giovanni" w:date="2017-10-23T20:01:00Z">
        <w:r w:rsidRPr="00CF3217">
          <w:rPr>
            <w:rFonts w:eastAsia="SimSun"/>
            <w:lang w:val="en-US" w:eastAsia="zh-CN"/>
          </w:rPr>
          <w:t xml:space="preserve">3GPP TS 23.083 is related specially to call completion supplementary services. </w:t>
        </w:r>
      </w:ins>
    </w:p>
    <w:p w:rsidR="002051B4" w:rsidRPr="00CF3217" w:rsidRDefault="002051B4" w:rsidP="002051B4">
      <w:pPr>
        <w:rPr>
          <w:ins w:id="1521" w:author="Romano Giovanni" w:date="2017-10-23T20:01:00Z"/>
          <w:rFonts w:eastAsia="SimSun"/>
          <w:lang w:val="en-US" w:eastAsia="zh-CN"/>
        </w:rPr>
      </w:pPr>
      <w:ins w:id="1522" w:author="Romano Giovanni" w:date="2017-10-23T20:01: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523" w:author="Romano Giovanni" w:date="2017-10-23T20:01:00Z"/>
          <w:rFonts w:eastAsia="SimSun"/>
          <w:lang w:val="en-US" w:eastAsia="zh-CN"/>
        </w:rPr>
      </w:pPr>
      <w:ins w:id="1524" w:author="Romano Giovanni" w:date="2017-10-23T20:01:00Z">
        <w:r w:rsidRPr="00CF3217">
          <w:rPr>
            <w:rFonts w:eastAsia="SimSun"/>
            <w:lang w:val="en-US" w:eastAsia="zh-CN"/>
          </w:rPr>
          <w:t>The following supplementary services belong to the call completion supplementary services and are described in this document:</w:t>
        </w:r>
      </w:ins>
    </w:p>
    <w:p w:rsidR="002051B4" w:rsidRPr="00CF3217" w:rsidRDefault="002051B4" w:rsidP="002051B4">
      <w:pPr>
        <w:rPr>
          <w:ins w:id="1525" w:author="Romano Giovanni" w:date="2017-10-23T20:01:00Z"/>
          <w:rFonts w:eastAsia="SimSun"/>
          <w:lang w:val="en-US" w:eastAsia="zh-CN"/>
        </w:rPr>
      </w:pPr>
      <w:ins w:id="1526" w:author="Romano Giovanni" w:date="2017-10-23T20:01:00Z">
        <w:r w:rsidRPr="00CF3217">
          <w:rPr>
            <w:rFonts w:eastAsia="SimSun"/>
            <w:lang w:val="en-US" w:eastAsia="zh-CN"/>
          </w:rPr>
          <w:t xml:space="preserve">–   Call waiting (CW); </w:t>
        </w:r>
      </w:ins>
    </w:p>
    <w:p w:rsidR="002051B4" w:rsidRDefault="002051B4" w:rsidP="002051B4">
      <w:pPr>
        <w:rPr>
          <w:ins w:id="1527" w:author="Romano Giovanni" w:date="2017-10-23T20:01:00Z"/>
          <w:rFonts w:eastAsia="SimSun"/>
          <w:lang w:val="en-US" w:eastAsia="zh-CN"/>
        </w:rPr>
      </w:pPr>
      <w:ins w:id="1528" w:author="Romano Giovanni" w:date="2017-10-23T20:01:00Z">
        <w:r w:rsidRPr="00CF3217">
          <w:rPr>
            <w:rFonts w:eastAsia="SimSun"/>
            <w:lang w:val="en-US" w:eastAsia="zh-CN"/>
          </w:rPr>
          <w:t>–   Call hold (HOLD).</w:t>
        </w:r>
      </w:ins>
    </w:p>
    <w:p w:rsidR="002051B4" w:rsidRPr="002D5C5B" w:rsidRDefault="002051B4" w:rsidP="002051B4">
      <w:pPr>
        <w:pStyle w:val="Titolo5"/>
        <w:rPr>
          <w:ins w:id="1529" w:author="Romano Giovanni" w:date="2017-10-23T20:01:00Z"/>
          <w:rFonts w:eastAsia="SimSun"/>
          <w:bCs/>
          <w:color w:val="000000"/>
          <w:szCs w:val="24"/>
          <w:lang w:val="en-US" w:eastAsia="zh-CN"/>
        </w:rPr>
      </w:pPr>
      <w:ins w:id="1530" w:author="Romano Giovanni" w:date="2017-10-23T20:01:00Z">
        <w:r w:rsidRPr="00CF3217">
          <w:rPr>
            <w:rFonts w:eastAsia="SimSun"/>
            <w:bCs/>
            <w:color w:val="000000"/>
            <w:szCs w:val="24"/>
            <w:lang w:val="en-US" w:eastAsia="zh-CN"/>
          </w:rPr>
          <w:t>5.1.2.</w:t>
        </w:r>
      </w:ins>
      <w:ins w:id="1531" w:author="Romano Giovanni" w:date="2017-10-23T20:44:00Z">
        <w:r w:rsidR="00E64DB4">
          <w:rPr>
            <w:rFonts w:eastAsia="SimSun"/>
            <w:bCs/>
            <w:color w:val="000000"/>
            <w:szCs w:val="24"/>
            <w:lang w:val="en-US" w:eastAsia="zh-CN"/>
          </w:rPr>
          <w:t>12.4.</w:t>
        </w:r>
      </w:ins>
      <w:ins w:id="1532" w:author="Romano Giovanni" w:date="2017-10-23T20:01:00Z">
        <w:r>
          <w:rPr>
            <w:rFonts w:eastAsia="SimSun"/>
            <w:bCs/>
            <w:color w:val="000000"/>
            <w:szCs w:val="24"/>
            <w:lang w:val="en-US" w:eastAsia="zh-CN"/>
          </w:rPr>
          <w:t>11</w:t>
        </w:r>
        <w:r w:rsidRPr="00CF3217">
          <w:rPr>
            <w:rFonts w:eastAsia="SimSun"/>
            <w:bCs/>
            <w:color w:val="000000"/>
            <w:szCs w:val="24"/>
            <w:lang w:val="en-US" w:eastAsia="zh-CN"/>
          </w:rPr>
          <w:tab/>
          <w:t>TS 24.084</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533" w:author="Romano Giovanni" w:date="2017-10-23T20:01:00Z"/>
          <w:rFonts w:eastAsia="SimSun"/>
          <w:b/>
          <w:bCs/>
          <w:color w:val="000000"/>
          <w:sz w:val="30"/>
          <w:szCs w:val="30"/>
          <w:lang w:val="en-US" w:eastAsia="zh-CN"/>
        </w:rPr>
      </w:pPr>
      <w:proofErr w:type="spellStart"/>
      <w:ins w:id="1534" w:author="Romano Giovanni" w:date="2017-10-23T20:01:00Z">
        <w:r w:rsidRPr="00CF3217">
          <w:rPr>
            <w:rFonts w:eastAsia="SimSun"/>
            <w:b/>
            <w:bCs/>
            <w:color w:val="000000"/>
            <w:szCs w:val="24"/>
            <w:lang w:val="en-US" w:eastAsia="zh-CN"/>
          </w:rPr>
          <w:t>Multi Party</w:t>
        </w:r>
        <w:proofErr w:type="spellEnd"/>
        <w:r w:rsidRPr="00CF3217">
          <w:rPr>
            <w:rFonts w:eastAsia="SimSun"/>
            <w:b/>
            <w:bCs/>
            <w:color w:val="000000"/>
            <w:szCs w:val="24"/>
            <w:lang w:val="en-US" w:eastAsia="zh-CN"/>
          </w:rPr>
          <w:t xml:space="preserve"> (MPTY) supplementary service; Stage 3</w:t>
        </w:r>
      </w:ins>
    </w:p>
    <w:p w:rsidR="002051B4" w:rsidRPr="00CF3217" w:rsidRDefault="002051B4" w:rsidP="002051B4">
      <w:pPr>
        <w:rPr>
          <w:ins w:id="1535" w:author="Romano Giovanni" w:date="2017-10-23T20:01:00Z"/>
          <w:rFonts w:eastAsia="SimSun"/>
          <w:lang w:val="en-US" w:eastAsia="zh-CN"/>
        </w:rPr>
      </w:pPr>
      <w:ins w:id="1536" w:author="Romano Giovanni" w:date="2017-10-23T20:01:00Z">
        <w:r w:rsidRPr="00CF3217">
          <w:rPr>
            <w:rFonts w:eastAsia="SimSun"/>
            <w:lang w:val="en-US" w:eastAsia="zh-CN"/>
          </w:rPr>
          <w:t>This document specifies the procedures used at the radio interface (reference point Um as defined in 3GPP TS 24.002) for normal operation and</w:t>
        </w:r>
        <w:r w:rsidRPr="00CF3217">
          <w:rPr>
            <w:rFonts w:eastAsia="SimSun"/>
            <w:sz w:val="30"/>
            <w:szCs w:val="30"/>
            <w:lang w:val="en-US" w:eastAsia="zh-CN"/>
          </w:rPr>
          <w:t xml:space="preserve"> </w:t>
        </w:r>
        <w:r w:rsidRPr="00CF3217">
          <w:rPr>
            <w:rFonts w:eastAsia="SimSun"/>
            <w:lang w:val="en-US" w:eastAsia="zh-CN"/>
          </w:rPr>
          <w:t>invocation of Multi</w:t>
        </w:r>
        <w:r w:rsidRPr="00CF3217">
          <w:rPr>
            <w:lang w:val="en-US" w:eastAsia="ja-JP"/>
          </w:rPr>
          <w:t xml:space="preserve"> </w:t>
        </w:r>
        <w:r w:rsidRPr="00CF3217">
          <w:rPr>
            <w:rFonts w:eastAsia="SimSun"/>
            <w:lang w:val="en-US" w:eastAsia="zh-CN"/>
          </w:rPr>
          <w:t>Party supplementary services.</w:t>
        </w:r>
      </w:ins>
    </w:p>
    <w:p w:rsidR="002051B4" w:rsidRPr="00CF3217" w:rsidRDefault="002051B4" w:rsidP="002051B4">
      <w:pPr>
        <w:rPr>
          <w:ins w:id="1537" w:author="Romano Giovanni" w:date="2017-10-23T20:01:00Z"/>
          <w:rFonts w:eastAsia="SimSun"/>
          <w:lang w:val="en-US" w:eastAsia="zh-CN"/>
        </w:rPr>
      </w:pPr>
      <w:ins w:id="1538" w:author="Romano Giovanni" w:date="2017-10-23T20:01:00Z">
        <w:r w:rsidRPr="00CF3217">
          <w:rPr>
            <w:rFonts w:eastAsia="SimSun"/>
            <w:lang w:val="en-US" w:eastAsia="zh-CN"/>
          </w:rPr>
          <w:t>In 3GPP TS 24.010 the general aspects of the specification of supplementary services at the</w:t>
        </w:r>
        <w:r w:rsidRPr="00CF3217">
          <w:rPr>
            <w:rFonts w:eastAsia="SimSun"/>
            <w:sz w:val="27"/>
            <w:szCs w:val="27"/>
            <w:lang w:val="en-US" w:eastAsia="zh-CN"/>
          </w:rPr>
          <w:t xml:space="preserve"> </w:t>
        </w:r>
        <w:r w:rsidRPr="00CF3217">
          <w:rPr>
            <w:rFonts w:eastAsia="SimSun"/>
            <w:lang w:val="en-US" w:eastAsia="zh-CN"/>
          </w:rPr>
          <w:t xml:space="preserve">layer 3 radio interface are given. </w:t>
        </w:r>
      </w:ins>
    </w:p>
    <w:p w:rsidR="002051B4" w:rsidRPr="00CF3217" w:rsidRDefault="002051B4" w:rsidP="002051B4">
      <w:pPr>
        <w:rPr>
          <w:ins w:id="1539" w:author="Romano Giovanni" w:date="2017-10-23T20:01:00Z"/>
          <w:rFonts w:eastAsia="SimSun"/>
          <w:lang w:val="en-US" w:eastAsia="zh-CN"/>
        </w:rPr>
      </w:pPr>
      <w:ins w:id="1540" w:author="Romano Giovanni" w:date="2017-10-23T20:01:00Z">
        <w:r w:rsidRPr="00CF3217">
          <w:rPr>
            <w:rFonts w:eastAsia="SimSun"/>
            <w:lang w:val="en-US" w:eastAsia="zh-CN"/>
          </w:rPr>
          <w:t xml:space="preserve">3GPP TS 24.080 specifies the formats and coding for the supplementary services. </w:t>
        </w:r>
      </w:ins>
    </w:p>
    <w:p w:rsidR="002051B4" w:rsidRPr="00CF3217" w:rsidRDefault="002051B4" w:rsidP="002051B4">
      <w:pPr>
        <w:rPr>
          <w:ins w:id="1541" w:author="Romano Giovanni" w:date="2017-10-23T20:01:00Z"/>
          <w:rFonts w:eastAsia="SimSun"/>
          <w:lang w:val="en-US" w:eastAsia="zh-CN"/>
        </w:rPr>
      </w:pPr>
      <w:ins w:id="1542" w:author="Romano Giovanni" w:date="2017-10-23T20:01:00Z">
        <w:r w:rsidRPr="00CF3217">
          <w:rPr>
            <w:rFonts w:eastAsia="SimSun"/>
            <w:lang w:val="en-US" w:eastAsia="zh-CN"/>
          </w:rPr>
          <w:t>Definitions and descriptions</w:t>
        </w:r>
        <w:r w:rsidRPr="00CF3217">
          <w:rPr>
            <w:rFonts w:eastAsia="SimSun"/>
            <w:sz w:val="27"/>
            <w:szCs w:val="27"/>
            <w:lang w:val="en-US" w:eastAsia="zh-CN"/>
          </w:rPr>
          <w:t xml:space="preserve"> </w:t>
        </w:r>
        <w:r w:rsidRPr="00CF3217">
          <w:rPr>
            <w:rFonts w:eastAsia="SimSun"/>
            <w:lang w:val="en-US" w:eastAsia="zh-CN"/>
          </w:rPr>
          <w:t xml:space="preserve">of supplementary services are given in 3GPP TS 22.004 and the 3GPP TS 22.08x and 3GPP TS 22.09x series. </w:t>
        </w:r>
      </w:ins>
    </w:p>
    <w:p w:rsidR="002051B4" w:rsidRPr="00CF3217" w:rsidRDefault="002051B4" w:rsidP="002051B4">
      <w:pPr>
        <w:rPr>
          <w:ins w:id="1543" w:author="Romano Giovanni" w:date="2017-10-23T20:01:00Z"/>
          <w:rFonts w:eastAsia="SimSun"/>
          <w:lang w:val="en-US" w:eastAsia="zh-CN"/>
        </w:rPr>
      </w:pPr>
      <w:ins w:id="1544" w:author="Romano Giovanni" w:date="2017-10-23T20:01:00Z">
        <w:r w:rsidRPr="00CF3217">
          <w:rPr>
            <w:rFonts w:eastAsia="SimSun"/>
            <w:lang w:val="en-US" w:eastAsia="zh-CN"/>
          </w:rPr>
          <w:t>3GPP TS 22.084 is related specially to Multi</w:t>
        </w:r>
        <w:r w:rsidRPr="00CF3217">
          <w:rPr>
            <w:lang w:val="en-US" w:eastAsia="ja-JP"/>
          </w:rPr>
          <w:t xml:space="preserve"> </w:t>
        </w:r>
        <w:r w:rsidRPr="00CF3217">
          <w:rPr>
            <w:rFonts w:eastAsia="SimSun"/>
            <w:lang w:val="en-US" w:eastAsia="zh-CN"/>
          </w:rPr>
          <w:t xml:space="preserve">Party supplementary services. </w:t>
        </w:r>
      </w:ins>
    </w:p>
    <w:p w:rsidR="002051B4" w:rsidRPr="00CF3217" w:rsidRDefault="002051B4" w:rsidP="002051B4">
      <w:pPr>
        <w:rPr>
          <w:ins w:id="1545" w:author="Romano Giovanni" w:date="2017-10-23T20:01:00Z"/>
          <w:rFonts w:eastAsia="SimSun"/>
          <w:lang w:val="en-US" w:eastAsia="zh-CN"/>
        </w:rPr>
      </w:pPr>
      <w:ins w:id="1546" w:author="Romano Giovanni" w:date="2017-10-23T20:01:00Z">
        <w:r w:rsidRPr="00CF3217">
          <w:rPr>
            <w:rFonts w:eastAsia="SimSun"/>
            <w:lang w:val="en-US" w:eastAsia="zh-CN"/>
          </w:rPr>
          <w:t>Technical realization of supplementary services is described in 3GPP TS 23.011 and the 3GPP</w:t>
        </w:r>
        <w:r w:rsidRPr="00CF3217">
          <w:rPr>
            <w:rFonts w:eastAsia="SimSun"/>
            <w:sz w:val="27"/>
            <w:szCs w:val="27"/>
            <w:lang w:val="en-US" w:eastAsia="zh-CN"/>
          </w:rPr>
          <w:t xml:space="preserve"> </w:t>
        </w:r>
        <w:r w:rsidRPr="00CF3217">
          <w:rPr>
            <w:rFonts w:eastAsia="SimSun"/>
            <w:lang w:val="en-US" w:eastAsia="zh-CN"/>
          </w:rPr>
          <w:t xml:space="preserve">TS 23.08x and 3GPP TS 23.09x series. </w:t>
        </w:r>
      </w:ins>
    </w:p>
    <w:p w:rsidR="002051B4" w:rsidRPr="00CF3217" w:rsidRDefault="002051B4" w:rsidP="002051B4">
      <w:pPr>
        <w:rPr>
          <w:ins w:id="1547" w:author="Romano Giovanni" w:date="2017-10-23T20:01:00Z"/>
          <w:rFonts w:eastAsia="SimSun"/>
          <w:lang w:val="en-US" w:eastAsia="zh-CN"/>
        </w:rPr>
      </w:pPr>
      <w:ins w:id="1548" w:author="Romano Giovanni" w:date="2017-10-23T20:01:00Z">
        <w:r w:rsidRPr="00CF3217">
          <w:rPr>
            <w:rFonts w:eastAsia="SimSun"/>
            <w:lang w:val="en-US" w:eastAsia="zh-CN"/>
          </w:rPr>
          <w:t>3GPP TS 23.084 is related specially to Multi</w:t>
        </w:r>
        <w:r w:rsidRPr="00CF3217">
          <w:rPr>
            <w:lang w:val="en-US" w:eastAsia="ja-JP"/>
          </w:rPr>
          <w:t xml:space="preserve"> </w:t>
        </w:r>
        <w:r w:rsidRPr="00CF3217">
          <w:rPr>
            <w:rFonts w:eastAsia="SimSun"/>
            <w:lang w:val="en-US" w:eastAsia="zh-CN"/>
          </w:rPr>
          <w:t xml:space="preserve">Party supplementary services. </w:t>
        </w:r>
      </w:ins>
    </w:p>
    <w:p w:rsidR="002051B4" w:rsidRPr="00CF3217" w:rsidRDefault="002051B4" w:rsidP="002051B4">
      <w:pPr>
        <w:rPr>
          <w:ins w:id="1549" w:author="Romano Giovanni" w:date="2017-10-23T20:01:00Z"/>
          <w:rFonts w:eastAsia="SimSun"/>
          <w:lang w:val="en-US" w:eastAsia="zh-CN"/>
        </w:rPr>
      </w:pPr>
      <w:ins w:id="1550" w:author="Romano Giovanni" w:date="2017-10-23T20:01:00Z">
        <w:r w:rsidRPr="00CF3217">
          <w:rPr>
            <w:rFonts w:eastAsia="SimSun"/>
            <w:lang w:val="en-US" w:eastAsia="zh-CN"/>
          </w:rPr>
          <w:lastRenderedPageBreak/>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551" w:author="Romano Giovanni" w:date="2017-10-23T20:01:00Z"/>
          <w:rFonts w:eastAsia="SimSun"/>
          <w:lang w:val="en-US" w:eastAsia="zh-CN"/>
        </w:rPr>
      </w:pPr>
      <w:ins w:id="1552" w:author="Romano Giovanni" w:date="2017-10-23T20:01:00Z">
        <w:r w:rsidRPr="00CF3217">
          <w:rPr>
            <w:rFonts w:eastAsia="SimSun"/>
            <w:lang w:val="en-US" w:eastAsia="zh-CN"/>
          </w:rPr>
          <w:t>The following supplementary service belongs to the Multi</w:t>
        </w:r>
        <w:r w:rsidRPr="00CF3217">
          <w:rPr>
            <w:lang w:val="en-US" w:eastAsia="ja-JP"/>
          </w:rPr>
          <w:t xml:space="preserve"> </w:t>
        </w:r>
        <w:r w:rsidRPr="00CF3217">
          <w:rPr>
            <w:rFonts w:eastAsia="SimSun"/>
            <w:lang w:val="en-US" w:eastAsia="zh-CN"/>
          </w:rPr>
          <w:t xml:space="preserve">Party supplementary services and is described in this document: </w:t>
        </w:r>
      </w:ins>
    </w:p>
    <w:p w:rsidR="002051B4" w:rsidRDefault="002051B4" w:rsidP="002051B4">
      <w:pPr>
        <w:rPr>
          <w:ins w:id="1553" w:author="Romano Giovanni" w:date="2017-10-23T20:01:00Z"/>
          <w:rFonts w:eastAsia="SimSun"/>
          <w:lang w:val="en-US" w:eastAsia="zh-CN"/>
        </w:rPr>
      </w:pPr>
      <w:ins w:id="1554" w:author="Romano Giovanni" w:date="2017-10-23T20:01:00Z">
        <w:r w:rsidRPr="00CF3217">
          <w:rPr>
            <w:rFonts w:eastAsia="SimSun"/>
            <w:lang w:val="en-US" w:eastAsia="zh-CN"/>
          </w:rPr>
          <w:t>–   Multi</w:t>
        </w:r>
        <w:r w:rsidRPr="00CF3217">
          <w:rPr>
            <w:lang w:val="en-US" w:eastAsia="ja-JP"/>
          </w:rPr>
          <w:t xml:space="preserve"> </w:t>
        </w:r>
        <w:r w:rsidRPr="00CF3217">
          <w:rPr>
            <w:rFonts w:eastAsia="SimSun"/>
            <w:lang w:val="en-US" w:eastAsia="zh-CN"/>
          </w:rPr>
          <w:t>Party service (MPTY).</w:t>
        </w:r>
      </w:ins>
    </w:p>
    <w:p w:rsidR="002051B4" w:rsidRPr="002D5C5B" w:rsidRDefault="002051B4" w:rsidP="002051B4">
      <w:pPr>
        <w:pStyle w:val="Titolo5"/>
        <w:rPr>
          <w:ins w:id="1555" w:author="Romano Giovanni" w:date="2017-10-23T20:01:00Z"/>
          <w:rFonts w:eastAsia="SimSun"/>
          <w:bCs/>
          <w:color w:val="000000"/>
          <w:szCs w:val="24"/>
          <w:lang w:val="en-US" w:eastAsia="zh-CN"/>
        </w:rPr>
      </w:pPr>
      <w:ins w:id="1556" w:author="Romano Giovanni" w:date="2017-10-23T20:01:00Z">
        <w:r w:rsidRPr="00CF3217">
          <w:rPr>
            <w:rFonts w:eastAsia="SimSun"/>
            <w:bCs/>
            <w:color w:val="000000"/>
            <w:szCs w:val="24"/>
            <w:lang w:val="en-US" w:eastAsia="zh-CN"/>
          </w:rPr>
          <w:t>5.1.2.</w:t>
        </w:r>
      </w:ins>
      <w:ins w:id="1557" w:author="Romano Giovanni" w:date="2017-10-23T20:44:00Z">
        <w:r w:rsidR="00E64DB4">
          <w:rPr>
            <w:rFonts w:eastAsia="SimSun"/>
            <w:bCs/>
            <w:color w:val="000000"/>
            <w:szCs w:val="24"/>
            <w:lang w:val="en-US" w:eastAsia="zh-CN"/>
          </w:rPr>
          <w:t>12.4.</w:t>
        </w:r>
      </w:ins>
      <w:ins w:id="1558" w:author="Romano Giovanni" w:date="2017-10-23T20:01:00Z">
        <w:r>
          <w:rPr>
            <w:rFonts w:eastAsia="SimSun"/>
            <w:bCs/>
            <w:color w:val="000000"/>
            <w:szCs w:val="24"/>
            <w:lang w:val="en-US" w:eastAsia="zh-CN"/>
          </w:rPr>
          <w:t>12</w:t>
        </w:r>
        <w:r w:rsidRPr="00CF3217">
          <w:rPr>
            <w:rFonts w:eastAsia="SimSun"/>
            <w:bCs/>
            <w:color w:val="000000"/>
            <w:szCs w:val="24"/>
            <w:lang w:val="en-US" w:eastAsia="zh-CN"/>
          </w:rPr>
          <w:tab/>
          <w:t>TS 24.085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559" w:author="Romano Giovanni" w:date="2017-10-23T20:01:00Z"/>
          <w:rFonts w:eastAsia="SimSun"/>
          <w:b/>
          <w:bCs/>
          <w:color w:val="000000"/>
          <w:sz w:val="30"/>
          <w:szCs w:val="30"/>
          <w:lang w:val="en-US" w:eastAsia="zh-CN"/>
        </w:rPr>
      </w:pPr>
      <w:ins w:id="1560" w:author="Romano Giovanni" w:date="2017-10-23T20:01:00Z">
        <w:r w:rsidRPr="00CF3217">
          <w:rPr>
            <w:rFonts w:eastAsia="SimSun"/>
            <w:b/>
            <w:bCs/>
            <w:color w:val="000000"/>
            <w:szCs w:val="24"/>
            <w:lang w:val="en-US" w:eastAsia="zh-CN"/>
          </w:rPr>
          <w:t>Closed User Group (CUG) supplementary service; Stage 3</w:t>
        </w:r>
      </w:ins>
    </w:p>
    <w:p w:rsidR="002051B4" w:rsidRPr="00CF3217" w:rsidRDefault="002051B4" w:rsidP="002051B4">
      <w:pPr>
        <w:rPr>
          <w:ins w:id="1561" w:author="Romano Giovanni" w:date="2017-10-23T20:01:00Z"/>
          <w:rFonts w:eastAsia="SimSun"/>
          <w:lang w:val="en-US" w:eastAsia="zh-CN"/>
        </w:rPr>
      </w:pPr>
      <w:ins w:id="1562" w:author="Romano Giovanni" w:date="2017-10-23T20:01:00Z">
        <w:r w:rsidRPr="00CF321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ins>
    </w:p>
    <w:p w:rsidR="002051B4" w:rsidRPr="00CF3217" w:rsidRDefault="002051B4" w:rsidP="002051B4">
      <w:pPr>
        <w:rPr>
          <w:ins w:id="1563" w:author="Romano Giovanni" w:date="2017-10-23T20:01:00Z"/>
          <w:rFonts w:eastAsia="SimSun"/>
          <w:lang w:val="en-US" w:eastAsia="zh-CN"/>
        </w:rPr>
      </w:pPr>
      <w:ins w:id="1564" w:author="Romano Giovanni" w:date="2017-10-23T20:01:00Z">
        <w:r w:rsidRPr="00CF3217">
          <w:rPr>
            <w:rFonts w:eastAsia="SimSun"/>
            <w:lang w:val="en-US" w:eastAsia="zh-CN"/>
          </w:rPr>
          <w:t xml:space="preserve">In 3GPP TS 24.010, the general aspects of the specification of supplementary services at the layer 3 radio interface are given. </w:t>
        </w:r>
      </w:ins>
    </w:p>
    <w:p w:rsidR="002051B4" w:rsidRPr="00CF3217" w:rsidRDefault="002051B4" w:rsidP="002051B4">
      <w:pPr>
        <w:rPr>
          <w:ins w:id="1565" w:author="Romano Giovanni" w:date="2017-10-23T20:01:00Z"/>
          <w:rFonts w:eastAsia="SimSun"/>
          <w:lang w:val="en-US" w:eastAsia="zh-CN"/>
        </w:rPr>
      </w:pPr>
      <w:ins w:id="1566" w:author="Romano Giovanni" w:date="2017-10-23T20:01:00Z">
        <w:r w:rsidRPr="00CF3217">
          <w:rPr>
            <w:rFonts w:eastAsia="SimSun"/>
            <w:lang w:val="en-US" w:eastAsia="zh-CN"/>
          </w:rPr>
          <w:t xml:space="preserve">3GPP TS 24.080 specifies the formats coding for the supplementary services. </w:t>
        </w:r>
      </w:ins>
    </w:p>
    <w:p w:rsidR="002051B4" w:rsidRPr="00CF3217" w:rsidRDefault="002051B4" w:rsidP="002051B4">
      <w:pPr>
        <w:rPr>
          <w:ins w:id="1567" w:author="Romano Giovanni" w:date="2017-10-23T20:01:00Z"/>
          <w:rFonts w:eastAsia="SimSun"/>
          <w:lang w:val="en-US" w:eastAsia="zh-CN"/>
        </w:rPr>
      </w:pPr>
      <w:ins w:id="1568" w:author="Romano Giovanni" w:date="2017-10-23T20:01:00Z">
        <w:r w:rsidRPr="00CF3217">
          <w:rPr>
            <w:rFonts w:eastAsia="SimSun"/>
            <w:lang w:val="en-US" w:eastAsia="zh-CN"/>
          </w:rPr>
          <w:t xml:space="preserve">Definitions and descriptions of supplementary services are given in 3GPP TS 22.004 and 3GPP TS 22.08x and 3GPP TS 22.09x-series. 3GPP TS 22.085 is related to the community of interest supplementary services. </w:t>
        </w:r>
      </w:ins>
    </w:p>
    <w:p w:rsidR="002051B4" w:rsidRPr="00CF3217" w:rsidRDefault="002051B4" w:rsidP="002051B4">
      <w:pPr>
        <w:rPr>
          <w:ins w:id="1569" w:author="Romano Giovanni" w:date="2017-10-23T20:01:00Z"/>
          <w:rFonts w:eastAsia="SimSun"/>
          <w:lang w:val="en-US" w:eastAsia="zh-CN"/>
        </w:rPr>
      </w:pPr>
      <w:ins w:id="1570" w:author="Romano Giovanni" w:date="2017-10-23T20:01:00Z">
        <w:r w:rsidRPr="00CF3217">
          <w:rPr>
            <w:rFonts w:eastAsia="SimSun"/>
            <w:lang w:val="en-US" w:eastAsia="zh-CN"/>
          </w:rPr>
          <w:t xml:space="preserve">Technical realization of supplementary services is described in technical specifications 3GPP TS 23.011 and 3GPP TS 23.08x and 3GPP TS 23.09x-series. 3GPP TS 23.085 is related to the community of interest supplementary services. </w:t>
        </w:r>
      </w:ins>
    </w:p>
    <w:p w:rsidR="002051B4" w:rsidRPr="00CF3217" w:rsidRDefault="002051B4" w:rsidP="002051B4">
      <w:pPr>
        <w:rPr>
          <w:ins w:id="1571" w:author="Romano Giovanni" w:date="2017-10-23T20:01:00Z"/>
          <w:rFonts w:eastAsia="SimSun"/>
          <w:lang w:val="en-US" w:eastAsia="zh-CN"/>
        </w:rPr>
      </w:pPr>
      <w:ins w:id="1572" w:author="Romano Giovanni" w:date="2017-10-23T20:01: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573" w:author="Romano Giovanni" w:date="2017-10-23T20:01:00Z"/>
          <w:rFonts w:eastAsia="SimSun"/>
          <w:lang w:val="en-US" w:eastAsia="zh-CN"/>
        </w:rPr>
      </w:pPr>
      <w:proofErr w:type="spellStart"/>
      <w:ins w:id="1574" w:author="Romano Giovanni" w:date="2017-10-23T20:01:00Z">
        <w:r w:rsidRPr="00CF3217">
          <w:rPr>
            <w:rFonts w:eastAsia="SimSun"/>
            <w:lang w:val="en-US" w:eastAsia="zh-CN"/>
          </w:rPr>
          <w:t>Signalling</w:t>
        </w:r>
        <w:proofErr w:type="spellEnd"/>
        <w:r w:rsidRPr="00CF3217">
          <w:rPr>
            <w:rFonts w:eastAsia="SimSun"/>
            <w:lang w:val="en-US" w:eastAsia="zh-CN"/>
          </w:rPr>
          <w:t xml:space="preserve"> interworking for supplementary services between 3GPP TS 29.002 and 3GPP TS 24.008 and between 3GPP TS 29.002 and 3GPP TS 24.080 is defined in 3GPP TS 29.011. </w:t>
        </w:r>
      </w:ins>
    </w:p>
    <w:p w:rsidR="002051B4" w:rsidRPr="00CF3217" w:rsidRDefault="002051B4" w:rsidP="002051B4">
      <w:pPr>
        <w:rPr>
          <w:ins w:id="1575" w:author="Romano Giovanni" w:date="2017-10-23T20:01:00Z"/>
          <w:rFonts w:eastAsia="SimSun"/>
          <w:lang w:val="en-US" w:eastAsia="zh-CN"/>
        </w:rPr>
      </w:pPr>
      <w:ins w:id="1576" w:author="Romano Giovanni" w:date="2017-10-23T20:01:00Z">
        <w:r w:rsidRPr="00CF3217">
          <w:rPr>
            <w:rFonts w:eastAsia="SimSun"/>
            <w:lang w:val="en-US" w:eastAsia="zh-CN"/>
          </w:rPr>
          <w:t xml:space="preserve">The following supplementary services belong to the community of interest supplementary services and are described in this TS: </w:t>
        </w:r>
      </w:ins>
    </w:p>
    <w:p w:rsidR="002051B4" w:rsidRDefault="002051B4" w:rsidP="002051B4">
      <w:pPr>
        <w:rPr>
          <w:ins w:id="1577" w:author="Romano Giovanni" w:date="2017-10-23T20:01:00Z"/>
          <w:rFonts w:eastAsia="SimSun"/>
          <w:lang w:val="en-US" w:eastAsia="zh-CN"/>
        </w:rPr>
      </w:pPr>
      <w:ins w:id="1578" w:author="Romano Giovanni" w:date="2017-10-23T20:01:00Z">
        <w:r w:rsidRPr="00CF3217">
          <w:rPr>
            <w:rFonts w:eastAsia="SimSun"/>
            <w:lang w:val="en-US" w:eastAsia="zh-CN"/>
          </w:rPr>
          <w:t>–   Closed User Group (CUG).</w:t>
        </w:r>
      </w:ins>
    </w:p>
    <w:p w:rsidR="002051B4" w:rsidRPr="002D5C5B" w:rsidRDefault="002051B4" w:rsidP="002051B4">
      <w:pPr>
        <w:pStyle w:val="Titolo5"/>
        <w:rPr>
          <w:ins w:id="1579" w:author="Romano Giovanni" w:date="2017-10-23T20:01:00Z"/>
          <w:rFonts w:eastAsia="SimSun"/>
          <w:bCs/>
          <w:color w:val="000000"/>
          <w:szCs w:val="24"/>
          <w:lang w:val="en-US" w:eastAsia="zh-CN"/>
        </w:rPr>
      </w:pPr>
      <w:ins w:id="1580" w:author="Romano Giovanni" w:date="2017-10-23T20:01:00Z">
        <w:r w:rsidRPr="00CF3217">
          <w:rPr>
            <w:rFonts w:eastAsia="SimSun"/>
            <w:bCs/>
            <w:color w:val="000000"/>
            <w:szCs w:val="24"/>
            <w:lang w:val="en-US" w:eastAsia="zh-CN"/>
          </w:rPr>
          <w:t>5.1.2.</w:t>
        </w:r>
      </w:ins>
      <w:ins w:id="1581" w:author="Romano Giovanni" w:date="2017-10-23T20:44:00Z">
        <w:r w:rsidR="00E64DB4">
          <w:rPr>
            <w:rFonts w:eastAsia="SimSun"/>
            <w:bCs/>
            <w:color w:val="000000"/>
            <w:szCs w:val="24"/>
            <w:lang w:val="en-US" w:eastAsia="zh-CN"/>
          </w:rPr>
          <w:t>12.4.</w:t>
        </w:r>
      </w:ins>
      <w:ins w:id="1582" w:author="Romano Giovanni" w:date="2017-10-23T20:01:00Z">
        <w:r>
          <w:rPr>
            <w:rFonts w:eastAsia="SimSun"/>
            <w:bCs/>
            <w:color w:val="000000"/>
            <w:szCs w:val="24"/>
            <w:lang w:val="en-US" w:eastAsia="zh-CN"/>
          </w:rPr>
          <w:t>13</w:t>
        </w:r>
        <w:r w:rsidRPr="00CF3217">
          <w:rPr>
            <w:rFonts w:eastAsia="SimSun"/>
            <w:bCs/>
            <w:color w:val="000000"/>
            <w:szCs w:val="24"/>
            <w:lang w:val="en-US" w:eastAsia="zh-CN"/>
          </w:rPr>
          <w:tab/>
          <w:t>TS 24.086</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583" w:author="Romano Giovanni" w:date="2017-10-23T20:01:00Z"/>
          <w:rFonts w:eastAsia="SimSun"/>
          <w:b/>
          <w:bCs/>
          <w:color w:val="000000"/>
          <w:sz w:val="30"/>
          <w:szCs w:val="30"/>
          <w:lang w:val="en-US" w:eastAsia="zh-CN"/>
        </w:rPr>
      </w:pPr>
      <w:ins w:id="1584" w:author="Romano Giovanni" w:date="2017-10-23T20:01:00Z">
        <w:r w:rsidRPr="00CF3217">
          <w:rPr>
            <w:rFonts w:eastAsia="SimSun"/>
            <w:b/>
            <w:bCs/>
            <w:color w:val="000000"/>
            <w:szCs w:val="24"/>
            <w:lang w:val="en-US" w:eastAsia="zh-CN"/>
          </w:rPr>
          <w:t>Advice of Charge (</w:t>
        </w:r>
        <w:proofErr w:type="spellStart"/>
        <w:r w:rsidRPr="00CF3217">
          <w:rPr>
            <w:rFonts w:eastAsia="SimSun"/>
            <w:b/>
            <w:bCs/>
            <w:color w:val="000000"/>
            <w:szCs w:val="24"/>
            <w:lang w:val="en-US" w:eastAsia="zh-CN"/>
          </w:rPr>
          <w:t>AoC</w:t>
        </w:r>
        <w:proofErr w:type="spellEnd"/>
        <w:r w:rsidRPr="00CF3217">
          <w:rPr>
            <w:rFonts w:eastAsia="SimSun"/>
            <w:b/>
            <w:bCs/>
            <w:color w:val="000000"/>
            <w:szCs w:val="24"/>
            <w:lang w:val="en-US" w:eastAsia="zh-CN"/>
          </w:rPr>
          <w:t>) supplementary services; Stage 3</w:t>
        </w:r>
      </w:ins>
    </w:p>
    <w:p w:rsidR="002051B4" w:rsidRPr="00CF3217" w:rsidRDefault="002051B4" w:rsidP="002051B4">
      <w:pPr>
        <w:rPr>
          <w:ins w:id="1585" w:author="Romano Giovanni" w:date="2017-10-23T20:01:00Z"/>
          <w:rFonts w:eastAsia="SimSun"/>
          <w:lang w:val="en-US" w:eastAsia="zh-CN"/>
        </w:rPr>
      </w:pPr>
      <w:ins w:id="1586" w:author="Romano Giovanni" w:date="2017-10-23T20:01: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charging supplementary services. </w:t>
        </w:r>
      </w:ins>
    </w:p>
    <w:p w:rsidR="002051B4" w:rsidRPr="00CF3217" w:rsidRDefault="002051B4" w:rsidP="002051B4">
      <w:pPr>
        <w:rPr>
          <w:ins w:id="1587" w:author="Romano Giovanni" w:date="2017-10-23T20:01:00Z"/>
          <w:rFonts w:eastAsia="SimSun"/>
          <w:lang w:val="en-US" w:eastAsia="zh-CN"/>
        </w:rPr>
      </w:pPr>
      <w:ins w:id="1588" w:author="Romano Giovanni" w:date="2017-10-23T20:01:00Z">
        <w:r w:rsidRPr="00CF3217">
          <w:rPr>
            <w:rFonts w:eastAsia="SimSun"/>
            <w:lang w:val="en-US" w:eastAsia="zh-CN"/>
          </w:rPr>
          <w:t>In 3GPP TS 24.010 the general aspects of the specification of supplementary services at the layer 3 radio interface are given.</w:t>
        </w:r>
      </w:ins>
    </w:p>
    <w:p w:rsidR="002051B4" w:rsidRPr="00CF3217" w:rsidRDefault="002051B4" w:rsidP="002051B4">
      <w:pPr>
        <w:rPr>
          <w:ins w:id="1589" w:author="Romano Giovanni" w:date="2017-10-23T20:01:00Z"/>
          <w:rFonts w:eastAsia="SimSun"/>
          <w:lang w:val="en-US" w:eastAsia="zh-CN"/>
        </w:rPr>
      </w:pPr>
      <w:ins w:id="1590" w:author="Romano Giovanni" w:date="2017-10-23T20:01:00Z">
        <w:r w:rsidRPr="00CF3217">
          <w:rPr>
            <w:rFonts w:eastAsia="SimSun"/>
            <w:lang w:val="en-US" w:eastAsia="zh-CN"/>
          </w:rPr>
          <w:lastRenderedPageBreak/>
          <w:t xml:space="preserve">3GPP TS 24.080 specifies the formats and coding for the supplementary services. </w:t>
        </w:r>
      </w:ins>
    </w:p>
    <w:p w:rsidR="002051B4" w:rsidRPr="00CF3217" w:rsidRDefault="002051B4" w:rsidP="002051B4">
      <w:pPr>
        <w:rPr>
          <w:ins w:id="1591" w:author="Romano Giovanni" w:date="2017-10-23T20:01:00Z"/>
          <w:rFonts w:eastAsia="SimSun"/>
          <w:lang w:val="en-US" w:eastAsia="zh-CN"/>
        </w:rPr>
      </w:pPr>
      <w:ins w:id="1592" w:author="Romano Giovanni" w:date="2017-10-23T20:01:00Z">
        <w:r w:rsidRPr="00CF3217">
          <w:rPr>
            <w:rFonts w:eastAsia="SimSun"/>
            <w:lang w:val="en-US" w:eastAsia="zh-CN"/>
          </w:rPr>
          <w:t xml:space="preserve">Definitions and descriptions of supplementary services are given in 3GPP TS 22.004 and 3GPP TS 22.08x and 3GPP TS 22.09x series. 3GPP TS 22.024 and 02.86 are related to the charging supplementary services. </w:t>
        </w:r>
      </w:ins>
    </w:p>
    <w:p w:rsidR="002051B4" w:rsidRPr="00CF3217" w:rsidRDefault="002051B4" w:rsidP="002051B4">
      <w:pPr>
        <w:rPr>
          <w:ins w:id="1593" w:author="Romano Giovanni" w:date="2017-10-23T20:01:00Z"/>
          <w:rFonts w:eastAsia="SimSun"/>
          <w:lang w:val="en-US" w:eastAsia="zh-CN"/>
        </w:rPr>
      </w:pPr>
      <w:ins w:id="1594" w:author="Romano Giovanni" w:date="2017-10-23T20:01:00Z">
        <w:r w:rsidRPr="00CF3217">
          <w:rPr>
            <w:rFonts w:eastAsia="SimSun"/>
            <w:lang w:val="en-US" w:eastAsia="zh-CN"/>
          </w:rPr>
          <w:t xml:space="preserve">Technical realization of supplementary services is described in 3GPP TS 23.011 and 3GPP TS 23.08x and 3GPP TS 23.09x series. 3GPP TS 23.086 is related to the charging supplementary services. </w:t>
        </w:r>
      </w:ins>
    </w:p>
    <w:p w:rsidR="002051B4" w:rsidRPr="00CF3217" w:rsidRDefault="002051B4" w:rsidP="002051B4">
      <w:pPr>
        <w:rPr>
          <w:ins w:id="1595" w:author="Romano Giovanni" w:date="2017-10-23T20:01:00Z"/>
          <w:rFonts w:eastAsia="SimSun"/>
          <w:lang w:val="en-US" w:eastAsia="zh-CN"/>
        </w:rPr>
      </w:pPr>
      <w:ins w:id="1596" w:author="Romano Giovanni" w:date="2017-10-23T20:01: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597" w:author="Romano Giovanni" w:date="2017-10-23T20:01:00Z"/>
          <w:rFonts w:eastAsia="SimSun"/>
          <w:lang w:val="en-US" w:eastAsia="zh-CN"/>
        </w:rPr>
      </w:pPr>
      <w:ins w:id="1598" w:author="Romano Giovanni" w:date="2017-10-23T20:01:00Z">
        <w:r w:rsidRPr="00CF3217">
          <w:rPr>
            <w:rFonts w:eastAsia="SimSun"/>
            <w:lang w:val="en-US" w:eastAsia="zh-CN"/>
          </w:rPr>
          <w:t xml:space="preserve">The following supplementary services belong to the charging supplementary services and are described in this document: </w:t>
        </w:r>
      </w:ins>
    </w:p>
    <w:p w:rsidR="002051B4" w:rsidRPr="00CF3217" w:rsidRDefault="002051B4" w:rsidP="002051B4">
      <w:pPr>
        <w:rPr>
          <w:ins w:id="1599" w:author="Romano Giovanni" w:date="2017-10-23T20:01:00Z"/>
          <w:rFonts w:eastAsia="SimSun"/>
          <w:lang w:val="en-US" w:eastAsia="zh-CN"/>
        </w:rPr>
      </w:pPr>
      <w:ins w:id="1600" w:author="Romano Giovanni" w:date="2017-10-23T20:01:00Z">
        <w:r w:rsidRPr="00CF3217">
          <w:rPr>
            <w:rFonts w:eastAsia="SimSun"/>
            <w:lang w:val="en-US" w:eastAsia="zh-CN"/>
          </w:rPr>
          <w:t>–   Advice of Charge (Information) (</w:t>
        </w:r>
        <w:proofErr w:type="spellStart"/>
        <w:r w:rsidRPr="00CF3217">
          <w:rPr>
            <w:rFonts w:eastAsia="SimSun"/>
            <w:lang w:val="en-US" w:eastAsia="zh-CN"/>
          </w:rPr>
          <w:t>AoCI</w:t>
        </w:r>
        <w:proofErr w:type="spellEnd"/>
        <w:r w:rsidRPr="00CF3217">
          <w:rPr>
            <w:rFonts w:eastAsia="SimSun"/>
            <w:lang w:val="en-US" w:eastAsia="zh-CN"/>
          </w:rPr>
          <w:t>);</w:t>
        </w:r>
      </w:ins>
    </w:p>
    <w:p w:rsidR="002051B4" w:rsidRDefault="002051B4" w:rsidP="002051B4">
      <w:pPr>
        <w:rPr>
          <w:ins w:id="1601" w:author="Romano Giovanni" w:date="2017-10-23T20:01:00Z"/>
          <w:rFonts w:eastAsia="SimSun"/>
          <w:lang w:val="en-US" w:eastAsia="zh-CN"/>
        </w:rPr>
      </w:pPr>
      <w:ins w:id="1602" w:author="Romano Giovanni" w:date="2017-10-23T20:01:00Z">
        <w:r w:rsidRPr="00CF3217">
          <w:rPr>
            <w:rFonts w:eastAsia="SimSun"/>
            <w:lang w:val="en-US" w:eastAsia="zh-CN"/>
          </w:rPr>
          <w:t>–   Advice of Charge (Charging) (</w:t>
        </w:r>
        <w:proofErr w:type="spellStart"/>
        <w:r w:rsidRPr="00CF3217">
          <w:rPr>
            <w:rFonts w:eastAsia="SimSun"/>
            <w:lang w:val="en-US" w:eastAsia="zh-CN"/>
          </w:rPr>
          <w:t>AoCC</w:t>
        </w:r>
        <w:proofErr w:type="spellEnd"/>
        <w:r w:rsidRPr="00CF3217">
          <w:rPr>
            <w:rFonts w:eastAsia="SimSun"/>
            <w:lang w:val="en-US" w:eastAsia="zh-CN"/>
          </w:rPr>
          <w:t>).</w:t>
        </w:r>
      </w:ins>
    </w:p>
    <w:p w:rsidR="002051B4" w:rsidRPr="002D5C5B" w:rsidRDefault="002051B4" w:rsidP="002051B4">
      <w:pPr>
        <w:pStyle w:val="Titolo5"/>
        <w:rPr>
          <w:ins w:id="1603" w:author="Romano Giovanni" w:date="2017-10-23T20:01:00Z"/>
          <w:rFonts w:eastAsia="SimSun"/>
          <w:bCs/>
          <w:color w:val="000000"/>
          <w:szCs w:val="24"/>
          <w:lang w:val="en-US" w:eastAsia="zh-CN"/>
        </w:rPr>
      </w:pPr>
      <w:ins w:id="1604" w:author="Romano Giovanni" w:date="2017-10-23T20:01:00Z">
        <w:r w:rsidRPr="00CF3217">
          <w:rPr>
            <w:rFonts w:eastAsia="SimSun"/>
            <w:bCs/>
            <w:color w:val="000000"/>
            <w:szCs w:val="24"/>
            <w:lang w:val="en-US" w:eastAsia="zh-CN"/>
          </w:rPr>
          <w:t>5.1.2.</w:t>
        </w:r>
      </w:ins>
      <w:ins w:id="1605" w:author="Romano Giovanni" w:date="2017-10-23T20:44:00Z">
        <w:r w:rsidR="00E64DB4">
          <w:rPr>
            <w:rFonts w:eastAsia="SimSun"/>
            <w:bCs/>
            <w:color w:val="000000"/>
            <w:szCs w:val="24"/>
            <w:lang w:val="en-US" w:eastAsia="zh-CN"/>
          </w:rPr>
          <w:t>12.4.</w:t>
        </w:r>
      </w:ins>
      <w:ins w:id="1606" w:author="Romano Giovanni" w:date="2017-10-23T20:01:00Z">
        <w:r>
          <w:rPr>
            <w:rFonts w:eastAsia="SimSun"/>
            <w:bCs/>
            <w:color w:val="000000"/>
            <w:szCs w:val="24"/>
            <w:lang w:val="en-US" w:eastAsia="zh-CN"/>
          </w:rPr>
          <w:t>14</w:t>
        </w:r>
        <w:r w:rsidRPr="00CF3217">
          <w:rPr>
            <w:rFonts w:eastAsia="SimSun"/>
            <w:bCs/>
            <w:color w:val="000000"/>
            <w:szCs w:val="24"/>
            <w:lang w:val="en-US" w:eastAsia="zh-CN"/>
          </w:rPr>
          <w:tab/>
          <w:t>TS 24.087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607" w:author="Romano Giovanni" w:date="2017-10-23T20:01:00Z"/>
          <w:rFonts w:eastAsia="SimSun"/>
          <w:b/>
          <w:bCs/>
          <w:color w:val="000000"/>
          <w:sz w:val="30"/>
          <w:szCs w:val="30"/>
          <w:lang w:val="en-US" w:eastAsia="zh-CN"/>
        </w:rPr>
      </w:pPr>
      <w:ins w:id="1608" w:author="Romano Giovanni" w:date="2017-10-23T20:01:00Z">
        <w:r w:rsidRPr="00CF3217">
          <w:rPr>
            <w:rFonts w:eastAsia="SimSun"/>
            <w:b/>
            <w:bCs/>
            <w:color w:val="000000"/>
            <w:szCs w:val="24"/>
            <w:lang w:val="en-US" w:eastAsia="zh-CN"/>
          </w:rPr>
          <w:t xml:space="preserve">User-to-User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(UUS) Supplementary Service; Stage 3</w:t>
        </w:r>
      </w:ins>
    </w:p>
    <w:p w:rsidR="002051B4" w:rsidRDefault="002051B4" w:rsidP="002051B4">
      <w:pPr>
        <w:widowControl w:val="0"/>
        <w:tabs>
          <w:tab w:val="clear" w:pos="1134"/>
          <w:tab w:val="clear" w:pos="1871"/>
          <w:tab w:val="clear" w:pos="2268"/>
          <w:tab w:val="left" w:pos="90"/>
        </w:tabs>
        <w:overflowPunct/>
        <w:spacing w:before="81"/>
        <w:textAlignment w:val="auto"/>
        <w:rPr>
          <w:ins w:id="1609" w:author="Romano Giovanni" w:date="2017-10-23T20:01:00Z"/>
          <w:rFonts w:eastAsia="SimSun"/>
          <w:color w:val="000000"/>
          <w:szCs w:val="24"/>
          <w:lang w:val="en-US" w:eastAsia="zh-CN"/>
        </w:rPr>
      </w:pPr>
      <w:ins w:id="1610" w:author="Romano Giovanni" w:date="2017-10-23T20:01:00Z">
        <w:r w:rsidRPr="00CF3217">
          <w:rPr>
            <w:rFonts w:eastAsia="SimSun"/>
            <w:color w:val="000000"/>
            <w:szCs w:val="24"/>
            <w:lang w:val="en-US" w:eastAsia="zh-CN"/>
          </w:rPr>
          <w:t xml:space="preserve">This document gives the stage 3 description of the three User-to-User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supplementary services.</w:t>
        </w:r>
      </w:ins>
    </w:p>
    <w:p w:rsidR="002051B4" w:rsidRPr="002D5C5B" w:rsidRDefault="002051B4" w:rsidP="002051B4">
      <w:pPr>
        <w:pStyle w:val="Titolo5"/>
        <w:rPr>
          <w:ins w:id="1611" w:author="Romano Giovanni" w:date="2017-10-23T20:01:00Z"/>
          <w:rFonts w:eastAsia="SimSun"/>
          <w:bCs/>
          <w:color w:val="000000"/>
          <w:szCs w:val="24"/>
          <w:lang w:val="en-US" w:eastAsia="zh-CN"/>
        </w:rPr>
      </w:pPr>
      <w:ins w:id="1612" w:author="Romano Giovanni" w:date="2017-10-23T20:01:00Z">
        <w:r w:rsidRPr="00CF3217">
          <w:rPr>
            <w:rFonts w:eastAsia="SimSun"/>
            <w:bCs/>
            <w:color w:val="000000"/>
            <w:szCs w:val="24"/>
            <w:lang w:val="en-US" w:eastAsia="zh-CN"/>
          </w:rPr>
          <w:t>5.1.2.</w:t>
        </w:r>
      </w:ins>
      <w:ins w:id="1613" w:author="Romano Giovanni" w:date="2017-10-23T20:44:00Z">
        <w:r w:rsidR="00E64DB4">
          <w:rPr>
            <w:rFonts w:eastAsia="SimSun"/>
            <w:bCs/>
            <w:color w:val="000000"/>
            <w:szCs w:val="24"/>
            <w:lang w:val="en-US" w:eastAsia="zh-CN"/>
          </w:rPr>
          <w:t>12.4.</w:t>
        </w:r>
      </w:ins>
      <w:ins w:id="1614" w:author="Romano Giovanni" w:date="2017-10-23T20:01:00Z">
        <w:r>
          <w:rPr>
            <w:rFonts w:eastAsia="SimSun"/>
            <w:bCs/>
            <w:color w:val="000000"/>
            <w:szCs w:val="24"/>
            <w:lang w:val="en-US" w:eastAsia="zh-CN"/>
          </w:rPr>
          <w:t>15</w:t>
        </w:r>
        <w:r w:rsidRPr="00CF3217">
          <w:rPr>
            <w:rFonts w:eastAsia="SimSun"/>
            <w:bCs/>
            <w:color w:val="000000"/>
            <w:szCs w:val="24"/>
            <w:lang w:val="en-US" w:eastAsia="zh-CN"/>
          </w:rPr>
          <w:tab/>
          <w:t>TS 24.088</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615" w:author="Romano Giovanni" w:date="2017-10-23T20:01:00Z"/>
          <w:rFonts w:eastAsia="SimSun"/>
          <w:b/>
          <w:bCs/>
          <w:color w:val="000000"/>
          <w:sz w:val="30"/>
          <w:szCs w:val="30"/>
          <w:lang w:val="en-US" w:eastAsia="zh-CN"/>
        </w:rPr>
      </w:pPr>
      <w:ins w:id="1616" w:author="Romano Giovanni" w:date="2017-10-23T20:01:00Z">
        <w:r w:rsidRPr="00CF3217">
          <w:rPr>
            <w:rFonts w:eastAsia="SimSun"/>
            <w:b/>
            <w:bCs/>
            <w:color w:val="000000"/>
            <w:szCs w:val="24"/>
            <w:lang w:val="en-US" w:eastAsia="zh-CN"/>
          </w:rPr>
          <w:t>Call Barring (CB) supplementary service; Stage 3</w:t>
        </w:r>
      </w:ins>
    </w:p>
    <w:p w:rsidR="002051B4" w:rsidRPr="00CF3217" w:rsidRDefault="002051B4" w:rsidP="002051B4">
      <w:pPr>
        <w:rPr>
          <w:ins w:id="1617" w:author="Romano Giovanni" w:date="2017-10-23T20:01:00Z"/>
          <w:rFonts w:eastAsia="SimSun"/>
          <w:lang w:val="en-US" w:eastAsia="zh-CN"/>
        </w:rPr>
      </w:pPr>
      <w:ins w:id="1618" w:author="Romano Giovanni" w:date="2017-10-23T20:01: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barring supplementary services. </w:t>
        </w:r>
      </w:ins>
    </w:p>
    <w:p w:rsidR="002051B4" w:rsidRPr="00CF3217" w:rsidRDefault="002051B4" w:rsidP="002051B4">
      <w:pPr>
        <w:rPr>
          <w:ins w:id="1619" w:author="Romano Giovanni" w:date="2017-10-23T20:01:00Z"/>
          <w:rFonts w:eastAsia="SimSun"/>
          <w:lang w:val="en-US" w:eastAsia="zh-CN"/>
        </w:rPr>
      </w:pPr>
      <w:ins w:id="1620" w:author="Romano Giovanni" w:date="2017-10-23T20:01:00Z">
        <w:r w:rsidRPr="00CF3217">
          <w:rPr>
            <w:rFonts w:eastAsia="SimSun"/>
            <w:lang w:val="en-US" w:eastAsia="zh-CN"/>
          </w:rPr>
          <w:t>In 3GPP TS 24.010 the general</w:t>
        </w:r>
        <w:r w:rsidRPr="00CF3217">
          <w:rPr>
            <w:rFonts w:eastAsia="SimSun"/>
            <w:sz w:val="27"/>
            <w:szCs w:val="27"/>
            <w:lang w:val="en-US" w:eastAsia="zh-CN"/>
          </w:rPr>
          <w:t xml:space="preserve"> </w:t>
        </w:r>
        <w:r w:rsidRPr="00CF3217">
          <w:rPr>
            <w:rFonts w:eastAsia="SimSun"/>
            <w:lang w:val="en-US" w:eastAsia="zh-CN"/>
          </w:rPr>
          <w:t xml:space="preserve">aspects of the specification of supplementary services at the layer 3 radio interface are given. </w:t>
        </w:r>
      </w:ins>
    </w:p>
    <w:p w:rsidR="002051B4" w:rsidRPr="00CF3217" w:rsidRDefault="002051B4" w:rsidP="002051B4">
      <w:pPr>
        <w:rPr>
          <w:ins w:id="1621" w:author="Romano Giovanni" w:date="2017-10-23T20:01:00Z"/>
          <w:rFonts w:eastAsia="SimSun"/>
          <w:lang w:val="en-US" w:eastAsia="zh-CN"/>
        </w:rPr>
      </w:pPr>
      <w:ins w:id="1622" w:author="Romano Giovanni" w:date="2017-10-23T20:01:00Z">
        <w:r w:rsidRPr="00CF3217">
          <w:rPr>
            <w:rFonts w:eastAsia="SimSun"/>
            <w:lang w:val="en-US" w:eastAsia="zh-CN"/>
          </w:rPr>
          <w:t>3GPP TS 24.080 specifies the formats and coding</w:t>
        </w:r>
        <w:r w:rsidRPr="00CF3217">
          <w:rPr>
            <w:rFonts w:eastAsia="SimSun"/>
            <w:sz w:val="27"/>
            <w:szCs w:val="27"/>
            <w:lang w:val="en-US" w:eastAsia="zh-CN"/>
          </w:rPr>
          <w:t xml:space="preserve"> </w:t>
        </w:r>
        <w:r w:rsidRPr="00CF3217">
          <w:rPr>
            <w:rFonts w:eastAsia="SimSun"/>
            <w:lang w:val="en-US" w:eastAsia="zh-CN"/>
          </w:rPr>
          <w:t xml:space="preserve">for the supplementary services. </w:t>
        </w:r>
      </w:ins>
    </w:p>
    <w:p w:rsidR="002051B4" w:rsidRPr="00CF3217" w:rsidRDefault="002051B4" w:rsidP="002051B4">
      <w:pPr>
        <w:rPr>
          <w:ins w:id="1623" w:author="Romano Giovanni" w:date="2017-10-23T20:01:00Z"/>
          <w:rFonts w:eastAsia="SimSun"/>
          <w:sz w:val="27"/>
          <w:szCs w:val="27"/>
          <w:lang w:val="en-US" w:eastAsia="zh-CN"/>
        </w:rPr>
      </w:pPr>
      <w:ins w:id="1624" w:author="Romano Giovanni" w:date="2017-10-23T20:01:00Z">
        <w:r w:rsidRPr="00CF3217">
          <w:rPr>
            <w:rFonts w:eastAsia="SimSun"/>
            <w:lang w:val="en-US" w:eastAsia="zh-CN"/>
          </w:rPr>
          <w:t>Definitions and descriptions of supplementary services are given in 3GPP TS 22.004, 22.08x and 22.09x series.</w:t>
        </w:r>
        <w:r w:rsidRPr="00CF3217">
          <w:rPr>
            <w:rFonts w:eastAsia="SimSun"/>
            <w:sz w:val="27"/>
            <w:szCs w:val="27"/>
            <w:lang w:val="en-US" w:eastAsia="zh-CN"/>
          </w:rPr>
          <w:t xml:space="preserve"> </w:t>
        </w:r>
      </w:ins>
    </w:p>
    <w:p w:rsidR="002051B4" w:rsidRPr="00CF3217" w:rsidRDefault="002051B4" w:rsidP="002051B4">
      <w:pPr>
        <w:rPr>
          <w:ins w:id="1625" w:author="Romano Giovanni" w:date="2017-10-23T20:01:00Z"/>
          <w:rFonts w:eastAsia="SimSun"/>
          <w:lang w:val="en-US" w:eastAsia="zh-CN"/>
        </w:rPr>
      </w:pPr>
      <w:ins w:id="1626" w:author="Romano Giovanni" w:date="2017-10-23T20:01:00Z">
        <w:r w:rsidRPr="00CF3217">
          <w:rPr>
            <w:rFonts w:eastAsia="SimSun"/>
            <w:lang w:val="en-US" w:eastAsia="zh-CN"/>
          </w:rPr>
          <w:t xml:space="preserve">Technical realization of supplementary services is described in 3GPP TS 23.011, 23.08x and 23.09x series. </w:t>
        </w:r>
      </w:ins>
    </w:p>
    <w:p w:rsidR="002051B4" w:rsidRPr="00CF3217" w:rsidRDefault="002051B4" w:rsidP="002051B4">
      <w:pPr>
        <w:rPr>
          <w:ins w:id="1627" w:author="Romano Giovanni" w:date="2017-10-23T20:01:00Z"/>
          <w:rFonts w:eastAsia="SimSun"/>
          <w:lang w:val="en-US" w:eastAsia="zh-CN"/>
        </w:rPr>
      </w:pPr>
      <w:ins w:id="1628" w:author="Romano Giovanni" w:date="2017-10-23T20:01: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629" w:author="Romano Giovanni" w:date="2017-10-23T20:01:00Z"/>
          <w:rFonts w:eastAsia="SimSun"/>
          <w:lang w:val="en-US" w:eastAsia="zh-CN"/>
        </w:rPr>
      </w:pPr>
      <w:ins w:id="1630" w:author="Romano Giovanni" w:date="2017-10-23T20:01:00Z">
        <w:r w:rsidRPr="00CF3217">
          <w:rPr>
            <w:rFonts w:eastAsia="SimSun"/>
            <w:lang w:val="en-US" w:eastAsia="zh-CN"/>
          </w:rPr>
          <w:t>The following supplementary services belong to the call restriction supplementary services and are described in this specification:</w:t>
        </w:r>
      </w:ins>
    </w:p>
    <w:p w:rsidR="002051B4" w:rsidRPr="00CF3217" w:rsidRDefault="002051B4" w:rsidP="002051B4">
      <w:pPr>
        <w:rPr>
          <w:ins w:id="1631" w:author="Romano Giovanni" w:date="2017-10-23T20:01:00Z"/>
          <w:rFonts w:eastAsia="SimSun"/>
          <w:lang w:val="en-US" w:eastAsia="zh-CN"/>
        </w:rPr>
      </w:pPr>
      <w:ins w:id="1632" w:author="Romano Giovanni" w:date="2017-10-23T20:01:00Z">
        <w:r w:rsidRPr="00CF3217">
          <w:rPr>
            <w:rFonts w:eastAsia="SimSun"/>
            <w:lang w:val="en-US" w:eastAsia="zh-CN"/>
          </w:rPr>
          <w:t>–   Barring of outgoing calls;</w:t>
        </w:r>
      </w:ins>
    </w:p>
    <w:p w:rsidR="002051B4" w:rsidRDefault="002051B4" w:rsidP="002051B4">
      <w:pPr>
        <w:rPr>
          <w:ins w:id="1633" w:author="Romano Giovanni" w:date="2017-10-23T20:01:00Z"/>
          <w:rFonts w:eastAsia="SimSun"/>
          <w:lang w:val="en-US" w:eastAsia="zh-CN"/>
        </w:rPr>
      </w:pPr>
      <w:ins w:id="1634" w:author="Romano Giovanni" w:date="2017-10-23T20:01:00Z">
        <w:r w:rsidRPr="00CF3217">
          <w:rPr>
            <w:rFonts w:eastAsia="SimSun"/>
            <w:lang w:val="en-US" w:eastAsia="zh-CN"/>
          </w:rPr>
          <w:lastRenderedPageBreak/>
          <w:t>–   Barring of incoming calls</w:t>
        </w:r>
      </w:ins>
    </w:p>
    <w:p w:rsidR="002051B4" w:rsidRPr="002D5C5B" w:rsidRDefault="002051B4" w:rsidP="002051B4">
      <w:pPr>
        <w:pStyle w:val="Titolo5"/>
        <w:rPr>
          <w:ins w:id="1635" w:author="Romano Giovanni" w:date="2017-10-23T20:01:00Z"/>
          <w:rFonts w:eastAsia="SimSun"/>
          <w:bCs/>
          <w:color w:val="000000"/>
          <w:szCs w:val="24"/>
          <w:lang w:val="en-US" w:eastAsia="zh-CN"/>
        </w:rPr>
      </w:pPr>
      <w:ins w:id="1636" w:author="Romano Giovanni" w:date="2017-10-23T20:01:00Z">
        <w:r w:rsidRPr="00CF3217">
          <w:rPr>
            <w:rFonts w:eastAsia="SimSun"/>
            <w:bCs/>
            <w:color w:val="000000"/>
            <w:szCs w:val="24"/>
            <w:lang w:val="en-US" w:eastAsia="zh-CN"/>
          </w:rPr>
          <w:t>5.1.2.</w:t>
        </w:r>
      </w:ins>
      <w:ins w:id="1637" w:author="Romano Giovanni" w:date="2017-10-23T20:44:00Z">
        <w:r w:rsidR="00E64DB4">
          <w:rPr>
            <w:rFonts w:eastAsia="SimSun"/>
            <w:bCs/>
            <w:color w:val="000000"/>
            <w:szCs w:val="24"/>
            <w:lang w:val="en-US" w:eastAsia="zh-CN"/>
          </w:rPr>
          <w:t>12.4.</w:t>
        </w:r>
      </w:ins>
      <w:ins w:id="1638" w:author="Romano Giovanni" w:date="2017-10-23T20:01:00Z">
        <w:r>
          <w:rPr>
            <w:rFonts w:eastAsia="SimSun"/>
            <w:bCs/>
            <w:color w:val="000000"/>
            <w:szCs w:val="24"/>
            <w:lang w:val="en-US" w:eastAsia="zh-CN"/>
          </w:rPr>
          <w:t>16</w:t>
        </w:r>
        <w:r w:rsidRPr="00CF3217">
          <w:rPr>
            <w:rFonts w:eastAsia="SimSun"/>
            <w:bCs/>
            <w:color w:val="000000"/>
            <w:szCs w:val="24"/>
            <w:lang w:val="en-US" w:eastAsia="zh-CN"/>
          </w:rPr>
          <w:tab/>
          <w:t>TS 24.090</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639" w:author="Romano Giovanni" w:date="2017-10-23T20:01:00Z"/>
          <w:rFonts w:eastAsia="SimSun"/>
          <w:b/>
          <w:bCs/>
          <w:color w:val="000000"/>
          <w:sz w:val="30"/>
          <w:szCs w:val="30"/>
          <w:lang w:val="en-US" w:eastAsia="zh-CN"/>
        </w:rPr>
      </w:pPr>
      <w:ins w:id="1640" w:author="Romano Giovanni" w:date="2017-10-23T20:01:00Z">
        <w:r w:rsidRPr="00CF3217">
          <w:rPr>
            <w:rFonts w:eastAsia="SimSun"/>
            <w:b/>
            <w:bCs/>
            <w:color w:val="000000"/>
            <w:szCs w:val="24"/>
            <w:lang w:val="en-US" w:eastAsia="zh-CN"/>
          </w:rPr>
          <w:t>Unstructured Supplementary Service Data (USSD); Stage 3</w:t>
        </w:r>
      </w:ins>
    </w:p>
    <w:p w:rsidR="002051B4" w:rsidRPr="00CF3217" w:rsidRDefault="002051B4" w:rsidP="002051B4">
      <w:pPr>
        <w:rPr>
          <w:ins w:id="1641" w:author="Romano Giovanni" w:date="2017-10-23T20:01:00Z"/>
          <w:rFonts w:eastAsia="SimSun"/>
          <w:lang w:val="en-US" w:eastAsia="zh-CN"/>
        </w:rPr>
      </w:pPr>
      <w:ins w:id="1642" w:author="Romano Giovanni" w:date="2017-10-23T20:01:00Z">
        <w:r w:rsidRPr="00CF3217">
          <w:rPr>
            <w:rFonts w:eastAsia="SimSun"/>
            <w:lang w:val="en-US" w:eastAsia="zh-CN"/>
          </w:rPr>
          <w:t xml:space="preserve">This document gives the stage 3 description of the Unstructured Supplementary Service Data (USSD) operations. The group of unstructured supplementary service data operations is divided into two different classes: </w:t>
        </w:r>
      </w:ins>
    </w:p>
    <w:p w:rsidR="002051B4" w:rsidRPr="00CF3217" w:rsidRDefault="002051B4" w:rsidP="002051B4">
      <w:pPr>
        <w:rPr>
          <w:ins w:id="1643" w:author="Romano Giovanni" w:date="2017-10-23T20:01:00Z"/>
          <w:rFonts w:eastAsia="SimSun"/>
          <w:lang w:val="en-US" w:eastAsia="zh-CN"/>
        </w:rPr>
      </w:pPr>
      <w:ins w:id="1644" w:author="Romano Giovanni" w:date="2017-10-23T20:01:00Z">
        <w:r w:rsidRPr="00CF3217">
          <w:rPr>
            <w:rFonts w:eastAsia="SimSun"/>
            <w:lang w:val="en-US" w:eastAsia="zh-CN"/>
          </w:rPr>
          <w:t>–   Network initiated unstructured supplementary service data operations;</w:t>
        </w:r>
      </w:ins>
    </w:p>
    <w:p w:rsidR="002051B4" w:rsidRDefault="002051B4" w:rsidP="002051B4">
      <w:pPr>
        <w:rPr>
          <w:ins w:id="1645" w:author="Romano Giovanni" w:date="2017-10-23T20:01:00Z"/>
          <w:rFonts w:eastAsia="SimSun"/>
          <w:lang w:val="en-US" w:eastAsia="zh-CN"/>
        </w:rPr>
      </w:pPr>
      <w:ins w:id="1646" w:author="Romano Giovanni" w:date="2017-10-23T20:01:00Z">
        <w:r w:rsidRPr="00CF3217">
          <w:rPr>
            <w:rFonts w:eastAsia="SimSun"/>
            <w:lang w:val="en-US" w:eastAsia="zh-CN"/>
          </w:rPr>
          <w:t>–   Mobile initiated unstructured supplementary service data operations.</w:t>
        </w:r>
      </w:ins>
    </w:p>
    <w:p w:rsidR="002051B4" w:rsidRPr="002D5C5B" w:rsidRDefault="002051B4" w:rsidP="002051B4">
      <w:pPr>
        <w:pStyle w:val="Titolo5"/>
        <w:rPr>
          <w:ins w:id="1647" w:author="Romano Giovanni" w:date="2017-10-23T20:01:00Z"/>
          <w:rFonts w:eastAsia="SimSun"/>
          <w:bCs/>
          <w:color w:val="000000"/>
          <w:szCs w:val="24"/>
          <w:lang w:val="en-US" w:eastAsia="zh-CN"/>
        </w:rPr>
      </w:pPr>
      <w:ins w:id="1648" w:author="Romano Giovanni" w:date="2017-10-23T20:01:00Z">
        <w:r w:rsidRPr="00CF3217">
          <w:rPr>
            <w:rFonts w:eastAsia="SimSun"/>
            <w:bCs/>
            <w:color w:val="000000"/>
            <w:szCs w:val="24"/>
            <w:lang w:val="en-US" w:eastAsia="zh-CN"/>
          </w:rPr>
          <w:t>5.1.2.</w:t>
        </w:r>
      </w:ins>
      <w:ins w:id="1649" w:author="Romano Giovanni" w:date="2017-10-23T20:44:00Z">
        <w:r w:rsidR="00E64DB4">
          <w:rPr>
            <w:rFonts w:eastAsia="SimSun"/>
            <w:bCs/>
            <w:color w:val="000000"/>
            <w:szCs w:val="24"/>
            <w:lang w:val="en-US" w:eastAsia="zh-CN"/>
          </w:rPr>
          <w:t>12.4.</w:t>
        </w:r>
      </w:ins>
      <w:ins w:id="1650" w:author="Romano Giovanni" w:date="2017-10-23T20:01:00Z">
        <w:r>
          <w:rPr>
            <w:rFonts w:eastAsia="SimSun"/>
            <w:bCs/>
            <w:color w:val="000000"/>
            <w:szCs w:val="24"/>
            <w:lang w:val="en-US" w:eastAsia="zh-CN"/>
          </w:rPr>
          <w:t>17</w:t>
        </w:r>
        <w:r w:rsidRPr="00CF3217">
          <w:rPr>
            <w:rFonts w:eastAsia="SimSun"/>
            <w:bCs/>
            <w:color w:val="000000"/>
            <w:szCs w:val="24"/>
            <w:lang w:val="en-US" w:eastAsia="zh-CN"/>
          </w:rPr>
          <w:tab/>
          <w:t>TS 24.091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651" w:author="Romano Giovanni" w:date="2017-10-23T20:01:00Z"/>
          <w:rFonts w:eastAsia="SimSun"/>
          <w:b/>
          <w:bCs/>
          <w:color w:val="000000"/>
          <w:sz w:val="30"/>
          <w:szCs w:val="30"/>
          <w:lang w:val="en-US" w:eastAsia="zh-CN"/>
        </w:rPr>
      </w:pPr>
      <w:ins w:id="1652" w:author="Romano Giovanni" w:date="2017-10-23T20:01:00Z">
        <w:r w:rsidRPr="00CF3217">
          <w:rPr>
            <w:rFonts w:eastAsia="SimSun"/>
            <w:b/>
            <w:bCs/>
            <w:color w:val="000000"/>
            <w:szCs w:val="24"/>
            <w:lang w:val="en-US" w:eastAsia="zh-CN"/>
          </w:rPr>
          <w:t>Explicit Call Transfer (ECT) supplementary service; Stage 3</w:t>
        </w:r>
      </w:ins>
    </w:p>
    <w:p w:rsidR="002051B4" w:rsidRPr="00CF3217" w:rsidRDefault="002051B4" w:rsidP="002051B4">
      <w:pPr>
        <w:rPr>
          <w:ins w:id="1653" w:author="Romano Giovanni" w:date="2017-10-23T20:01:00Z"/>
          <w:rFonts w:eastAsia="SimSun"/>
          <w:lang w:val="en-US" w:eastAsia="zh-CN"/>
        </w:rPr>
      </w:pPr>
      <w:ins w:id="1654" w:author="Romano Giovanni" w:date="2017-10-23T20:01:00Z">
        <w:r w:rsidRPr="00CF3217">
          <w:rPr>
            <w:rFonts w:eastAsia="SimSun"/>
            <w:lang w:val="en-US" w:eastAsia="zh-CN"/>
          </w:rPr>
          <w: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t>
        </w:r>
      </w:ins>
    </w:p>
    <w:p w:rsidR="002051B4" w:rsidRPr="00CF3217" w:rsidRDefault="002051B4" w:rsidP="002051B4">
      <w:pPr>
        <w:rPr>
          <w:ins w:id="1655" w:author="Romano Giovanni" w:date="2017-10-23T20:01:00Z"/>
          <w:rFonts w:eastAsia="SimSun"/>
          <w:lang w:val="en-US" w:eastAsia="zh-CN"/>
        </w:rPr>
      </w:pPr>
      <w:ins w:id="1656" w:author="Romano Giovanni" w:date="2017-10-23T20:01:00Z">
        <w:r w:rsidRPr="00CF3217">
          <w:rPr>
            <w:rFonts w:eastAsia="SimSun"/>
            <w:lang w:val="en-US" w:eastAsia="zh-CN"/>
          </w:rPr>
          <w:t xml:space="preserve">In 3GPP TS 24.010 the general aspects of the specification of supplementary services at the layer 3 radio interface are given. </w:t>
        </w:r>
      </w:ins>
    </w:p>
    <w:p w:rsidR="002051B4" w:rsidRPr="00CF3217" w:rsidRDefault="002051B4" w:rsidP="002051B4">
      <w:pPr>
        <w:rPr>
          <w:ins w:id="1657" w:author="Romano Giovanni" w:date="2017-10-23T20:01:00Z"/>
          <w:rFonts w:eastAsia="SimSun"/>
          <w:lang w:val="en-US" w:eastAsia="zh-CN"/>
        </w:rPr>
      </w:pPr>
      <w:ins w:id="1658" w:author="Romano Giovanni" w:date="2017-10-23T20:01:00Z">
        <w:r w:rsidRPr="00CF3217">
          <w:rPr>
            <w:rFonts w:eastAsia="SimSun"/>
            <w:lang w:val="en-US" w:eastAsia="zh-CN"/>
          </w:rPr>
          <w:t xml:space="preserve">3GPP TS 24.080 specifies the formats and coding for the supplementary services. </w:t>
        </w:r>
      </w:ins>
    </w:p>
    <w:p w:rsidR="002051B4" w:rsidRPr="00CF3217" w:rsidRDefault="002051B4" w:rsidP="002051B4">
      <w:pPr>
        <w:rPr>
          <w:ins w:id="1659" w:author="Romano Giovanni" w:date="2017-10-23T20:01:00Z"/>
          <w:rFonts w:eastAsia="SimSun"/>
          <w:lang w:val="en-US" w:eastAsia="zh-CN"/>
        </w:rPr>
      </w:pPr>
      <w:ins w:id="1660" w:author="Romano Giovanni" w:date="2017-10-23T20:01:00Z">
        <w:r w:rsidRPr="00CF3217">
          <w:rPr>
            <w:rFonts w:eastAsia="SimSun"/>
            <w:lang w:val="en-US" w:eastAsia="zh-CN"/>
          </w:rPr>
          <w:t xml:space="preserve">Definitions and descriptions of supplementary services are given in 3GPP TS 22.004, 3GPP TS 22.08x and 3GPP TS 22.09x series. 3GPP TS 22.091 is related specifically to call transfer supplementary services. </w:t>
        </w:r>
      </w:ins>
    </w:p>
    <w:p w:rsidR="002051B4" w:rsidRPr="00CF3217" w:rsidRDefault="002051B4" w:rsidP="002051B4">
      <w:pPr>
        <w:rPr>
          <w:ins w:id="1661" w:author="Romano Giovanni" w:date="2017-10-23T20:01:00Z"/>
          <w:rFonts w:eastAsia="SimSun"/>
          <w:lang w:val="en-US" w:eastAsia="zh-CN"/>
        </w:rPr>
      </w:pPr>
      <w:ins w:id="1662" w:author="Romano Giovanni" w:date="2017-10-23T20:01:00Z">
        <w:r w:rsidRPr="00CF3217">
          <w:rPr>
            <w:rFonts w:eastAsia="SimSun"/>
            <w:lang w:val="en-US" w:eastAsia="zh-CN"/>
          </w:rPr>
          <w:t xml:space="preserve">The technical realization of supplementary services is described in 3GPP TS 23.011, 3GPP TS 23.08x and 3GPP TS 23.09x series. 3GPP TS 23.091 is related specifically to call transfer supplementary services. </w:t>
        </w:r>
      </w:ins>
    </w:p>
    <w:p w:rsidR="002051B4" w:rsidRPr="00CF3217" w:rsidRDefault="002051B4" w:rsidP="002051B4">
      <w:pPr>
        <w:rPr>
          <w:ins w:id="1663" w:author="Romano Giovanni" w:date="2017-10-23T20:01:00Z"/>
          <w:rFonts w:eastAsia="SimSun"/>
          <w:lang w:val="en-US" w:eastAsia="zh-CN"/>
        </w:rPr>
      </w:pPr>
      <w:ins w:id="1664" w:author="Romano Giovanni" w:date="2017-10-23T20:01: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665" w:author="Romano Giovanni" w:date="2017-10-23T20:01:00Z"/>
          <w:rFonts w:eastAsia="SimSun"/>
          <w:lang w:val="en-US" w:eastAsia="zh-CN"/>
        </w:rPr>
      </w:pPr>
      <w:ins w:id="1666" w:author="Romano Giovanni" w:date="2017-10-23T20:01:00Z">
        <w:r w:rsidRPr="00CF3217">
          <w:rPr>
            <w:rFonts w:eastAsia="SimSun"/>
            <w:lang w:val="en-US" w:eastAsia="zh-CN"/>
          </w:rPr>
          <w:t>The following supplementary services belong to the call transfer supplementary services and are described in this document:</w:t>
        </w:r>
      </w:ins>
    </w:p>
    <w:p w:rsidR="002051B4" w:rsidRDefault="002051B4" w:rsidP="002051B4">
      <w:pPr>
        <w:rPr>
          <w:ins w:id="1667" w:author="Romano Giovanni" w:date="2017-10-23T20:01:00Z"/>
          <w:rFonts w:eastAsia="SimSun"/>
          <w:lang w:val="en-US" w:eastAsia="zh-CN"/>
        </w:rPr>
      </w:pPr>
      <w:ins w:id="1668" w:author="Romano Giovanni" w:date="2017-10-23T20:01:00Z">
        <w:r w:rsidRPr="00CF3217">
          <w:rPr>
            <w:rFonts w:eastAsia="SimSun"/>
            <w:lang w:val="en-US" w:eastAsia="zh-CN"/>
          </w:rPr>
          <w:t>–   Explicit</w:t>
        </w:r>
        <w:r w:rsidRPr="00CF3217">
          <w:rPr>
            <w:rFonts w:eastAsia="SimSun"/>
            <w:sz w:val="27"/>
            <w:szCs w:val="27"/>
            <w:lang w:val="en-US" w:eastAsia="zh-CN"/>
          </w:rPr>
          <w:t xml:space="preserve"> </w:t>
        </w:r>
        <w:r w:rsidRPr="00CF3217">
          <w:rPr>
            <w:rFonts w:eastAsia="SimSun"/>
            <w:lang w:val="en-US" w:eastAsia="zh-CN"/>
          </w:rPr>
          <w:t>Call Transfer (ECT).</w:t>
        </w:r>
      </w:ins>
    </w:p>
    <w:p w:rsidR="002051B4" w:rsidRPr="00F443A1" w:rsidRDefault="002051B4" w:rsidP="002051B4">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1669" w:author="Romano Giovanni" w:date="2017-10-23T20:01:00Z"/>
          <w:rFonts w:eastAsiaTheme="minorEastAsia"/>
          <w:color w:val="000000"/>
          <w:sz w:val="23"/>
          <w:szCs w:val="23"/>
          <w:lang w:val="en-US" w:eastAsia="zh-CN"/>
        </w:rPr>
      </w:pPr>
    </w:p>
    <w:p w:rsidR="002051B4" w:rsidRPr="002D5C5B" w:rsidRDefault="002051B4" w:rsidP="002051B4">
      <w:pPr>
        <w:pStyle w:val="Titolo5"/>
        <w:rPr>
          <w:ins w:id="1670" w:author="Romano Giovanni" w:date="2017-10-23T20:01:00Z"/>
          <w:rFonts w:eastAsia="SimSun"/>
          <w:bCs/>
          <w:color w:val="000000"/>
          <w:szCs w:val="24"/>
          <w:lang w:val="en-US" w:eastAsia="zh-CN"/>
        </w:rPr>
      </w:pPr>
      <w:ins w:id="1671" w:author="Romano Giovanni" w:date="2017-10-23T20:01:00Z">
        <w:r w:rsidRPr="00CF3217">
          <w:rPr>
            <w:rFonts w:eastAsia="SimSun"/>
            <w:bCs/>
            <w:color w:val="000000"/>
            <w:szCs w:val="24"/>
            <w:lang w:val="en-US" w:eastAsia="zh-CN"/>
          </w:rPr>
          <w:t>5.1.2.</w:t>
        </w:r>
      </w:ins>
      <w:ins w:id="1672" w:author="Romano Giovanni" w:date="2017-10-23T20:44:00Z">
        <w:r w:rsidR="00E64DB4">
          <w:rPr>
            <w:rFonts w:eastAsia="SimSun"/>
            <w:bCs/>
            <w:color w:val="000000"/>
            <w:szCs w:val="24"/>
            <w:lang w:val="en-US" w:eastAsia="zh-CN"/>
          </w:rPr>
          <w:t>12.4.</w:t>
        </w:r>
      </w:ins>
      <w:ins w:id="1673" w:author="Romano Giovanni" w:date="2017-10-23T20:01:00Z">
        <w:r>
          <w:rPr>
            <w:rFonts w:eastAsia="SimSun"/>
            <w:bCs/>
            <w:color w:val="000000"/>
            <w:szCs w:val="24"/>
            <w:lang w:val="en-US" w:eastAsia="zh-CN"/>
          </w:rPr>
          <w:t>18</w:t>
        </w:r>
        <w:r w:rsidRPr="00CF3217">
          <w:rPr>
            <w:rFonts w:eastAsia="SimSun"/>
            <w:bCs/>
            <w:color w:val="000000"/>
            <w:szCs w:val="24"/>
            <w:lang w:val="en-US" w:eastAsia="zh-CN"/>
          </w:rPr>
          <w:tab/>
          <w:t>TS 24.093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674" w:author="Romano Giovanni" w:date="2017-10-23T20:01:00Z"/>
          <w:rFonts w:eastAsia="SimSun"/>
          <w:b/>
          <w:bCs/>
          <w:color w:val="000000"/>
          <w:sz w:val="30"/>
          <w:szCs w:val="30"/>
          <w:lang w:val="en-US" w:eastAsia="zh-CN"/>
        </w:rPr>
      </w:pPr>
      <w:ins w:id="1675" w:author="Romano Giovanni" w:date="2017-10-23T20:01:00Z">
        <w:r w:rsidRPr="00CF3217">
          <w:rPr>
            <w:rFonts w:eastAsia="SimSun"/>
            <w:b/>
            <w:bCs/>
            <w:color w:val="000000"/>
            <w:szCs w:val="24"/>
            <w:lang w:val="en-US" w:eastAsia="zh-CN"/>
          </w:rPr>
          <w:t>Call Completion of Calls to Busy Subscriber (CCBS); Stage 3</w:t>
        </w:r>
      </w:ins>
    </w:p>
    <w:p w:rsidR="002051B4" w:rsidRPr="00CF3217" w:rsidRDefault="002051B4" w:rsidP="002051B4">
      <w:pPr>
        <w:rPr>
          <w:ins w:id="1676" w:author="Romano Giovanni" w:date="2017-10-23T20:01:00Z"/>
          <w:rFonts w:eastAsia="SimSun"/>
          <w:lang w:val="en-US" w:eastAsia="zh-CN"/>
        </w:rPr>
      </w:pPr>
      <w:ins w:id="1677" w:author="Romano Giovanni" w:date="2017-10-23T20:01:00Z">
        <w:r w:rsidRPr="00CF3217">
          <w:rPr>
            <w:rFonts w:eastAsia="SimSun"/>
            <w:lang w:val="en-US" w:eastAsia="zh-CN"/>
          </w:rPr>
          <w:lastRenderedPageBreak/>
          <w: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t>
        </w:r>
      </w:ins>
    </w:p>
    <w:p w:rsidR="002051B4" w:rsidRPr="00CF3217" w:rsidRDefault="002051B4" w:rsidP="002051B4">
      <w:pPr>
        <w:rPr>
          <w:ins w:id="1678" w:author="Romano Giovanni" w:date="2017-10-23T20:01:00Z"/>
          <w:rFonts w:eastAsia="SimSun"/>
          <w:lang w:val="en-US" w:eastAsia="zh-CN"/>
        </w:rPr>
      </w:pPr>
      <w:ins w:id="1679" w:author="Romano Giovanni" w:date="2017-10-23T20:01:00Z">
        <w:r w:rsidRPr="00CF3217">
          <w:rPr>
            <w:rFonts w:eastAsia="SimSun"/>
            <w:lang w:val="en-US" w:eastAsia="zh-CN"/>
          </w:rPr>
          <w:t xml:space="preserve">In 3GPP TS 24.010 the general aspects of the specification of supplementary services at the layer 3 radio interface are given. </w:t>
        </w:r>
      </w:ins>
    </w:p>
    <w:p w:rsidR="002051B4" w:rsidRPr="00CF3217" w:rsidRDefault="002051B4" w:rsidP="002051B4">
      <w:pPr>
        <w:rPr>
          <w:ins w:id="1680" w:author="Romano Giovanni" w:date="2017-10-23T20:01:00Z"/>
          <w:rFonts w:eastAsia="SimSun"/>
          <w:lang w:val="en-US" w:eastAsia="zh-CN"/>
        </w:rPr>
      </w:pPr>
      <w:ins w:id="1681" w:author="Romano Giovanni" w:date="2017-10-23T20:01:00Z">
        <w:r w:rsidRPr="00CF3217">
          <w:rPr>
            <w:rFonts w:eastAsia="SimSun"/>
            <w:lang w:val="en-US" w:eastAsia="zh-CN"/>
          </w:rPr>
          <w:t xml:space="preserve">3GPP TS 24.080 specifies the formats and coding for the supplementary services. </w:t>
        </w:r>
      </w:ins>
    </w:p>
    <w:p w:rsidR="002051B4" w:rsidRPr="00CF3217" w:rsidRDefault="002051B4" w:rsidP="002051B4">
      <w:pPr>
        <w:rPr>
          <w:ins w:id="1682" w:author="Romano Giovanni" w:date="2017-10-23T20:01:00Z"/>
          <w:rFonts w:eastAsia="SimSun"/>
          <w:lang w:val="en-US" w:eastAsia="zh-CN"/>
        </w:rPr>
      </w:pPr>
      <w:ins w:id="1683" w:author="Romano Giovanni" w:date="2017-10-23T20:01:00Z">
        <w:r w:rsidRPr="00CF3217">
          <w:rPr>
            <w:rFonts w:eastAsia="SimSun"/>
            <w:lang w:val="en-US" w:eastAsia="zh-CN"/>
          </w:rPr>
          <w:t xml:space="preserve">Definitions and descriptions of supplementary services are given in 3GPP TS 22.004, 3GPP TS 22.08x and 3GPP TS 22.09x-series. Technical specification 3GPP TS 22.093 is related specifically to the Completion of Calls to Busy Subscriber supplementary service. </w:t>
        </w:r>
      </w:ins>
    </w:p>
    <w:p w:rsidR="002051B4" w:rsidRPr="00CF3217" w:rsidRDefault="002051B4" w:rsidP="002051B4">
      <w:pPr>
        <w:rPr>
          <w:ins w:id="1684" w:author="Romano Giovanni" w:date="2017-10-23T20:01:00Z"/>
          <w:rFonts w:eastAsia="SimSun"/>
          <w:lang w:val="en-US" w:eastAsia="zh-CN"/>
        </w:rPr>
      </w:pPr>
      <w:ins w:id="1685" w:author="Romano Giovanni" w:date="2017-10-23T20:01:00Z">
        <w:r w:rsidRPr="00CF3217">
          <w:rPr>
            <w:rFonts w:eastAsia="SimSun"/>
            <w:lang w:val="en-US" w:eastAsia="zh-CN"/>
          </w:rPr>
          <w:t xml:space="preserve">The technical realization of supplementary services is described in technical specifications 3GPP TS 23.011, 3GPP TS 23.08x and 3GPP TS 23.09x_series. 3GPP TS 23.093 is related specifically to Completion of Calls to Busy Subscriber supplementary service. </w:t>
        </w:r>
      </w:ins>
    </w:p>
    <w:p w:rsidR="002051B4" w:rsidRPr="00CF3217" w:rsidRDefault="002051B4" w:rsidP="002051B4">
      <w:pPr>
        <w:rPr>
          <w:ins w:id="1686" w:author="Romano Giovanni" w:date="2017-10-23T20:01:00Z"/>
          <w:rFonts w:eastAsia="SimSun"/>
          <w:lang w:val="en-US" w:eastAsia="zh-CN"/>
        </w:rPr>
      </w:pPr>
      <w:ins w:id="1687" w:author="Romano Giovanni" w:date="2017-10-23T20:01:00Z">
        <w:r w:rsidRPr="00CF3217">
          <w:rPr>
            <w:rFonts w:eastAsia="SimSun"/>
            <w:lang w:val="en-US" w:eastAsia="zh-CN"/>
          </w:rPr>
          <w:t>The procedures for Call Control, Mobility Management and Radio Resource management at the layer 3 radio interface are defined in 3GPP TS 24.007 and 3GPP TS 24.008.</w:t>
        </w:r>
      </w:ins>
    </w:p>
    <w:p w:rsidR="002051B4" w:rsidRPr="00CF3217" w:rsidRDefault="002051B4" w:rsidP="002051B4">
      <w:pPr>
        <w:rPr>
          <w:ins w:id="1688" w:author="Romano Giovanni" w:date="2017-10-23T20:01:00Z"/>
          <w:rFonts w:eastAsia="SimSun"/>
          <w:lang w:val="en-US" w:eastAsia="zh-CN"/>
        </w:rPr>
      </w:pPr>
      <w:ins w:id="1689" w:author="Romano Giovanni" w:date="2017-10-23T20:01:00Z">
        <w:r w:rsidRPr="00CF3217">
          <w:rPr>
            <w:rFonts w:eastAsia="SimSun"/>
            <w:lang w:val="en-US" w:eastAsia="zh-CN"/>
          </w:rPr>
          <w:t xml:space="preserve">The following supplementary services belong to the call completion supplementary services and are described in this document: </w:t>
        </w:r>
      </w:ins>
    </w:p>
    <w:p w:rsidR="002051B4" w:rsidRDefault="002051B4" w:rsidP="002051B4">
      <w:pPr>
        <w:rPr>
          <w:ins w:id="1690" w:author="Romano Giovanni" w:date="2017-10-23T20:01:00Z"/>
          <w:rFonts w:eastAsia="SimSun"/>
          <w:color w:val="000000"/>
          <w:szCs w:val="24"/>
          <w:lang w:val="en-US" w:eastAsia="zh-CN"/>
        </w:rPr>
      </w:pPr>
      <w:ins w:id="1691" w:author="Romano Giovanni" w:date="2017-10-23T20:01:00Z">
        <w:r w:rsidRPr="00CF3217">
          <w:rPr>
            <w:rFonts w:eastAsia="SimSun"/>
            <w:color w:val="000000"/>
            <w:szCs w:val="24"/>
            <w:lang w:val="en-US" w:eastAsia="zh-CN"/>
          </w:rPr>
          <w:t>–   Completion of Calls to Busy Subscriber (CCBS).</w:t>
        </w:r>
      </w:ins>
    </w:p>
    <w:p w:rsidR="002051B4" w:rsidRPr="002D5C5B" w:rsidRDefault="002051B4" w:rsidP="002051B4">
      <w:pPr>
        <w:pStyle w:val="Titolo5"/>
        <w:rPr>
          <w:ins w:id="1692" w:author="Romano Giovanni" w:date="2017-10-23T20:01:00Z"/>
          <w:rFonts w:eastAsia="SimSun"/>
          <w:bCs/>
          <w:color w:val="000000"/>
          <w:sz w:val="30"/>
          <w:szCs w:val="30"/>
          <w:lang w:val="en-US" w:eastAsia="zh-CN"/>
        </w:rPr>
      </w:pPr>
      <w:ins w:id="1693" w:author="Romano Giovanni" w:date="2017-10-23T20:01:00Z">
        <w:r w:rsidRPr="00CF3217">
          <w:rPr>
            <w:rFonts w:eastAsia="SimSun"/>
            <w:bCs/>
            <w:color w:val="000000"/>
            <w:szCs w:val="24"/>
            <w:lang w:val="en-US" w:eastAsia="zh-CN"/>
          </w:rPr>
          <w:t>5.1.2.</w:t>
        </w:r>
      </w:ins>
      <w:ins w:id="1694" w:author="Romano Giovanni" w:date="2017-10-23T20:44:00Z">
        <w:r w:rsidR="00E64DB4">
          <w:rPr>
            <w:rFonts w:eastAsia="SimSun"/>
            <w:bCs/>
            <w:color w:val="000000"/>
            <w:szCs w:val="24"/>
            <w:lang w:val="en-US" w:eastAsia="zh-CN"/>
          </w:rPr>
          <w:t>12.4.</w:t>
        </w:r>
      </w:ins>
      <w:ins w:id="1695" w:author="Romano Giovanni" w:date="2017-10-23T20:01:00Z">
        <w:r>
          <w:rPr>
            <w:rFonts w:eastAsia="SimSun"/>
            <w:bCs/>
            <w:color w:val="000000"/>
            <w:szCs w:val="24"/>
            <w:lang w:val="en-US" w:eastAsia="zh-CN"/>
          </w:rPr>
          <w:t>19</w:t>
        </w:r>
        <w:r w:rsidRPr="00CF3217">
          <w:rPr>
            <w:rFonts w:eastAsia="SimSun"/>
            <w:bCs/>
            <w:color w:val="000000"/>
            <w:szCs w:val="24"/>
            <w:lang w:val="en-US" w:eastAsia="zh-CN"/>
          </w:rPr>
          <w:tab/>
          <w:t>TS 24.096</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696" w:author="Romano Giovanni" w:date="2017-10-23T20:01:00Z"/>
          <w:rFonts w:eastAsia="SimSun"/>
          <w:b/>
          <w:bCs/>
          <w:color w:val="000000"/>
          <w:sz w:val="30"/>
          <w:szCs w:val="30"/>
          <w:lang w:val="en-US" w:eastAsia="zh-CN"/>
        </w:rPr>
      </w:pPr>
      <w:ins w:id="1697" w:author="Romano Giovanni" w:date="2017-10-23T20:01:00Z">
        <w:r w:rsidRPr="00CF3217">
          <w:rPr>
            <w:rFonts w:eastAsia="SimSun"/>
            <w:b/>
            <w:bCs/>
            <w:color w:val="000000"/>
            <w:szCs w:val="24"/>
            <w:lang w:val="en-US" w:eastAsia="zh-CN"/>
          </w:rPr>
          <w:t>Name Identification supplementary services; Stage 3</w:t>
        </w:r>
      </w:ins>
    </w:p>
    <w:p w:rsidR="002051B4" w:rsidRPr="00CF3217" w:rsidRDefault="002051B4" w:rsidP="002051B4">
      <w:pPr>
        <w:rPr>
          <w:ins w:id="1698" w:author="Romano Giovanni" w:date="2017-10-23T20:01:00Z"/>
          <w:rFonts w:eastAsia="SimSun"/>
          <w:lang w:val="en-US" w:eastAsia="zh-CN"/>
        </w:rPr>
      </w:pPr>
      <w:ins w:id="1699" w:author="Romano Giovanni" w:date="2017-10-23T20:01:00Z">
        <w:r w:rsidRPr="00CF3217">
          <w:rPr>
            <w:rFonts w:eastAsia="SimSun"/>
            <w:lang w:val="en-US" w:eastAsia="zh-CN"/>
          </w:rPr>
          <w:t>This document specifies the procedures used at the radio interface for normal operation, registration, erasure, activation, deactivation, invocation</w:t>
        </w:r>
        <w:r w:rsidRPr="00CF3217">
          <w:rPr>
            <w:rFonts w:eastAsia="SimSun"/>
            <w:sz w:val="30"/>
            <w:szCs w:val="30"/>
            <w:lang w:val="en-US" w:eastAsia="zh-CN"/>
          </w:rPr>
          <w:t xml:space="preserve"> </w:t>
        </w:r>
        <w:r w:rsidRPr="00CF3217">
          <w:rPr>
            <w:rFonts w:eastAsia="SimSun"/>
            <w:lang w:val="en-US" w:eastAsia="zh-CN"/>
          </w:rPr>
          <w: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t>
        </w:r>
      </w:ins>
    </w:p>
    <w:p w:rsidR="002051B4" w:rsidRPr="00CF3217" w:rsidRDefault="002051B4" w:rsidP="002051B4">
      <w:pPr>
        <w:rPr>
          <w:ins w:id="1700" w:author="Romano Giovanni" w:date="2017-10-23T20:01:00Z"/>
          <w:rFonts w:eastAsia="SimSun"/>
          <w:lang w:val="en-US" w:eastAsia="zh-CN"/>
        </w:rPr>
      </w:pPr>
      <w:ins w:id="1701" w:author="Romano Giovanni" w:date="2017-10-23T20:01:00Z">
        <w:r w:rsidRPr="00CF3217">
          <w:rPr>
            <w:rFonts w:eastAsia="SimSun"/>
            <w:lang w:val="en-US" w:eastAsia="zh-CN"/>
          </w:rPr>
          <w:t>Definitions and descriptions of supplementary services are given in 3GPP TS 22.004 and 3GPP TS 22.08x and 3GPP TS 22.09x series. 3GPP TS 22.096 is related specially to name identification supplementary services.</w:t>
        </w:r>
      </w:ins>
    </w:p>
    <w:p w:rsidR="002051B4" w:rsidRPr="00CF3217" w:rsidRDefault="002051B4" w:rsidP="002051B4">
      <w:pPr>
        <w:rPr>
          <w:ins w:id="1702" w:author="Romano Giovanni" w:date="2017-10-23T20:01:00Z"/>
          <w:rFonts w:eastAsia="SimSun"/>
          <w:lang w:val="en-US" w:eastAsia="zh-CN"/>
        </w:rPr>
      </w:pPr>
      <w:ins w:id="1703" w:author="Romano Giovanni" w:date="2017-10-23T20:01:00Z">
        <w:r w:rsidRPr="00CF3217">
          <w:rPr>
            <w:rFonts w:eastAsia="SimSun"/>
            <w:lang w:val="en-US" w:eastAsia="zh-CN"/>
          </w:rPr>
          <w:t xml:space="preserve">Technical realization of supplementary services is described in 3GPP TS 23.011 and 3GPP TS 23.08x and 3GPP TS 23.09x series. Technical specification 3GPP TS 23.096 is related specially to name identification supplementary services. </w:t>
        </w:r>
      </w:ins>
    </w:p>
    <w:p w:rsidR="002051B4" w:rsidRPr="00CF3217" w:rsidRDefault="002051B4" w:rsidP="002051B4">
      <w:pPr>
        <w:rPr>
          <w:ins w:id="1704" w:author="Romano Giovanni" w:date="2017-10-23T20:01:00Z"/>
          <w:rFonts w:eastAsia="SimSun"/>
          <w:lang w:val="en-US" w:eastAsia="zh-CN"/>
        </w:rPr>
      </w:pPr>
      <w:ins w:id="1705" w:author="Romano Giovanni" w:date="2017-10-23T20:01: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2051B4" w:rsidRPr="00CF3217" w:rsidRDefault="002051B4" w:rsidP="002051B4">
      <w:pPr>
        <w:rPr>
          <w:ins w:id="1706" w:author="Romano Giovanni" w:date="2017-10-23T20:01:00Z"/>
          <w:rFonts w:eastAsia="SimSun"/>
          <w:lang w:val="en-US" w:eastAsia="zh-CN"/>
        </w:rPr>
      </w:pPr>
      <w:ins w:id="1707" w:author="Romano Giovanni" w:date="2017-10-23T20:01:00Z">
        <w:r w:rsidRPr="00CF3217">
          <w:rPr>
            <w:rFonts w:eastAsia="SimSun"/>
            <w:lang w:val="en-US" w:eastAsia="zh-CN"/>
          </w:rPr>
          <w:t>The following supplementary services belong to the name identification supplementary services and are described in this TS:</w:t>
        </w:r>
      </w:ins>
    </w:p>
    <w:p w:rsidR="002051B4" w:rsidRDefault="002051B4" w:rsidP="002051B4">
      <w:pPr>
        <w:rPr>
          <w:ins w:id="1708" w:author="Romano Giovanni" w:date="2017-10-23T20:01:00Z"/>
          <w:rFonts w:eastAsia="SimSun"/>
          <w:lang w:val="en-US" w:eastAsia="zh-CN"/>
        </w:rPr>
      </w:pPr>
      <w:ins w:id="1709" w:author="Romano Giovanni" w:date="2017-10-23T20:01:00Z">
        <w:r w:rsidRPr="00CF3217">
          <w:rPr>
            <w:rFonts w:eastAsia="SimSun"/>
            <w:lang w:val="en-US" w:eastAsia="zh-CN"/>
          </w:rPr>
          <w:t>–   Calling name presentation (CNAP).</w:t>
        </w:r>
      </w:ins>
    </w:p>
    <w:p w:rsidR="002051B4" w:rsidRDefault="002051B4" w:rsidP="002051B4">
      <w:pPr>
        <w:tabs>
          <w:tab w:val="clear" w:pos="1134"/>
          <w:tab w:val="clear" w:pos="1871"/>
          <w:tab w:val="clear" w:pos="2268"/>
        </w:tabs>
        <w:overflowPunct/>
        <w:autoSpaceDE/>
        <w:autoSpaceDN/>
        <w:adjustRightInd/>
        <w:spacing w:before="0"/>
        <w:textAlignment w:val="auto"/>
        <w:rPr>
          <w:ins w:id="1710" w:author="Romano Giovanni" w:date="2017-10-23T20:01:00Z"/>
          <w:rFonts w:eastAsiaTheme="minorEastAsia"/>
          <w:b/>
          <w:bCs/>
          <w:color w:val="000000"/>
          <w:sz w:val="18"/>
          <w:szCs w:val="18"/>
          <w:lang w:val="en-US" w:eastAsia="zh-CN"/>
        </w:rPr>
      </w:pPr>
      <w:ins w:id="1711" w:author="Romano Giovanni" w:date="2017-10-23T20:01:00Z">
        <w:r>
          <w:rPr>
            <w:rFonts w:eastAsiaTheme="minorEastAsia"/>
            <w:b/>
            <w:bCs/>
            <w:color w:val="000000"/>
            <w:sz w:val="18"/>
            <w:szCs w:val="18"/>
            <w:lang w:val="en-US" w:eastAsia="zh-CN"/>
          </w:rPr>
          <w:br w:type="page"/>
        </w:r>
      </w:ins>
    </w:p>
    <w:p w:rsidR="002051B4" w:rsidRPr="002D5C5B" w:rsidRDefault="002051B4" w:rsidP="002051B4">
      <w:pPr>
        <w:pStyle w:val="Titolo5"/>
        <w:rPr>
          <w:ins w:id="1712" w:author="Romano Giovanni" w:date="2017-10-23T20:01:00Z"/>
          <w:rFonts w:eastAsia="SimSun"/>
          <w:bCs/>
          <w:color w:val="000000"/>
          <w:szCs w:val="24"/>
          <w:lang w:val="en-US" w:eastAsia="zh-CN"/>
        </w:rPr>
      </w:pPr>
      <w:ins w:id="1713" w:author="Romano Giovanni" w:date="2017-10-23T20:01: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ins>
      <w:ins w:id="1714" w:author="Romano Giovanni" w:date="2017-10-23T20:44:00Z">
        <w:r w:rsidR="00E64DB4">
          <w:rPr>
            <w:rFonts w:eastAsia="SimSun"/>
            <w:bCs/>
            <w:color w:val="000000"/>
            <w:szCs w:val="24"/>
            <w:lang w:val="en-US" w:eastAsia="zh-CN"/>
          </w:rPr>
          <w:t>12.4.</w:t>
        </w:r>
      </w:ins>
      <w:ins w:id="1715" w:author="Romano Giovanni" w:date="2017-10-23T20:01:00Z">
        <w:r>
          <w:rPr>
            <w:rFonts w:eastAsia="SimSun"/>
            <w:bCs/>
            <w:color w:val="000000"/>
            <w:szCs w:val="24"/>
            <w:lang w:val="en-US" w:eastAsia="zh-CN"/>
          </w:rPr>
          <w:t>20</w:t>
        </w:r>
        <w:r w:rsidRPr="00CF3217">
          <w:rPr>
            <w:rFonts w:eastAsia="SimSun"/>
            <w:bCs/>
            <w:color w:val="000000"/>
            <w:szCs w:val="24"/>
            <w:lang w:val="en-US" w:eastAsia="zh-CN"/>
          </w:rPr>
          <w:tab/>
          <w:t>TS 24.103</w:t>
        </w:r>
      </w:ins>
    </w:p>
    <w:p w:rsidR="002051B4" w:rsidRPr="00C337DE" w:rsidRDefault="002051B4" w:rsidP="002051B4">
      <w:pPr>
        <w:rPr>
          <w:ins w:id="1716" w:author="Romano Giovanni" w:date="2017-10-23T20:01:00Z"/>
          <w:rFonts w:eastAsia="SimSun"/>
          <w:b/>
          <w:bCs/>
          <w:color w:val="000000"/>
          <w:szCs w:val="24"/>
          <w:lang w:val="en-US" w:eastAsia="zh-CN"/>
        </w:rPr>
      </w:pPr>
      <w:ins w:id="1717" w:author="Romano Giovanni" w:date="2017-10-23T20:01:00Z">
        <w:r w:rsidRPr="00C337DE">
          <w:rPr>
            <w:rFonts w:eastAsia="SimSun"/>
            <w:b/>
            <w:bCs/>
            <w:color w:val="000000"/>
            <w:szCs w:val="24"/>
            <w:lang w:val="en-US" w:eastAsia="zh-CN"/>
          </w:rPr>
          <w:t>Telepresence using the IP Multimedia (IM) Core Network (CN) Subsystem (IMS); Stage 3</w:t>
        </w:r>
      </w:ins>
    </w:p>
    <w:p w:rsidR="002051B4" w:rsidRPr="00CF3217" w:rsidRDefault="002051B4" w:rsidP="002051B4">
      <w:pPr>
        <w:rPr>
          <w:ins w:id="1718" w:author="Romano Giovanni" w:date="2017-10-23T20:01:00Z"/>
          <w:rFonts w:eastAsia="SimSun"/>
          <w:lang w:val="en-US" w:eastAsia="zh-CN"/>
        </w:rPr>
      </w:pPr>
      <w:ins w:id="1719" w:author="Romano Giovanni" w:date="2017-10-23T20:01:00Z">
        <w:r w:rsidRPr="00CF3217">
          <w:rPr>
            <w:rFonts w:eastAsia="SimSun"/>
            <w:lang w:val="en-US" w:eastAsia="zh-CN"/>
          </w:rPr>
          <w:t xml:space="preserve">This document provides the protocol details for telepresence using the IP Multimedia (IM) Core Network (CN) subsystem based on the Session Initiation Protocol (SIP), the Session Description Protocol (SDP), the Binary Floor Control Protocol (BFCP) and the </w:t>
        </w:r>
        <w:proofErr w:type="spellStart"/>
        <w:r w:rsidRPr="00CF3217">
          <w:rPr>
            <w:rFonts w:eastAsia="SimSun"/>
            <w:lang w:val="en-US" w:eastAsia="zh-CN"/>
          </w:rPr>
          <w:t>ControLling</w:t>
        </w:r>
        <w:proofErr w:type="spellEnd"/>
        <w:r w:rsidRPr="00CF3217">
          <w:rPr>
            <w:rFonts w:eastAsia="SimSun"/>
            <w:lang w:val="en-US" w:eastAsia="zh-CN"/>
          </w:rPr>
          <w:t xml:space="preserve"> </w:t>
        </w:r>
        <w:proofErr w:type="spellStart"/>
        <w:r w:rsidRPr="00CF3217">
          <w:rPr>
            <w:rFonts w:eastAsia="SimSun"/>
            <w:lang w:val="en-US" w:eastAsia="zh-CN"/>
          </w:rPr>
          <w:t>mUltiple</w:t>
        </w:r>
        <w:proofErr w:type="spellEnd"/>
        <w:r w:rsidRPr="00CF3217">
          <w:rPr>
            <w:rFonts w:eastAsia="SimSun"/>
            <w:lang w:val="en-US" w:eastAsia="zh-CN"/>
          </w:rPr>
          <w:t xml:space="preserve"> streams for </w:t>
        </w:r>
        <w:proofErr w:type="spellStart"/>
        <w:r w:rsidRPr="00CF3217">
          <w:rPr>
            <w:rFonts w:eastAsia="SimSun"/>
            <w:lang w:val="en-US" w:eastAsia="zh-CN"/>
          </w:rPr>
          <w:t>tElepresence</w:t>
        </w:r>
        <w:proofErr w:type="spellEnd"/>
        <w:r w:rsidRPr="00CF3217">
          <w:rPr>
            <w:rFonts w:eastAsia="SimSun"/>
            <w:lang w:val="en-US" w:eastAsia="zh-CN"/>
          </w:rPr>
          <w:t xml:space="preserve"> (CLUE) controlling multiple streams for telepresence based on service requirements.</w:t>
        </w:r>
      </w:ins>
    </w:p>
    <w:p w:rsidR="002051B4" w:rsidRPr="00CF3217" w:rsidRDefault="002051B4" w:rsidP="002051B4">
      <w:pPr>
        <w:rPr>
          <w:ins w:id="1720" w:author="Romano Giovanni" w:date="2017-10-23T20:01:00Z"/>
          <w:rFonts w:eastAsia="SimSun"/>
          <w:lang w:val="en-US" w:eastAsia="zh-CN"/>
        </w:rPr>
      </w:pPr>
      <w:ins w:id="1721" w:author="Romano Giovanni" w:date="2017-10-23T20:01:00Z">
        <w:r w:rsidRPr="00CF3217">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2051B4" w:rsidRPr="00CF3217" w:rsidRDefault="002051B4" w:rsidP="002051B4">
      <w:pPr>
        <w:rPr>
          <w:ins w:id="1722" w:author="Romano Giovanni" w:date="2017-10-23T20:01:00Z"/>
          <w:rFonts w:eastAsia="SimSun"/>
          <w:lang w:val="en-US" w:eastAsia="zh-CN"/>
        </w:rPr>
      </w:pPr>
      <w:ins w:id="1723" w:author="Romano Giovanni" w:date="2017-10-23T20:01:00Z">
        <w:r w:rsidRPr="00CF3217">
          <w:rPr>
            <w:rFonts w:eastAsia="SimSun"/>
            <w:lang w:val="en-US" w:eastAsia="zh-CN"/>
          </w:rPr>
          <w:t xml:space="preserve">The functionalities for conference policy control and the </w:t>
        </w:r>
        <w:proofErr w:type="spellStart"/>
        <w:r w:rsidRPr="00CF3217">
          <w:rPr>
            <w:rFonts w:eastAsia="SimSun"/>
            <w:lang w:val="en-US" w:eastAsia="zh-CN"/>
          </w:rPr>
          <w:t>signalling</w:t>
        </w:r>
        <w:proofErr w:type="spellEnd"/>
        <w:r w:rsidRPr="00CF3217">
          <w:rPr>
            <w:rFonts w:eastAsia="SimSun"/>
            <w:lang w:val="en-US" w:eastAsia="zh-CN"/>
          </w:rPr>
          <w:t xml:space="preserve"> between a MRFC and a MRFP are not specified in this document.</w:t>
        </w:r>
      </w:ins>
    </w:p>
    <w:p w:rsidR="002051B4" w:rsidRPr="00CF3217" w:rsidRDefault="002051B4" w:rsidP="002051B4">
      <w:pPr>
        <w:rPr>
          <w:ins w:id="1724" w:author="Romano Giovanni" w:date="2017-10-23T20:01:00Z"/>
          <w:rFonts w:eastAsia="SimSun"/>
          <w:lang w:val="en-US" w:eastAsia="zh-CN"/>
        </w:rPr>
      </w:pPr>
      <w:ins w:id="1725" w:author="Romano Giovanni" w:date="2017-10-23T20:01:00Z">
        <w:r w:rsidRPr="00CF3217">
          <w:rPr>
            <w:rFonts w:eastAsia="SimSun"/>
            <w:lang w:val="en-US" w:eastAsia="zh-CN"/>
          </w:rPr>
          <w:t>Where possible, this document specifies the requirements for this protocol by reference to specifications produced by the IETF within the scope of SIP, SDP, CLUE and BFCP, either directly, or as modified by 3GPP TS 24.229.</w:t>
        </w:r>
      </w:ins>
    </w:p>
    <w:p w:rsidR="002051B4" w:rsidRDefault="002051B4" w:rsidP="002051B4">
      <w:pPr>
        <w:rPr>
          <w:ins w:id="1726" w:author="Romano Giovanni" w:date="2017-10-23T20:01:00Z"/>
          <w:rFonts w:eastAsia="SimSun"/>
          <w:lang w:val="en-US" w:eastAsia="zh-CN"/>
        </w:rPr>
      </w:pPr>
      <w:ins w:id="1727" w:author="Romano Giovanni" w:date="2017-10-23T20:01:00Z">
        <w:r w:rsidRPr="00CF3217">
          <w:rPr>
            <w:rFonts w:eastAsia="SimSun"/>
            <w:lang w:val="en-US" w:eastAsia="zh-CN"/>
          </w:rPr>
          <w:t>This document is applicable to Application Servers (ASs), Multimedia Resource Function Controllers (MRFCs), Multimedia Resource Function Processors (MRFP) and User Equipment (UE) providing IM session supporting telepresence capabilities.</w:t>
        </w:r>
      </w:ins>
    </w:p>
    <w:p w:rsidR="009F2902" w:rsidRPr="009F2902" w:rsidRDefault="009F2902" w:rsidP="009F2902">
      <w:pPr>
        <w:pStyle w:val="Titolo5"/>
        <w:rPr>
          <w:ins w:id="1728" w:author="Romano Giovanni" w:date="2017-10-24T20:31:00Z"/>
          <w:rFonts w:eastAsia="SimSun"/>
          <w:bCs/>
          <w:color w:val="000000"/>
          <w:szCs w:val="24"/>
          <w:highlight w:val="yellow"/>
          <w:lang w:val="en-US" w:eastAsia="zh-CN"/>
        </w:rPr>
      </w:pPr>
      <w:ins w:id="1729" w:author="Romano Giovanni" w:date="2017-10-24T20:31:00Z">
        <w:r w:rsidRPr="009F2902">
          <w:rPr>
            <w:rFonts w:eastAsia="SimSun"/>
            <w:bCs/>
            <w:color w:val="000000"/>
            <w:szCs w:val="24"/>
            <w:highlight w:val="yellow"/>
            <w:lang w:val="en-US" w:eastAsia="zh-CN"/>
          </w:rPr>
          <w:t>5.</w:t>
        </w:r>
        <w:r w:rsidRPr="009F2902">
          <w:rPr>
            <w:rFonts w:hint="eastAsia"/>
            <w:bCs/>
            <w:color w:val="000000"/>
            <w:szCs w:val="24"/>
            <w:highlight w:val="yellow"/>
            <w:lang w:val="en-US" w:eastAsia="ja-JP"/>
          </w:rPr>
          <w:t>1</w:t>
        </w:r>
        <w:r w:rsidRPr="009F2902">
          <w:rPr>
            <w:rFonts w:eastAsia="SimSun"/>
            <w:bCs/>
            <w:color w:val="000000"/>
            <w:szCs w:val="24"/>
            <w:highlight w:val="yellow"/>
            <w:lang w:val="en-US" w:eastAsia="zh-CN"/>
          </w:rPr>
          <w:t>.2.12.4.21</w:t>
        </w:r>
        <w:r w:rsidRPr="009F2902">
          <w:rPr>
            <w:rFonts w:eastAsia="SimSun"/>
            <w:bCs/>
            <w:color w:val="000000"/>
            <w:szCs w:val="24"/>
            <w:highlight w:val="yellow"/>
            <w:lang w:val="en-US" w:eastAsia="zh-CN"/>
          </w:rPr>
          <w:tab/>
          <w:t>TS 24.105</w:t>
        </w:r>
      </w:ins>
    </w:p>
    <w:p w:rsidR="009F2902" w:rsidRPr="009F2902" w:rsidRDefault="009F2902" w:rsidP="009F2902">
      <w:pPr>
        <w:rPr>
          <w:ins w:id="1730" w:author="Romano Giovanni" w:date="2017-10-24T20:31:00Z"/>
          <w:rFonts w:eastAsia="SimSun"/>
          <w:b/>
          <w:bCs/>
          <w:color w:val="000000"/>
          <w:szCs w:val="24"/>
          <w:highlight w:val="yellow"/>
          <w:lang w:val="en-US" w:eastAsia="zh-CN"/>
        </w:rPr>
      </w:pPr>
      <w:ins w:id="1731" w:author="Romano Giovanni" w:date="2017-10-24T20:31:00Z">
        <w:r w:rsidRPr="009F2902">
          <w:rPr>
            <w:rFonts w:eastAsia="SimSun"/>
            <w:b/>
            <w:bCs/>
            <w:color w:val="000000"/>
            <w:szCs w:val="24"/>
            <w:highlight w:val="yellow"/>
            <w:lang w:val="en-US" w:eastAsia="zh-CN"/>
          </w:rPr>
          <w:t>Application specific Congestion control for Data Communication (ACDC) Management Object (MO)</w:t>
        </w:r>
      </w:ins>
    </w:p>
    <w:p w:rsidR="009F2902" w:rsidRPr="009F2902" w:rsidRDefault="009F2902" w:rsidP="009F2902">
      <w:pPr>
        <w:rPr>
          <w:ins w:id="1732" w:author="Romano Giovanni" w:date="2017-10-24T20:31:00Z"/>
          <w:rFonts w:eastAsia="SimSun"/>
          <w:highlight w:val="yellow"/>
          <w:lang w:val="en-US" w:eastAsia="zh-CN"/>
        </w:rPr>
      </w:pPr>
      <w:ins w:id="1733" w:author="Romano Giovanni" w:date="2017-10-24T20:31:00Z">
        <w:r w:rsidRPr="009F2902">
          <w:rPr>
            <w:rFonts w:eastAsia="SimSun"/>
            <w:highlight w:val="yellow"/>
            <w:lang w:val="en-US" w:eastAsia="zh-CN"/>
          </w:rPr>
          <w:t>This document defines Management Object (MO) that is used to configure the UE with parameters related to Application specific Congestion control for Data Communication (ACDC) functionality.</w:t>
        </w:r>
      </w:ins>
    </w:p>
    <w:p w:rsidR="009F2902" w:rsidRPr="009F2902" w:rsidRDefault="009F2902" w:rsidP="009F2902">
      <w:pPr>
        <w:rPr>
          <w:ins w:id="1734" w:author="Romano Giovanni" w:date="2017-10-24T20:31:00Z"/>
          <w:rFonts w:eastAsia="SimSun"/>
          <w:highlight w:val="yellow"/>
          <w:lang w:val="en-US" w:eastAsia="zh-CN"/>
        </w:rPr>
      </w:pPr>
      <w:ins w:id="1735" w:author="Romano Giovanni" w:date="2017-10-24T20:31:00Z">
        <w:r w:rsidRPr="009F2902">
          <w:rPr>
            <w:rFonts w:eastAsia="SimSun"/>
            <w:highlight w:val="yellow"/>
            <w:lang w:val="en-US" w:eastAsia="zh-CN"/>
          </w:rPr>
          <w:t>The MO is compatible with the OMA Device Management (DM) protocol specifications, version 1.2 and upwards, and is defined using the OMA DM Device Description Framework (DDF) as described in the Enabler Release Definition OMA-ERELD-DM-V1_2.</w:t>
        </w:r>
      </w:ins>
    </w:p>
    <w:p w:rsidR="009F2902" w:rsidRPr="001678F8" w:rsidRDefault="009F2902" w:rsidP="009F2902">
      <w:pPr>
        <w:rPr>
          <w:ins w:id="1736" w:author="Romano Giovanni" w:date="2017-10-24T20:31:00Z"/>
          <w:rFonts w:eastAsia="SimSun"/>
          <w:lang w:val="en-US" w:eastAsia="zh-CN"/>
        </w:rPr>
      </w:pPr>
      <w:ins w:id="1737" w:author="Romano Giovanni" w:date="2017-10-24T20:31:00Z">
        <w:r w:rsidRPr="009F2902">
          <w:rPr>
            <w:rFonts w:eastAsia="SimSun"/>
            <w:highlight w:val="yellow"/>
            <w:lang w:val="en-US" w:eastAsia="zh-CN"/>
          </w:rPr>
          <w:t>The MO consists of relevant parameters for provisioning of ACDC at a UE</w:t>
        </w:r>
        <w:r w:rsidRPr="009F2902">
          <w:rPr>
            <w:rFonts w:eastAsia="SimSun" w:hint="eastAsia"/>
            <w:highlight w:val="yellow"/>
            <w:lang w:val="en-US" w:eastAsia="zh-CN"/>
          </w:rPr>
          <w:t>.</w:t>
        </w:r>
      </w:ins>
    </w:p>
    <w:p w:rsidR="002051B4" w:rsidRPr="002D5C5B" w:rsidRDefault="002051B4" w:rsidP="002051B4">
      <w:pPr>
        <w:pStyle w:val="Titolo5"/>
        <w:rPr>
          <w:ins w:id="1738" w:author="Romano Giovanni" w:date="2017-10-23T20:01:00Z"/>
          <w:rFonts w:eastAsia="SimSun"/>
          <w:bCs/>
          <w:color w:val="000000"/>
          <w:szCs w:val="24"/>
          <w:lang w:val="en-US" w:eastAsia="zh-CN"/>
        </w:rPr>
      </w:pPr>
      <w:ins w:id="1739" w:author="Romano Giovanni" w:date="2017-10-23T20:01:00Z">
        <w:r w:rsidRPr="00CF3217">
          <w:rPr>
            <w:rFonts w:eastAsia="SimSun"/>
            <w:bCs/>
            <w:color w:val="000000"/>
            <w:szCs w:val="24"/>
            <w:lang w:val="en-US" w:eastAsia="zh-CN"/>
          </w:rPr>
          <w:t>5.1.2.</w:t>
        </w:r>
      </w:ins>
      <w:ins w:id="1740" w:author="Romano Giovanni" w:date="2017-10-23T20:44:00Z">
        <w:r w:rsidR="00E64DB4">
          <w:rPr>
            <w:rFonts w:eastAsia="SimSun"/>
            <w:bCs/>
            <w:color w:val="000000"/>
            <w:szCs w:val="24"/>
            <w:lang w:val="en-US" w:eastAsia="zh-CN"/>
          </w:rPr>
          <w:t>12.4.</w:t>
        </w:r>
      </w:ins>
      <w:ins w:id="1741" w:author="Romano Giovanni" w:date="2017-10-23T20:01:00Z">
        <w:r>
          <w:rPr>
            <w:rFonts w:eastAsia="SimSun"/>
            <w:bCs/>
            <w:color w:val="000000"/>
            <w:szCs w:val="24"/>
            <w:lang w:val="en-US" w:eastAsia="zh-CN"/>
          </w:rPr>
          <w:t>2</w:t>
        </w:r>
      </w:ins>
      <w:ins w:id="1742" w:author="Romano Giovanni" w:date="2017-10-24T20:31:00Z">
        <w:r w:rsidR="00EA48C4">
          <w:rPr>
            <w:rFonts w:eastAsia="SimSun"/>
            <w:bCs/>
            <w:color w:val="000000"/>
            <w:szCs w:val="24"/>
            <w:lang w:val="en-US" w:eastAsia="zh-CN"/>
          </w:rPr>
          <w:t>2</w:t>
        </w:r>
      </w:ins>
      <w:ins w:id="1743" w:author="Romano Giovanni" w:date="2017-10-23T20:01:00Z">
        <w:r w:rsidRPr="00CF3217">
          <w:rPr>
            <w:rFonts w:eastAsia="SimSun"/>
            <w:bCs/>
            <w:color w:val="000000"/>
            <w:szCs w:val="24"/>
            <w:lang w:val="en-US" w:eastAsia="zh-CN"/>
          </w:rPr>
          <w:tab/>
          <w:t>TS 24.109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744" w:author="Romano Giovanni" w:date="2017-10-23T20:01:00Z"/>
          <w:rFonts w:eastAsia="SimSun"/>
          <w:b/>
          <w:bCs/>
          <w:color w:val="000000"/>
          <w:sz w:val="30"/>
          <w:szCs w:val="30"/>
          <w:lang w:val="en-US" w:eastAsia="zh-CN"/>
        </w:rPr>
      </w:pPr>
      <w:ins w:id="1745" w:author="Romano Giovanni" w:date="2017-10-23T20:01:00Z">
        <w:r w:rsidRPr="00CF3217">
          <w:rPr>
            <w:rFonts w:eastAsia="SimSun"/>
            <w:b/>
            <w:bCs/>
            <w:color w:val="000000"/>
            <w:szCs w:val="24"/>
            <w:lang w:val="en-US" w:eastAsia="zh-CN"/>
          </w:rPr>
          <w:t>Bootstrapping interface (</w:t>
        </w:r>
        <w:proofErr w:type="spellStart"/>
        <w:r w:rsidRPr="00CF3217">
          <w:rPr>
            <w:rFonts w:eastAsia="SimSun"/>
            <w:b/>
            <w:bCs/>
            <w:color w:val="000000"/>
            <w:szCs w:val="24"/>
            <w:lang w:val="en-US" w:eastAsia="zh-CN"/>
          </w:rPr>
          <w:t>Ub</w:t>
        </w:r>
        <w:proofErr w:type="spellEnd"/>
        <w:r w:rsidRPr="00CF3217">
          <w:rPr>
            <w:rFonts w:eastAsia="SimSun"/>
            <w:b/>
            <w:bCs/>
            <w:color w:val="000000"/>
            <w:szCs w:val="24"/>
            <w:lang w:val="en-US" w:eastAsia="zh-CN"/>
          </w:rPr>
          <w:t>) and network application function interface (</w:t>
        </w:r>
        <w:proofErr w:type="spellStart"/>
        <w:r w:rsidRPr="00CF3217">
          <w:rPr>
            <w:rFonts w:eastAsia="SimSun"/>
            <w:b/>
            <w:bCs/>
            <w:color w:val="000000"/>
            <w:szCs w:val="24"/>
            <w:lang w:val="en-US" w:eastAsia="zh-CN"/>
          </w:rPr>
          <w:t>Ua</w:t>
        </w:r>
        <w:proofErr w:type="spellEnd"/>
        <w:r w:rsidRPr="00CF3217">
          <w:rPr>
            <w:rFonts w:eastAsia="SimSun"/>
            <w:b/>
            <w:bCs/>
            <w:color w:val="000000"/>
            <w:szCs w:val="24"/>
            <w:lang w:val="en-US" w:eastAsia="zh-CN"/>
          </w:rPr>
          <w:t>); Protocol details</w:t>
        </w:r>
      </w:ins>
    </w:p>
    <w:p w:rsidR="002051B4" w:rsidRPr="00CF3217" w:rsidRDefault="002051B4" w:rsidP="002051B4">
      <w:pPr>
        <w:rPr>
          <w:ins w:id="1746" w:author="Romano Giovanni" w:date="2017-10-23T20:01:00Z"/>
          <w:rFonts w:eastAsia="SimSun"/>
          <w:lang w:val="en-US" w:eastAsia="zh-CN"/>
        </w:rPr>
      </w:pPr>
      <w:ins w:id="1747" w:author="Romano Giovanni" w:date="2017-10-23T20:01:00Z">
        <w:r w:rsidRPr="00CF3217">
          <w:rPr>
            <w:rFonts w:eastAsia="SimSun"/>
            <w:lang w:val="en-US" w:eastAsia="zh-CN"/>
          </w:rPr>
          <w:t xml:space="preserve">This document defines stage 3 for the HTTP Digest AKA based implementation of </w:t>
        </w:r>
        <w:proofErr w:type="spellStart"/>
        <w:r w:rsidRPr="00CF3217">
          <w:rPr>
            <w:rFonts w:eastAsia="SimSun"/>
            <w:lang w:val="en-US" w:eastAsia="zh-CN"/>
          </w:rPr>
          <w:t>Ub</w:t>
        </w:r>
        <w:proofErr w:type="spellEnd"/>
        <w:r w:rsidRPr="00CF3217">
          <w:rPr>
            <w:rFonts w:eastAsia="SimSun"/>
            <w:lang w:val="en-US" w:eastAsia="zh-CN"/>
          </w:rPr>
          <w:t xml:space="preserve"> interface (UE-BSF), the Disposable-Ks model based implementation of </w:t>
        </w:r>
        <w:proofErr w:type="spellStart"/>
        <w:r w:rsidRPr="00CF3217">
          <w:rPr>
            <w:rFonts w:eastAsia="SimSun"/>
            <w:lang w:val="en-US" w:eastAsia="zh-CN"/>
          </w:rPr>
          <w:t>Upa</w:t>
        </w:r>
        <w:proofErr w:type="spellEnd"/>
        <w:r w:rsidRPr="00CF3217">
          <w:rPr>
            <w:rFonts w:eastAsia="SimSun"/>
            <w:lang w:val="en-US" w:eastAsia="zh-CN"/>
          </w:rPr>
          <w:t xml:space="preserve"> interface (NAF-UE) and the HTTP Digest and the PSK TLS based implementation of bootstrapped security association usage over </w:t>
        </w:r>
        <w:proofErr w:type="spellStart"/>
        <w:r w:rsidRPr="00CF3217">
          <w:rPr>
            <w:rFonts w:eastAsia="SimSun"/>
            <w:lang w:val="en-US" w:eastAsia="zh-CN"/>
          </w:rPr>
          <w:t>Ua</w:t>
        </w:r>
        <w:proofErr w:type="spellEnd"/>
        <w:r w:rsidRPr="00CF3217">
          <w:rPr>
            <w:rFonts w:eastAsia="SimSun"/>
            <w:lang w:val="en-US" w:eastAsia="zh-CN"/>
          </w:rPr>
          <w:t xml:space="preserve"> interface (UE-NAF) in Generic Authentication Architecture (GAA) as specified in 3GPP TS 33.220. The purpose of the </w:t>
        </w:r>
        <w:proofErr w:type="spellStart"/>
        <w:r w:rsidRPr="00CF3217">
          <w:rPr>
            <w:rFonts w:eastAsia="SimSun"/>
            <w:lang w:val="en-US" w:eastAsia="zh-CN"/>
          </w:rPr>
          <w:t>Ub</w:t>
        </w:r>
        <w:proofErr w:type="spellEnd"/>
        <w:r w:rsidRPr="00CF3217">
          <w:rPr>
            <w:rFonts w:eastAsia="SimSun"/>
            <w:lang w:val="en-US" w:eastAsia="zh-CN"/>
          </w:rPr>
          <w:t xml:space="preserve"> interface is to create a security association between UE and BSF for further usage in GAA applications. The purpose of the </w:t>
        </w:r>
        <w:proofErr w:type="spellStart"/>
        <w:r w:rsidRPr="00CF3217">
          <w:rPr>
            <w:rFonts w:eastAsia="SimSun"/>
            <w:lang w:val="en-US" w:eastAsia="zh-CN"/>
          </w:rPr>
          <w:t>Upa</w:t>
        </w:r>
        <w:proofErr w:type="spellEnd"/>
        <w:r w:rsidRPr="00CF3217">
          <w:rPr>
            <w:rFonts w:eastAsia="SimSun"/>
            <w:lang w:val="en-US" w:eastAsia="zh-CN"/>
          </w:rPr>
          <w:t xml:space="preserve"> interface is to provide a push mechanism to create a bootstrapped security association between the UE and NAF for secure communication of pushed messages. The purpose of the </w:t>
        </w:r>
        <w:proofErr w:type="spellStart"/>
        <w:r w:rsidRPr="00CF3217">
          <w:rPr>
            <w:rFonts w:eastAsia="SimSun"/>
            <w:lang w:val="en-US" w:eastAsia="zh-CN"/>
          </w:rPr>
          <w:t>Ua</w:t>
        </w:r>
        <w:proofErr w:type="spellEnd"/>
        <w:r w:rsidRPr="00CF3217">
          <w:rPr>
            <w:rFonts w:eastAsia="SimSun"/>
            <w:lang w:val="en-US" w:eastAsia="zh-CN"/>
          </w:rPr>
          <w:t xml:space="preserve"> interface is to use the so created bootstrapped security association between UE and NAF for secure communication. </w:t>
        </w:r>
      </w:ins>
    </w:p>
    <w:p w:rsidR="002051B4" w:rsidRPr="00CF3217" w:rsidRDefault="002051B4" w:rsidP="002051B4">
      <w:pPr>
        <w:rPr>
          <w:ins w:id="1748" w:author="Romano Giovanni" w:date="2017-10-23T20:01:00Z"/>
          <w:rFonts w:eastAsia="SimSun"/>
          <w:lang w:val="en-US" w:eastAsia="zh-CN"/>
        </w:rPr>
      </w:pPr>
      <w:ins w:id="1749" w:author="Romano Giovanni" w:date="2017-10-23T20:01:00Z">
        <w:r w:rsidRPr="00CF3217">
          <w:rPr>
            <w:rFonts w:eastAsia="SimSun"/>
            <w:lang w:val="en-US" w:eastAsia="zh-CN"/>
          </w:rPr>
          <w:lastRenderedPageBreak/>
          <w:t xml:space="preserve">This document also defines stage 3 for the Authentication Proxy usage as specified in 3GPP TS 33.222. </w:t>
        </w:r>
      </w:ins>
    </w:p>
    <w:p w:rsidR="002051B4" w:rsidRDefault="002051B4" w:rsidP="002051B4">
      <w:pPr>
        <w:rPr>
          <w:ins w:id="1750" w:author="Romano Giovanni" w:date="2017-10-23T20:01:00Z"/>
          <w:rFonts w:eastAsia="SimSun"/>
          <w:lang w:val="en-US" w:eastAsia="zh-CN"/>
        </w:rPr>
      </w:pPr>
      <w:ins w:id="1751" w:author="Romano Giovanni" w:date="2017-10-23T20:01:00Z">
        <w:r w:rsidRPr="00CF3217">
          <w:rPr>
            <w:rFonts w:eastAsia="SimSun"/>
            <w:lang w:val="en-US" w:eastAsia="zh-CN"/>
          </w:rPr>
          <w:t xml:space="preserve">This document also defines stage 3 for the subscriber certificate enrolment as specified in 3GPP TS 33.221 which is one realization of the </w:t>
        </w:r>
        <w:proofErr w:type="spellStart"/>
        <w:r w:rsidRPr="00CF3217">
          <w:rPr>
            <w:rFonts w:eastAsia="SimSun"/>
            <w:lang w:val="en-US" w:eastAsia="zh-CN"/>
          </w:rPr>
          <w:t>Ua</w:t>
        </w:r>
        <w:proofErr w:type="spellEnd"/>
        <w:r w:rsidRPr="00CF3217">
          <w:rPr>
            <w:rFonts w:eastAsia="SimSun"/>
            <w:lang w:val="en-US" w:eastAsia="zh-CN"/>
          </w:rPr>
          <w:t xml:space="preserve"> interface. The subscriber certificate enrolment uses the HTTP Digest based implementation of bootstrapped security association usage to </w:t>
        </w:r>
        <w:proofErr w:type="spellStart"/>
        <w:r w:rsidRPr="00CF3217">
          <w:rPr>
            <w:rFonts w:eastAsia="SimSun"/>
            <w:lang w:val="en-US" w:eastAsia="zh-CN"/>
          </w:rPr>
          <w:t>enrol</w:t>
        </w:r>
        <w:proofErr w:type="spellEnd"/>
        <w:r w:rsidRPr="00CF3217">
          <w:rPr>
            <w:rFonts w:eastAsia="SimSun"/>
            <w:lang w:val="en-US" w:eastAsia="zh-CN"/>
          </w:rPr>
          <w:t xml:space="preserve"> a subscriber certificate and the delivery of a CA certificate.</w:t>
        </w:r>
      </w:ins>
    </w:p>
    <w:p w:rsidR="00EE5C07" w:rsidRPr="00EE5C07" w:rsidRDefault="00EE5C07" w:rsidP="00EE5C07">
      <w:pPr>
        <w:pStyle w:val="Titolo5"/>
        <w:rPr>
          <w:ins w:id="1752" w:author="Romano Giovanni" w:date="2017-10-24T20:36:00Z"/>
          <w:rFonts w:eastAsia="SimSun"/>
          <w:bCs/>
          <w:color w:val="000000"/>
          <w:szCs w:val="24"/>
          <w:highlight w:val="yellow"/>
          <w:lang w:val="en-US" w:eastAsia="zh-CN"/>
        </w:rPr>
      </w:pPr>
      <w:ins w:id="1753" w:author="Romano Giovanni" w:date="2017-10-24T20:36:00Z">
        <w:r w:rsidRPr="00EE5C07">
          <w:rPr>
            <w:rFonts w:eastAsia="SimSun"/>
            <w:bCs/>
            <w:color w:val="000000"/>
            <w:szCs w:val="24"/>
            <w:highlight w:val="yellow"/>
            <w:lang w:val="en-US" w:eastAsia="zh-CN"/>
          </w:rPr>
          <w:t>5.1.2.12.4.23</w:t>
        </w:r>
        <w:r w:rsidRPr="00EE5C07">
          <w:rPr>
            <w:rFonts w:eastAsia="SimSun"/>
            <w:bCs/>
            <w:color w:val="000000"/>
            <w:szCs w:val="24"/>
            <w:highlight w:val="yellow"/>
            <w:lang w:val="en-US" w:eastAsia="zh-CN"/>
          </w:rPr>
          <w:tab/>
          <w:t>TS 24.116</w:t>
        </w:r>
      </w:ins>
    </w:p>
    <w:p w:rsidR="00EE5C07" w:rsidRPr="00EE5C07" w:rsidRDefault="00EE5C07" w:rsidP="00EE5C07">
      <w:pPr>
        <w:widowControl w:val="0"/>
        <w:tabs>
          <w:tab w:val="clear" w:pos="1134"/>
          <w:tab w:val="clear" w:pos="1871"/>
          <w:tab w:val="clear" w:pos="2268"/>
          <w:tab w:val="left" w:pos="90"/>
        </w:tabs>
        <w:overflowPunct/>
        <w:spacing w:before="91"/>
        <w:textAlignment w:val="auto"/>
        <w:rPr>
          <w:ins w:id="1754" w:author="Romano Giovanni" w:date="2017-10-24T20:36:00Z"/>
          <w:rFonts w:eastAsia="SimSun"/>
          <w:b/>
          <w:bCs/>
          <w:color w:val="000000"/>
          <w:szCs w:val="24"/>
          <w:highlight w:val="yellow"/>
          <w:lang w:val="en-US" w:eastAsia="zh-CN"/>
        </w:rPr>
      </w:pPr>
      <w:ins w:id="1755" w:author="Romano Giovanni" w:date="2017-10-24T20:36:00Z">
        <w:r w:rsidRPr="00EE5C07">
          <w:rPr>
            <w:rFonts w:eastAsia="SimSun"/>
            <w:b/>
            <w:bCs/>
            <w:color w:val="000000"/>
            <w:szCs w:val="24"/>
            <w:highlight w:val="yellow"/>
            <w:lang w:val="en-US" w:eastAsia="zh-CN"/>
          </w:rPr>
          <w:t>Stage 3 aspects of system architecture enhancements for TV services</w:t>
        </w:r>
      </w:ins>
    </w:p>
    <w:p w:rsidR="00EE5C07" w:rsidRPr="00EE5C07" w:rsidRDefault="00EE5C07" w:rsidP="00EE5C07">
      <w:pPr>
        <w:rPr>
          <w:ins w:id="1756" w:author="Romano Giovanni" w:date="2017-10-24T20:36:00Z"/>
          <w:rFonts w:eastAsia="SimSun"/>
          <w:color w:val="000000"/>
          <w:szCs w:val="24"/>
          <w:highlight w:val="yellow"/>
          <w:lang w:val="en-US" w:eastAsia="zh-CN"/>
        </w:rPr>
      </w:pPr>
      <w:ins w:id="1757" w:author="Romano Giovanni" w:date="2017-10-24T20:36:00Z">
        <w:r w:rsidRPr="00EE5C07">
          <w:rPr>
            <w:rFonts w:eastAsia="SimSun"/>
            <w:color w:val="000000"/>
            <w:szCs w:val="24"/>
            <w:highlight w:val="yellow"/>
            <w:lang w:val="en-US" w:eastAsia="zh-CN"/>
          </w:rPr>
          <w:t>This document defines the stage 3 aspects of the architecture enhancements for broadcast TV service (see 3GPP TS 23.246).</w:t>
        </w:r>
      </w:ins>
    </w:p>
    <w:p w:rsidR="00EE5C07" w:rsidRPr="00EE5C07" w:rsidRDefault="00EE5C07" w:rsidP="00EE5C07">
      <w:pPr>
        <w:rPr>
          <w:ins w:id="1758" w:author="Romano Giovanni" w:date="2017-10-24T20:36:00Z"/>
          <w:rFonts w:eastAsia="SimSun"/>
          <w:color w:val="000000"/>
          <w:szCs w:val="24"/>
          <w:highlight w:val="yellow"/>
          <w:lang w:val="en-US" w:eastAsia="zh-CN"/>
        </w:rPr>
      </w:pPr>
      <w:ins w:id="1759" w:author="Romano Giovanni" w:date="2017-10-24T20:36:00Z">
        <w:r w:rsidRPr="00EE5C07">
          <w:rPr>
            <w:rFonts w:eastAsia="SimSun"/>
            <w:color w:val="000000"/>
            <w:szCs w:val="24"/>
            <w:highlight w:val="yellow"/>
            <w:lang w:val="en-US" w:eastAsia="zh-CN"/>
          </w:rPr>
          <w:t>This document specifies:</w:t>
        </w:r>
      </w:ins>
    </w:p>
    <w:p w:rsidR="00EE5C07" w:rsidRPr="00EE5C07" w:rsidRDefault="00EE5C07" w:rsidP="00EE5C07">
      <w:pPr>
        <w:pStyle w:val="B10"/>
        <w:rPr>
          <w:ins w:id="1760" w:author="Romano Giovanni" w:date="2017-10-24T20:36:00Z"/>
          <w:rFonts w:eastAsia="SimSun"/>
          <w:color w:val="000000"/>
          <w:szCs w:val="24"/>
          <w:highlight w:val="yellow"/>
          <w:lang w:val="en-US" w:eastAsia="zh-CN"/>
        </w:rPr>
      </w:pPr>
      <w:ins w:id="1761" w:author="Romano Giovanni" w:date="2017-10-24T20:36: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the requirements on the device in Receive only mode;</w:t>
        </w:r>
      </w:ins>
    </w:p>
    <w:p w:rsidR="00EE5C07" w:rsidRPr="00EE5C07" w:rsidRDefault="00EE5C07" w:rsidP="00EE5C07">
      <w:pPr>
        <w:pStyle w:val="B10"/>
        <w:rPr>
          <w:ins w:id="1762" w:author="Romano Giovanni" w:date="2017-10-24T20:36:00Z"/>
          <w:rFonts w:eastAsia="SimSun"/>
          <w:color w:val="000000"/>
          <w:szCs w:val="24"/>
          <w:highlight w:val="yellow"/>
          <w:lang w:val="en-US" w:eastAsia="zh-CN"/>
        </w:rPr>
      </w:pPr>
      <w:ins w:id="1763" w:author="Romano Giovanni" w:date="2017-10-24T20:36: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the procedure for selecting a network to receive broadcast TV service; and</w:t>
        </w:r>
      </w:ins>
    </w:p>
    <w:p w:rsidR="00EE5C07" w:rsidRPr="00EE5C07" w:rsidRDefault="00EE5C07" w:rsidP="00EE5C07">
      <w:pPr>
        <w:pStyle w:val="B10"/>
        <w:rPr>
          <w:ins w:id="1764" w:author="Romano Giovanni" w:date="2017-10-24T20:36:00Z"/>
          <w:rFonts w:eastAsia="SimSun"/>
          <w:color w:val="000000"/>
          <w:szCs w:val="24"/>
          <w:highlight w:val="yellow"/>
          <w:lang w:val="en-US" w:eastAsia="zh-CN"/>
        </w:rPr>
      </w:pPr>
      <w:ins w:id="1765" w:author="Romano Giovanni" w:date="2017-10-24T20:36: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the usage of the information configured in the TV service configuration.</w:t>
        </w:r>
      </w:ins>
    </w:p>
    <w:p w:rsidR="00EE5C07" w:rsidRPr="00EE5C07" w:rsidRDefault="00EE5C07" w:rsidP="00EE5C07">
      <w:pPr>
        <w:rPr>
          <w:ins w:id="1766" w:author="Romano Giovanni" w:date="2017-10-24T20:36:00Z"/>
          <w:rFonts w:eastAsia="SimSun"/>
          <w:color w:val="000000"/>
          <w:szCs w:val="24"/>
          <w:highlight w:val="yellow"/>
          <w:lang w:val="en-US" w:eastAsia="zh-CN"/>
        </w:rPr>
      </w:pPr>
      <w:ins w:id="1767" w:author="Romano Giovanni" w:date="2017-10-24T20:36:00Z">
        <w:r w:rsidRPr="00EE5C07">
          <w:rPr>
            <w:rFonts w:eastAsia="SimSun"/>
            <w:color w:val="000000"/>
            <w:szCs w:val="24"/>
            <w:highlight w:val="yellow"/>
            <w:lang w:val="en-US" w:eastAsia="zh-CN"/>
          </w:rPr>
          <w:t>The clause 4 applies to a device in Receive only mode only. The remaining clauses are applicable to:</w:t>
        </w:r>
      </w:ins>
    </w:p>
    <w:p w:rsidR="00EE5C07" w:rsidRPr="00EE5C07" w:rsidRDefault="00EE5C07" w:rsidP="00EE5C07">
      <w:pPr>
        <w:pStyle w:val="B10"/>
        <w:rPr>
          <w:ins w:id="1768" w:author="Romano Giovanni" w:date="2017-10-24T20:36:00Z"/>
          <w:rFonts w:eastAsia="SimSun"/>
          <w:color w:val="000000"/>
          <w:szCs w:val="24"/>
          <w:highlight w:val="yellow"/>
          <w:lang w:val="en-US" w:eastAsia="zh-CN"/>
        </w:rPr>
      </w:pPr>
      <w:ins w:id="1769" w:author="Romano Giovanni" w:date="2017-10-24T20:36: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a 3GPP UE wishing to receive broadcast TV service; and</w:t>
        </w:r>
      </w:ins>
    </w:p>
    <w:p w:rsidR="00EE5C07" w:rsidRPr="00EE5C07" w:rsidRDefault="00EE5C07" w:rsidP="00EE5C07">
      <w:pPr>
        <w:pStyle w:val="B10"/>
        <w:rPr>
          <w:ins w:id="1770" w:author="Romano Giovanni" w:date="2017-10-24T20:36:00Z"/>
          <w:rFonts w:eastAsia="SimSun"/>
          <w:color w:val="000000"/>
          <w:szCs w:val="24"/>
          <w:highlight w:val="yellow"/>
          <w:lang w:val="en-US" w:eastAsia="zh-CN"/>
        </w:rPr>
      </w:pPr>
      <w:ins w:id="1771" w:author="Romano Giovanni" w:date="2017-10-24T20:36:00Z">
        <w:r w:rsidRPr="00EE5C07">
          <w:rPr>
            <w:rFonts w:eastAsia="SimSun"/>
            <w:color w:val="000000"/>
            <w:szCs w:val="24"/>
            <w:highlight w:val="yellow"/>
            <w:lang w:val="en-US" w:eastAsia="zh-CN"/>
          </w:rPr>
          <w:t xml:space="preserve"> -</w:t>
        </w:r>
        <w:r w:rsidRPr="00EE5C07">
          <w:rPr>
            <w:rFonts w:eastAsia="SimSun"/>
            <w:color w:val="000000"/>
            <w:szCs w:val="24"/>
            <w:highlight w:val="yellow"/>
            <w:lang w:val="en-US" w:eastAsia="zh-CN"/>
          </w:rPr>
          <w:tab/>
          <w:t>a device in Receive only mode.</w:t>
        </w:r>
      </w:ins>
    </w:p>
    <w:p w:rsidR="00EE5C07" w:rsidRPr="00EE5C07" w:rsidRDefault="00EE5C07" w:rsidP="00EE5C07">
      <w:pPr>
        <w:pStyle w:val="Titolo5"/>
        <w:rPr>
          <w:ins w:id="1772" w:author="Romano Giovanni" w:date="2017-10-24T20:36:00Z"/>
          <w:rFonts w:eastAsia="SimSun"/>
          <w:bCs/>
          <w:color w:val="000000"/>
          <w:szCs w:val="24"/>
          <w:highlight w:val="yellow"/>
          <w:lang w:val="en-US" w:eastAsia="zh-CN"/>
        </w:rPr>
      </w:pPr>
      <w:ins w:id="1773" w:author="Romano Giovanni" w:date="2017-10-24T20:36:00Z">
        <w:r w:rsidRPr="00EE5C07">
          <w:rPr>
            <w:rFonts w:eastAsia="SimSun"/>
            <w:bCs/>
            <w:color w:val="000000"/>
            <w:szCs w:val="24"/>
            <w:highlight w:val="yellow"/>
            <w:lang w:val="en-US" w:eastAsia="zh-CN"/>
          </w:rPr>
          <w:t>5.1.2.12.4.24</w:t>
        </w:r>
        <w:r w:rsidRPr="00EE5C07">
          <w:rPr>
            <w:rFonts w:eastAsia="SimSun"/>
            <w:bCs/>
            <w:color w:val="000000"/>
            <w:szCs w:val="24"/>
            <w:highlight w:val="yellow"/>
            <w:lang w:val="en-US" w:eastAsia="zh-CN"/>
          </w:rPr>
          <w:tab/>
          <w:t>TS 24.117</w:t>
        </w:r>
      </w:ins>
    </w:p>
    <w:p w:rsidR="00EE5C07" w:rsidRPr="00EE5C07" w:rsidRDefault="00EE5C07" w:rsidP="00EE5C07">
      <w:pPr>
        <w:widowControl w:val="0"/>
        <w:tabs>
          <w:tab w:val="clear" w:pos="1134"/>
          <w:tab w:val="clear" w:pos="1871"/>
          <w:tab w:val="clear" w:pos="2268"/>
          <w:tab w:val="left" w:pos="90"/>
        </w:tabs>
        <w:overflowPunct/>
        <w:spacing w:before="91"/>
        <w:textAlignment w:val="auto"/>
        <w:rPr>
          <w:ins w:id="1774" w:author="Romano Giovanni" w:date="2017-10-24T20:36:00Z"/>
          <w:rFonts w:eastAsia="SimSun"/>
          <w:b/>
          <w:bCs/>
          <w:color w:val="000000"/>
          <w:szCs w:val="24"/>
          <w:highlight w:val="yellow"/>
          <w:lang w:val="en-US" w:eastAsia="zh-CN"/>
        </w:rPr>
      </w:pPr>
      <w:ins w:id="1775" w:author="Romano Giovanni" w:date="2017-10-24T20:36:00Z">
        <w:r w:rsidRPr="00EE5C07">
          <w:rPr>
            <w:rFonts w:eastAsia="SimSun"/>
            <w:b/>
            <w:bCs/>
            <w:color w:val="000000"/>
            <w:szCs w:val="24"/>
            <w:highlight w:val="yellow"/>
            <w:lang w:val="en-US" w:eastAsia="zh-CN"/>
          </w:rPr>
          <w:t>TV service configuration Management Object (MO)</w:t>
        </w:r>
      </w:ins>
    </w:p>
    <w:p w:rsidR="00EE5C07" w:rsidRPr="00EE5C07" w:rsidRDefault="00EE5C07" w:rsidP="00EE5C07">
      <w:pPr>
        <w:rPr>
          <w:ins w:id="1776" w:author="Romano Giovanni" w:date="2017-10-24T20:36:00Z"/>
          <w:rFonts w:eastAsia="SimSun"/>
          <w:color w:val="000000"/>
          <w:szCs w:val="24"/>
          <w:highlight w:val="yellow"/>
          <w:lang w:val="en-US" w:eastAsia="zh-CN"/>
        </w:rPr>
      </w:pPr>
      <w:ins w:id="1777" w:author="Romano Giovanni" w:date="2017-10-24T20:36:00Z">
        <w:r w:rsidRPr="00EE5C07">
          <w:rPr>
            <w:rFonts w:eastAsia="SimSun"/>
            <w:color w:val="000000"/>
            <w:szCs w:val="24"/>
            <w:highlight w:val="yellow"/>
            <w:lang w:val="en-US" w:eastAsia="zh-CN"/>
          </w:rPr>
          <w:t xml:space="preserve">This document defines a Management Object (MO) that can be used to configure the parameters related to TV service provided via a PLMN. </w:t>
        </w:r>
      </w:ins>
    </w:p>
    <w:p w:rsidR="00EE5C07" w:rsidRPr="00EE5C07" w:rsidRDefault="00EE5C07" w:rsidP="00EE5C07">
      <w:pPr>
        <w:rPr>
          <w:ins w:id="1778" w:author="Romano Giovanni" w:date="2017-10-24T20:36:00Z"/>
          <w:rFonts w:eastAsia="SimSun"/>
          <w:color w:val="000000"/>
          <w:szCs w:val="24"/>
          <w:highlight w:val="yellow"/>
          <w:lang w:val="en-US" w:eastAsia="zh-CN"/>
        </w:rPr>
      </w:pPr>
      <w:ins w:id="1779" w:author="Romano Giovanni" w:date="2017-10-24T20:36:00Z">
        <w:r w:rsidRPr="00EE5C07">
          <w:rPr>
            <w:rFonts w:eastAsia="SimSun"/>
            <w:color w:val="000000"/>
            <w:szCs w:val="24"/>
            <w:highlight w:val="yellow"/>
            <w:lang w:val="en-US" w:eastAsia="zh-CN"/>
          </w:rPr>
          <w:t>The MO is compatible with the OMA Device Management (DM) protocol specifications, version 1.2 and upwards, and is defined using the OMA DM Device Description Framework (DDF) as described in the Enabler Release Definition OMA-ERELD-DM-V1_2.</w:t>
        </w:r>
      </w:ins>
    </w:p>
    <w:p w:rsidR="00EE5C07" w:rsidRPr="00CC4C32" w:rsidRDefault="00EE5C07" w:rsidP="00EE5C07">
      <w:pPr>
        <w:rPr>
          <w:ins w:id="1780" w:author="Romano Giovanni" w:date="2017-10-24T20:36:00Z"/>
          <w:rFonts w:eastAsia="SimSun"/>
          <w:color w:val="000000"/>
          <w:szCs w:val="24"/>
          <w:lang w:val="en-US" w:eastAsia="zh-CN"/>
        </w:rPr>
      </w:pPr>
      <w:ins w:id="1781" w:author="Romano Giovanni" w:date="2017-10-24T20:36:00Z">
        <w:r w:rsidRPr="00EE5C07">
          <w:rPr>
            <w:rFonts w:eastAsia="SimSun"/>
            <w:color w:val="000000"/>
            <w:szCs w:val="24"/>
            <w:highlight w:val="yellow"/>
            <w:lang w:val="en-US" w:eastAsia="zh-CN"/>
          </w:rPr>
          <w:t>The MO consists of nodes and leaves conveying configuration parameters used for selecting and receiving TV service from a PLMN, according to the procedures described in 3GPP TS 23.246 and 3GPP TS 24.116.</w:t>
        </w:r>
      </w:ins>
    </w:p>
    <w:p w:rsidR="002051B4" w:rsidRPr="002D5C5B" w:rsidRDefault="002051B4" w:rsidP="002051B4">
      <w:pPr>
        <w:pStyle w:val="Titolo5"/>
        <w:rPr>
          <w:ins w:id="1782" w:author="Romano Giovanni" w:date="2017-10-23T20:01:00Z"/>
          <w:rFonts w:eastAsia="SimSun"/>
          <w:bCs/>
          <w:color w:val="000000"/>
          <w:szCs w:val="24"/>
          <w:lang w:val="en-US" w:eastAsia="zh-CN"/>
        </w:rPr>
      </w:pPr>
      <w:ins w:id="1783" w:author="Romano Giovanni" w:date="2017-10-23T20:01:00Z">
        <w:r w:rsidRPr="00CF3217">
          <w:rPr>
            <w:rFonts w:eastAsia="SimSun"/>
            <w:bCs/>
            <w:color w:val="000000"/>
            <w:szCs w:val="24"/>
            <w:lang w:val="en-US" w:eastAsia="zh-CN"/>
          </w:rPr>
          <w:t>5.1.2.</w:t>
        </w:r>
      </w:ins>
      <w:ins w:id="1784" w:author="Romano Giovanni" w:date="2017-10-23T20:44:00Z">
        <w:r w:rsidR="00E64DB4">
          <w:rPr>
            <w:rFonts w:eastAsia="SimSun"/>
            <w:bCs/>
            <w:color w:val="000000"/>
            <w:szCs w:val="24"/>
            <w:lang w:val="en-US" w:eastAsia="zh-CN"/>
          </w:rPr>
          <w:t>12.4.</w:t>
        </w:r>
      </w:ins>
      <w:ins w:id="1785" w:author="Romano Giovanni" w:date="2017-10-23T20:01:00Z">
        <w:r>
          <w:rPr>
            <w:rFonts w:eastAsia="SimSun"/>
            <w:bCs/>
            <w:color w:val="000000"/>
            <w:szCs w:val="24"/>
            <w:lang w:val="en-US" w:eastAsia="zh-CN"/>
          </w:rPr>
          <w:t>2</w:t>
        </w:r>
      </w:ins>
      <w:ins w:id="1786" w:author="Romano Giovanni" w:date="2017-10-24T20:37:00Z">
        <w:r w:rsidR="002C7E8E">
          <w:rPr>
            <w:rFonts w:eastAsia="SimSun"/>
            <w:bCs/>
            <w:color w:val="000000"/>
            <w:szCs w:val="24"/>
            <w:lang w:val="en-US" w:eastAsia="zh-CN"/>
          </w:rPr>
          <w:t>5</w:t>
        </w:r>
      </w:ins>
      <w:ins w:id="1787" w:author="Romano Giovanni" w:date="2017-10-23T20:01:00Z">
        <w:r w:rsidRPr="00CF3217">
          <w:rPr>
            <w:rFonts w:eastAsia="SimSun"/>
            <w:bCs/>
            <w:color w:val="000000"/>
            <w:szCs w:val="24"/>
            <w:lang w:val="en-US" w:eastAsia="zh-CN"/>
          </w:rPr>
          <w:tab/>
          <w:t>TS 24.139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788" w:author="Romano Giovanni" w:date="2017-10-23T20:01:00Z"/>
          <w:rFonts w:eastAsia="SimSun"/>
          <w:b/>
          <w:bCs/>
          <w:color w:val="000000"/>
          <w:sz w:val="30"/>
          <w:szCs w:val="30"/>
          <w:lang w:val="en-US" w:eastAsia="zh-CN"/>
        </w:rPr>
      </w:pPr>
      <w:ins w:id="1789" w:author="Romano Giovanni" w:date="2017-10-23T20:01:00Z">
        <w:r w:rsidRPr="00CF3217">
          <w:rPr>
            <w:rFonts w:eastAsia="SimSun"/>
            <w:b/>
            <w:bCs/>
            <w:color w:val="000000"/>
            <w:szCs w:val="24"/>
            <w:lang w:val="en-US" w:eastAsia="zh-CN"/>
          </w:rPr>
          <w:t>3GPP system - fixed broadband access network interworking; Stage 3</w:t>
        </w:r>
      </w:ins>
    </w:p>
    <w:p w:rsidR="002051B4" w:rsidRDefault="002051B4" w:rsidP="002051B4">
      <w:pPr>
        <w:widowControl w:val="0"/>
        <w:tabs>
          <w:tab w:val="clear" w:pos="1134"/>
          <w:tab w:val="clear" w:pos="1871"/>
          <w:tab w:val="clear" w:pos="2268"/>
          <w:tab w:val="left" w:pos="90"/>
        </w:tabs>
        <w:overflowPunct/>
        <w:textAlignment w:val="auto"/>
        <w:rPr>
          <w:ins w:id="1790" w:author="Romano Giovanni" w:date="2017-10-23T20:01:00Z"/>
          <w:rFonts w:eastAsia="SimSun"/>
          <w:color w:val="000000"/>
          <w:szCs w:val="24"/>
          <w:lang w:val="en-US" w:eastAsia="zh-CN"/>
        </w:rPr>
      </w:pPr>
      <w:ins w:id="1791" w:author="Romano Giovanni" w:date="2017-10-23T20:01:00Z">
        <w:r w:rsidRPr="00CF3217">
          <w:rPr>
            <w:rFonts w:eastAsia="SimSun"/>
            <w:color w:val="000000"/>
            <w:szCs w:val="24"/>
            <w:lang w:val="en-US" w:eastAsia="zh-CN"/>
          </w:rPr>
          <w:t xml:space="preserve">This document specifies the UE – EPC procedures for accessing 3GPP Evolved Packet Core (EPC) via a Fixed Broadband Access network. </w:t>
        </w:r>
        <w:r w:rsidRPr="00CF3217">
          <w:rPr>
            <w:rFonts w:eastAsia="SimSun"/>
            <w:color w:val="000000"/>
            <w:szCs w:val="24"/>
            <w:lang w:val="en-US" w:eastAsia="zh-CN"/>
          </w:rPr>
          <w:br/>
          <w:t>The</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specification covers the Support of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Tunnel management procedures including the support of NAT traversal, and non-seamless offloading impacts. The document is applicable to the UE and the network (i.e. the 3GPP EPC).</w:t>
        </w:r>
      </w:ins>
    </w:p>
    <w:p w:rsidR="002051B4" w:rsidRPr="002D5C5B" w:rsidRDefault="002051B4" w:rsidP="002051B4">
      <w:pPr>
        <w:pStyle w:val="Titolo5"/>
        <w:rPr>
          <w:ins w:id="1792" w:author="Romano Giovanni" w:date="2017-10-23T20:01:00Z"/>
          <w:rFonts w:eastAsia="SimSun"/>
          <w:bCs/>
          <w:color w:val="000000"/>
          <w:szCs w:val="24"/>
          <w:lang w:val="en-US" w:eastAsia="zh-CN"/>
        </w:rPr>
      </w:pPr>
      <w:ins w:id="1793" w:author="Romano Giovanni" w:date="2017-10-23T20:01:00Z">
        <w:r w:rsidRPr="00CF3217">
          <w:rPr>
            <w:rFonts w:eastAsia="SimSun"/>
            <w:bCs/>
            <w:color w:val="000000"/>
            <w:szCs w:val="24"/>
            <w:lang w:val="en-US" w:eastAsia="zh-CN"/>
          </w:rPr>
          <w:lastRenderedPageBreak/>
          <w:t>5.1.2.</w:t>
        </w:r>
      </w:ins>
      <w:ins w:id="1794" w:author="Romano Giovanni" w:date="2017-10-23T20:44:00Z">
        <w:r w:rsidR="00E64DB4">
          <w:rPr>
            <w:rFonts w:eastAsia="SimSun"/>
            <w:bCs/>
            <w:color w:val="000000"/>
            <w:szCs w:val="24"/>
            <w:lang w:val="en-US" w:eastAsia="zh-CN"/>
          </w:rPr>
          <w:t>12.4.</w:t>
        </w:r>
      </w:ins>
      <w:ins w:id="1795" w:author="Romano Giovanni" w:date="2017-10-23T20:01:00Z">
        <w:r>
          <w:rPr>
            <w:rFonts w:eastAsia="SimSun"/>
            <w:bCs/>
            <w:color w:val="000000"/>
            <w:szCs w:val="24"/>
            <w:lang w:val="en-US" w:eastAsia="zh-CN"/>
          </w:rPr>
          <w:t>2</w:t>
        </w:r>
      </w:ins>
      <w:ins w:id="1796" w:author="Romano Giovanni" w:date="2017-10-24T20:37:00Z">
        <w:r w:rsidR="002C7E8E">
          <w:rPr>
            <w:rFonts w:eastAsia="SimSun"/>
            <w:bCs/>
            <w:color w:val="000000"/>
            <w:szCs w:val="24"/>
            <w:lang w:val="en-US" w:eastAsia="zh-CN"/>
          </w:rPr>
          <w:t>6</w:t>
        </w:r>
      </w:ins>
      <w:ins w:id="1797" w:author="Romano Giovanni" w:date="2017-10-23T20:01:00Z">
        <w:r w:rsidRPr="00CF3217">
          <w:rPr>
            <w:rFonts w:eastAsia="SimSun"/>
            <w:bCs/>
            <w:color w:val="000000"/>
            <w:szCs w:val="24"/>
            <w:lang w:val="en-US" w:eastAsia="zh-CN"/>
          </w:rPr>
          <w:tab/>
          <w:t>TS 24.141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798" w:author="Romano Giovanni" w:date="2017-10-23T20:01:00Z"/>
          <w:rFonts w:eastAsia="SimSun"/>
          <w:b/>
          <w:bCs/>
          <w:color w:val="000000"/>
          <w:sz w:val="30"/>
          <w:szCs w:val="30"/>
          <w:lang w:val="en-US" w:eastAsia="zh-CN"/>
        </w:rPr>
      </w:pPr>
      <w:ins w:id="1799" w:author="Romano Giovanni" w:date="2017-10-23T20:01:00Z">
        <w:r w:rsidRPr="00CF3217">
          <w:rPr>
            <w:rFonts w:eastAsia="SimSun"/>
            <w:b/>
            <w:bCs/>
            <w:color w:val="000000"/>
            <w:szCs w:val="24"/>
            <w:lang w:val="en-US" w:eastAsia="zh-CN"/>
          </w:rPr>
          <w:t>Presence service using the IP Multimedia (IM) Core Network (CN) subsystem; Stage 3</w:t>
        </w:r>
      </w:ins>
    </w:p>
    <w:p w:rsidR="002051B4" w:rsidRDefault="002051B4" w:rsidP="002051B4">
      <w:pPr>
        <w:widowControl w:val="0"/>
        <w:tabs>
          <w:tab w:val="clear" w:pos="1134"/>
          <w:tab w:val="clear" w:pos="1871"/>
          <w:tab w:val="clear" w:pos="2268"/>
          <w:tab w:val="left" w:pos="90"/>
        </w:tabs>
        <w:overflowPunct/>
        <w:spacing w:before="0"/>
        <w:textAlignment w:val="auto"/>
        <w:rPr>
          <w:ins w:id="1800" w:author="Romano Giovanni" w:date="2017-10-23T20:01:00Z"/>
          <w:rFonts w:eastAsia="SimSun"/>
          <w:color w:val="000000"/>
          <w:szCs w:val="24"/>
          <w:lang w:val="en-US" w:eastAsia="zh-CN"/>
        </w:rPr>
      </w:pPr>
      <w:ins w:id="1801" w:author="Romano Giovanni" w:date="2017-10-23T20:01:00Z">
        <w:r w:rsidRPr="00CF3217">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ins>
    </w:p>
    <w:p w:rsidR="002051B4" w:rsidRPr="002D5C5B" w:rsidRDefault="002051B4" w:rsidP="002051B4">
      <w:pPr>
        <w:pStyle w:val="Titolo5"/>
        <w:rPr>
          <w:ins w:id="1802" w:author="Romano Giovanni" w:date="2017-10-23T20:01:00Z"/>
          <w:rFonts w:eastAsia="SimSun"/>
          <w:bCs/>
          <w:color w:val="000000"/>
          <w:szCs w:val="24"/>
          <w:lang w:val="en-US" w:eastAsia="zh-CN"/>
        </w:rPr>
      </w:pPr>
      <w:ins w:id="1803" w:author="Romano Giovanni" w:date="2017-10-23T20:01:00Z">
        <w:r w:rsidRPr="00CF3217">
          <w:rPr>
            <w:rFonts w:eastAsia="SimSun"/>
            <w:bCs/>
            <w:color w:val="000000"/>
            <w:szCs w:val="24"/>
            <w:lang w:val="en-US" w:eastAsia="zh-CN"/>
          </w:rPr>
          <w:t>5.1.2.</w:t>
        </w:r>
      </w:ins>
      <w:ins w:id="1804" w:author="Romano Giovanni" w:date="2017-10-23T20:44:00Z">
        <w:r w:rsidR="00E64DB4">
          <w:rPr>
            <w:rFonts w:eastAsia="SimSun"/>
            <w:bCs/>
            <w:color w:val="000000"/>
            <w:szCs w:val="24"/>
            <w:lang w:val="en-US" w:eastAsia="zh-CN"/>
          </w:rPr>
          <w:t>12.4.</w:t>
        </w:r>
      </w:ins>
      <w:ins w:id="1805" w:author="Romano Giovanni" w:date="2017-10-23T20:01:00Z">
        <w:r>
          <w:rPr>
            <w:rFonts w:eastAsia="SimSun"/>
            <w:bCs/>
            <w:color w:val="000000"/>
            <w:szCs w:val="24"/>
            <w:lang w:val="en-US" w:eastAsia="zh-CN"/>
          </w:rPr>
          <w:t>2</w:t>
        </w:r>
      </w:ins>
      <w:ins w:id="1806" w:author="Romano Giovanni" w:date="2017-10-24T20:37:00Z">
        <w:r w:rsidR="002C7E8E">
          <w:rPr>
            <w:rFonts w:eastAsia="SimSun"/>
            <w:bCs/>
            <w:color w:val="000000"/>
            <w:szCs w:val="24"/>
            <w:lang w:val="en-US" w:eastAsia="zh-CN"/>
          </w:rPr>
          <w:t>7</w:t>
        </w:r>
      </w:ins>
      <w:ins w:id="1807" w:author="Romano Giovanni" w:date="2017-10-23T20:01:00Z">
        <w:r w:rsidRPr="00CF3217">
          <w:rPr>
            <w:rFonts w:eastAsia="SimSun"/>
            <w:bCs/>
            <w:color w:val="000000"/>
            <w:szCs w:val="24"/>
            <w:lang w:val="en-US" w:eastAsia="zh-CN"/>
          </w:rPr>
          <w:tab/>
          <w:t>TS 24.147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08" w:author="Romano Giovanni" w:date="2017-10-23T20:01:00Z"/>
          <w:rFonts w:eastAsia="SimSun"/>
          <w:b/>
          <w:bCs/>
          <w:color w:val="000000"/>
          <w:sz w:val="30"/>
          <w:szCs w:val="30"/>
          <w:lang w:val="en-US" w:eastAsia="zh-CN"/>
        </w:rPr>
      </w:pPr>
      <w:ins w:id="1809" w:author="Romano Giovanni" w:date="2017-10-23T20:01:00Z">
        <w:r w:rsidRPr="00CF3217">
          <w:rPr>
            <w:rFonts w:eastAsia="SimSun"/>
            <w:b/>
            <w:bCs/>
            <w:color w:val="000000"/>
            <w:szCs w:val="24"/>
            <w:lang w:val="en-US" w:eastAsia="zh-CN"/>
          </w:rPr>
          <w:t>Conferencing using the IP Multimedia (IM) Core Network (CN) subsystem; Stage 3</w:t>
        </w:r>
      </w:ins>
    </w:p>
    <w:p w:rsidR="002051B4" w:rsidRDefault="002051B4" w:rsidP="002051B4">
      <w:pPr>
        <w:widowControl w:val="0"/>
        <w:tabs>
          <w:tab w:val="clear" w:pos="1134"/>
          <w:tab w:val="clear" w:pos="1871"/>
          <w:tab w:val="clear" w:pos="2268"/>
          <w:tab w:val="left" w:pos="90"/>
        </w:tabs>
        <w:overflowPunct/>
        <w:spacing w:before="0"/>
        <w:textAlignment w:val="auto"/>
        <w:rPr>
          <w:ins w:id="1810" w:author="Romano Giovanni" w:date="2017-10-23T20:01:00Z"/>
          <w:rFonts w:eastAsia="SimSun"/>
          <w:color w:val="000000"/>
          <w:szCs w:val="24"/>
          <w:lang w:val="en-US" w:eastAsia="zh-CN"/>
        </w:rPr>
      </w:pPr>
      <w:ins w:id="1811" w:author="Romano Giovanni" w:date="2017-10-23T20:01:00Z">
        <w:r w:rsidRPr="00CF3217">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ins>
    </w:p>
    <w:p w:rsidR="00834533" w:rsidRPr="00834533" w:rsidRDefault="00834533" w:rsidP="00834533">
      <w:pPr>
        <w:pStyle w:val="Titolo5"/>
        <w:rPr>
          <w:ins w:id="1812" w:author="Romano Giovanni" w:date="2017-10-24T20:46:00Z"/>
          <w:rFonts w:eastAsia="SimSun"/>
          <w:bCs/>
          <w:color w:val="000000"/>
          <w:szCs w:val="24"/>
          <w:highlight w:val="yellow"/>
          <w:lang w:val="en-US" w:eastAsia="zh-CN"/>
        </w:rPr>
      </w:pPr>
      <w:ins w:id="1813" w:author="Romano Giovanni" w:date="2017-10-24T20:46:00Z">
        <w:r w:rsidRPr="00834533">
          <w:rPr>
            <w:rFonts w:eastAsia="SimSun"/>
            <w:bCs/>
            <w:color w:val="000000"/>
            <w:szCs w:val="24"/>
            <w:highlight w:val="yellow"/>
            <w:lang w:val="en-US" w:eastAsia="zh-CN"/>
          </w:rPr>
          <w:t>5.1.2.12.4.28</w:t>
        </w:r>
        <w:r w:rsidRPr="00834533">
          <w:rPr>
            <w:rFonts w:eastAsia="SimSun"/>
            <w:bCs/>
            <w:color w:val="000000"/>
            <w:szCs w:val="24"/>
            <w:highlight w:val="yellow"/>
            <w:lang w:val="en-US" w:eastAsia="zh-CN"/>
          </w:rPr>
          <w:tab/>
          <w:t>TS 24.161</w:t>
        </w:r>
      </w:ins>
    </w:p>
    <w:p w:rsidR="00834533" w:rsidRPr="00834533" w:rsidRDefault="00834533" w:rsidP="00834533">
      <w:pPr>
        <w:widowControl w:val="0"/>
        <w:tabs>
          <w:tab w:val="clear" w:pos="1134"/>
          <w:tab w:val="clear" w:pos="1871"/>
          <w:tab w:val="clear" w:pos="2268"/>
          <w:tab w:val="left" w:pos="90"/>
        </w:tabs>
        <w:overflowPunct/>
        <w:spacing w:before="91"/>
        <w:textAlignment w:val="auto"/>
        <w:rPr>
          <w:ins w:id="1814" w:author="Romano Giovanni" w:date="2017-10-24T20:46:00Z"/>
          <w:rFonts w:eastAsia="SimSun"/>
          <w:b/>
          <w:bCs/>
          <w:color w:val="000000"/>
          <w:sz w:val="30"/>
          <w:szCs w:val="30"/>
          <w:highlight w:val="yellow"/>
          <w:lang w:val="en-US" w:eastAsia="zh-CN"/>
        </w:rPr>
      </w:pPr>
      <w:ins w:id="1815" w:author="Romano Giovanni" w:date="2017-10-24T20:46:00Z">
        <w:r w:rsidRPr="00834533">
          <w:rPr>
            <w:rFonts w:eastAsia="SimSun"/>
            <w:b/>
            <w:bCs/>
            <w:color w:val="000000"/>
            <w:szCs w:val="24"/>
            <w:highlight w:val="yellow"/>
            <w:lang w:val="en-US" w:eastAsia="zh-CN"/>
          </w:rPr>
          <w:t>Network-Based IP Flow Mobility (NBIFOM); Stage 3</w:t>
        </w:r>
      </w:ins>
    </w:p>
    <w:p w:rsidR="00834533" w:rsidRPr="00834533" w:rsidRDefault="00834533" w:rsidP="00834533">
      <w:pPr>
        <w:rPr>
          <w:ins w:id="1816" w:author="Romano Giovanni" w:date="2017-10-24T20:46:00Z"/>
          <w:rFonts w:eastAsia="SimSun"/>
          <w:color w:val="000000"/>
          <w:szCs w:val="24"/>
          <w:highlight w:val="yellow"/>
          <w:lang w:val="en-US" w:eastAsia="zh-CN"/>
        </w:rPr>
      </w:pPr>
      <w:ins w:id="1817" w:author="Romano Giovanni" w:date="2017-10-24T20:46:00Z">
        <w:r w:rsidRPr="00834533">
          <w:rPr>
            <w:rFonts w:eastAsia="SimSun"/>
            <w:color w:val="000000"/>
            <w:szCs w:val="24"/>
            <w:highlight w:val="yellow"/>
            <w:lang w:val="en-US" w:eastAsia="zh-CN"/>
          </w:rPr>
          <w:t>This</w:t>
        </w:r>
        <w:r w:rsidRPr="00834533">
          <w:rPr>
            <w:rFonts w:eastAsia="SimSun" w:hint="eastAsia"/>
            <w:color w:val="000000"/>
            <w:szCs w:val="24"/>
            <w:highlight w:val="yellow"/>
            <w:lang w:val="en-US" w:eastAsia="zh-CN"/>
          </w:rPr>
          <w:t xml:space="preserve"> document specifies the procedures of network-based IP flow mobility (NBIFOM). NBIFOM is based on network mobility protocols (i.e. GTP or PMIP) which is performed between 3GPP access and WLAN access network as specified in 3GPP TS 23.161.</w:t>
        </w:r>
      </w:ins>
    </w:p>
    <w:p w:rsidR="00834533" w:rsidRPr="00834533" w:rsidRDefault="00834533" w:rsidP="00834533">
      <w:pPr>
        <w:rPr>
          <w:ins w:id="1818" w:author="Romano Giovanni" w:date="2017-10-24T20:46:00Z"/>
          <w:rFonts w:eastAsia="SimSun"/>
          <w:color w:val="000000"/>
          <w:szCs w:val="24"/>
          <w:lang w:val="en-US" w:eastAsia="zh-CN"/>
        </w:rPr>
      </w:pPr>
      <w:ins w:id="1819" w:author="Romano Giovanni" w:date="2017-10-24T20:46:00Z">
        <w:r w:rsidRPr="00834533">
          <w:rPr>
            <w:rFonts w:eastAsia="SimSun"/>
            <w:color w:val="000000"/>
            <w:szCs w:val="24"/>
            <w:highlight w:val="yellow"/>
            <w:lang w:val="en-US" w:eastAsia="zh-CN"/>
          </w:rPr>
          <w:t>NOTE:</w:t>
        </w:r>
        <w:r w:rsidRPr="00834533">
          <w:rPr>
            <w:rFonts w:eastAsia="SimSun"/>
            <w:color w:val="000000"/>
            <w:szCs w:val="24"/>
            <w:highlight w:val="yellow"/>
            <w:lang w:val="en-US" w:eastAsia="zh-CN"/>
          </w:rPr>
          <w:tab/>
        </w:r>
        <w:r w:rsidRPr="00834533">
          <w:rPr>
            <w:rFonts w:eastAsia="SimSun" w:hint="eastAsia"/>
            <w:color w:val="000000"/>
            <w:szCs w:val="24"/>
            <w:highlight w:val="yellow"/>
            <w:lang w:val="en-US" w:eastAsia="zh-CN"/>
          </w:rPr>
          <w:t>IP flow mobility based on PMIP is not supported in this release of the specification.</w:t>
        </w:r>
      </w:ins>
    </w:p>
    <w:p w:rsidR="002051B4" w:rsidRPr="002D5C5B" w:rsidRDefault="002051B4" w:rsidP="002051B4">
      <w:pPr>
        <w:pStyle w:val="Titolo5"/>
        <w:rPr>
          <w:ins w:id="1820" w:author="Romano Giovanni" w:date="2017-10-23T20:01:00Z"/>
          <w:rFonts w:eastAsia="SimSun"/>
          <w:bCs/>
          <w:color w:val="000000"/>
          <w:szCs w:val="24"/>
          <w:lang w:val="en-US" w:eastAsia="zh-CN"/>
        </w:rPr>
      </w:pPr>
      <w:ins w:id="1821" w:author="Romano Giovanni" w:date="2017-10-23T20:01:00Z">
        <w:r w:rsidRPr="00CF3217">
          <w:rPr>
            <w:rFonts w:eastAsia="SimSun"/>
            <w:bCs/>
            <w:color w:val="000000"/>
            <w:szCs w:val="24"/>
            <w:lang w:val="en-US" w:eastAsia="zh-CN"/>
          </w:rPr>
          <w:t>5.1.2.</w:t>
        </w:r>
      </w:ins>
      <w:ins w:id="1822" w:author="Romano Giovanni" w:date="2017-10-23T20:44:00Z">
        <w:r w:rsidR="00E64DB4">
          <w:rPr>
            <w:rFonts w:eastAsia="SimSun"/>
            <w:bCs/>
            <w:color w:val="000000"/>
            <w:szCs w:val="24"/>
            <w:lang w:val="en-US" w:eastAsia="zh-CN"/>
          </w:rPr>
          <w:t>12.4.</w:t>
        </w:r>
      </w:ins>
      <w:ins w:id="1823" w:author="Romano Giovanni" w:date="2017-10-23T20:01:00Z">
        <w:r>
          <w:rPr>
            <w:rFonts w:eastAsia="SimSun"/>
            <w:bCs/>
            <w:color w:val="000000"/>
            <w:szCs w:val="24"/>
            <w:lang w:val="en-US" w:eastAsia="zh-CN"/>
          </w:rPr>
          <w:t>2</w:t>
        </w:r>
      </w:ins>
      <w:ins w:id="1824" w:author="Romano Giovanni" w:date="2017-10-24T20:48:00Z">
        <w:r w:rsidR="007A3E47">
          <w:rPr>
            <w:rFonts w:eastAsia="SimSun"/>
            <w:bCs/>
            <w:color w:val="000000"/>
            <w:szCs w:val="24"/>
            <w:lang w:val="en-US" w:eastAsia="zh-CN"/>
          </w:rPr>
          <w:t>9</w:t>
        </w:r>
      </w:ins>
      <w:ins w:id="1825" w:author="Romano Giovanni" w:date="2017-10-23T20:01:00Z">
        <w:r w:rsidRPr="00CF3217">
          <w:rPr>
            <w:rFonts w:eastAsia="SimSun"/>
            <w:bCs/>
            <w:color w:val="000000"/>
            <w:szCs w:val="24"/>
            <w:lang w:val="en-US" w:eastAsia="zh-CN"/>
          </w:rPr>
          <w:tab/>
          <w:t>TS 24.166</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26" w:author="Romano Giovanni" w:date="2017-10-23T20:01:00Z"/>
          <w:rFonts w:eastAsia="SimSun"/>
          <w:b/>
          <w:bCs/>
          <w:color w:val="000000"/>
          <w:sz w:val="30"/>
          <w:szCs w:val="30"/>
          <w:lang w:val="en-US" w:eastAsia="zh-CN"/>
        </w:rPr>
      </w:pPr>
      <w:ins w:id="1827" w:author="Romano Giovanni" w:date="2017-10-23T20:01:00Z">
        <w:r w:rsidRPr="00CF3217">
          <w:rPr>
            <w:rFonts w:eastAsia="SimSun"/>
            <w:b/>
            <w:bCs/>
            <w:color w:val="000000"/>
            <w:szCs w:val="24"/>
            <w:lang w:val="en-US" w:eastAsia="zh-CN"/>
          </w:rPr>
          <w:t>3GPP IP Multimedia Subsystem (IMS) conferencing Management Object (MO)</w:t>
        </w:r>
      </w:ins>
    </w:p>
    <w:p w:rsidR="002051B4" w:rsidRDefault="002051B4" w:rsidP="002051B4">
      <w:pPr>
        <w:widowControl w:val="0"/>
        <w:tabs>
          <w:tab w:val="clear" w:pos="1134"/>
          <w:tab w:val="clear" w:pos="1871"/>
          <w:tab w:val="clear" w:pos="2268"/>
          <w:tab w:val="left" w:pos="90"/>
        </w:tabs>
        <w:overflowPunct/>
        <w:spacing w:before="0"/>
        <w:textAlignment w:val="auto"/>
        <w:rPr>
          <w:ins w:id="1828" w:author="Romano Giovanni" w:date="2017-10-23T20:01:00Z"/>
          <w:rFonts w:eastAsia="SimSun"/>
          <w:color w:val="000000"/>
          <w:szCs w:val="24"/>
          <w:lang w:val="en-US" w:eastAsia="zh-CN"/>
        </w:rPr>
      </w:pPr>
      <w:ins w:id="1829" w:author="Romano Giovanni" w:date="2017-10-23T20:01:00Z">
        <w:r w:rsidRPr="00CF3217">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ins>
    </w:p>
    <w:p w:rsidR="002051B4" w:rsidRPr="002D5C5B" w:rsidRDefault="002051B4" w:rsidP="002051B4">
      <w:pPr>
        <w:pStyle w:val="Titolo5"/>
        <w:rPr>
          <w:ins w:id="1830" w:author="Romano Giovanni" w:date="2017-10-23T20:01:00Z"/>
          <w:rFonts w:eastAsia="SimSun"/>
          <w:bCs/>
          <w:color w:val="000000"/>
          <w:szCs w:val="24"/>
          <w:lang w:val="en-US" w:eastAsia="zh-CN"/>
        </w:rPr>
      </w:pPr>
      <w:ins w:id="1831" w:author="Romano Giovanni" w:date="2017-10-23T20:01:00Z">
        <w:r w:rsidRPr="00CF3217">
          <w:rPr>
            <w:rFonts w:eastAsia="SimSun"/>
            <w:bCs/>
            <w:color w:val="000000"/>
            <w:szCs w:val="24"/>
            <w:lang w:val="en-US" w:eastAsia="zh-CN"/>
          </w:rPr>
          <w:t>5.1.2.</w:t>
        </w:r>
      </w:ins>
      <w:ins w:id="1832" w:author="Romano Giovanni" w:date="2017-10-23T20:44:00Z">
        <w:r w:rsidR="00E64DB4">
          <w:rPr>
            <w:rFonts w:eastAsia="SimSun"/>
            <w:bCs/>
            <w:color w:val="000000"/>
            <w:szCs w:val="24"/>
            <w:lang w:val="en-US" w:eastAsia="zh-CN"/>
          </w:rPr>
          <w:t>12.4.</w:t>
        </w:r>
      </w:ins>
      <w:ins w:id="1833" w:author="Romano Giovanni" w:date="2017-10-24T20:48:00Z">
        <w:r w:rsidR="007A3E47">
          <w:rPr>
            <w:rFonts w:eastAsia="SimSun"/>
            <w:bCs/>
            <w:color w:val="000000"/>
            <w:szCs w:val="24"/>
            <w:lang w:val="en-US" w:eastAsia="zh-CN"/>
          </w:rPr>
          <w:t>30</w:t>
        </w:r>
      </w:ins>
      <w:ins w:id="1834" w:author="Romano Giovanni" w:date="2017-10-23T20:01:00Z">
        <w:r w:rsidRPr="00CF3217">
          <w:rPr>
            <w:rFonts w:eastAsia="SimSun"/>
            <w:bCs/>
            <w:color w:val="000000"/>
            <w:szCs w:val="24"/>
            <w:lang w:val="en-US" w:eastAsia="zh-CN"/>
          </w:rPr>
          <w:tab/>
          <w:t>TS 24.167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35" w:author="Romano Giovanni" w:date="2017-10-23T20:01:00Z"/>
          <w:rFonts w:eastAsia="SimSun"/>
          <w:b/>
          <w:bCs/>
          <w:color w:val="000000"/>
          <w:sz w:val="30"/>
          <w:szCs w:val="30"/>
          <w:lang w:val="en-US" w:eastAsia="zh-CN"/>
        </w:rPr>
      </w:pPr>
      <w:ins w:id="1836" w:author="Romano Giovanni" w:date="2017-10-23T20:01:00Z">
        <w:r w:rsidRPr="00CF3217">
          <w:rPr>
            <w:rFonts w:eastAsia="SimSun"/>
            <w:b/>
            <w:bCs/>
            <w:color w:val="000000"/>
            <w:szCs w:val="24"/>
            <w:lang w:val="en-US" w:eastAsia="zh-CN"/>
          </w:rPr>
          <w:t>3GPP IMS Management Object (MO); Stage 3</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1837" w:author="Romano Giovanni" w:date="2017-10-23T20:01:00Z"/>
          <w:rFonts w:eastAsia="SimSun"/>
          <w:color w:val="000000"/>
          <w:szCs w:val="24"/>
          <w:lang w:val="en-US" w:eastAsia="zh-CN"/>
        </w:rPr>
      </w:pPr>
      <w:ins w:id="1838" w:author="Romano Giovanni" w:date="2017-10-23T20:01:00Z">
        <w:r w:rsidRPr="00CF3217">
          <w:rPr>
            <w:rFonts w:eastAsia="SimSun"/>
            <w:color w:val="000000"/>
            <w:szCs w:val="24"/>
            <w:lang w:val="fr-CH" w:eastAsia="zh-CN"/>
          </w:rPr>
          <w:t xml:space="preserve">This document </w:t>
        </w:r>
        <w:proofErr w:type="spellStart"/>
        <w:r w:rsidRPr="00CF3217">
          <w:rPr>
            <w:rFonts w:eastAsia="SimSun"/>
            <w:color w:val="000000"/>
            <w:szCs w:val="24"/>
            <w:lang w:val="fr-CH" w:eastAsia="zh-CN"/>
          </w:rPr>
          <w:t>defines</w:t>
        </w:r>
        <w:proofErr w:type="spellEnd"/>
        <w:r w:rsidRPr="00CF3217">
          <w:rPr>
            <w:rFonts w:eastAsia="SimSun"/>
            <w:color w:val="000000"/>
            <w:szCs w:val="24"/>
            <w:lang w:val="fr-CH" w:eastAsia="zh-CN"/>
          </w:rPr>
          <w:t xml:space="preserve"> a mobile </w:t>
        </w:r>
        <w:proofErr w:type="spellStart"/>
        <w:r w:rsidRPr="00CF3217">
          <w:rPr>
            <w:rFonts w:eastAsia="SimSun"/>
            <w:color w:val="000000"/>
            <w:szCs w:val="24"/>
            <w:lang w:val="fr-CH" w:eastAsia="zh-CN"/>
          </w:rPr>
          <w:t>device</w:t>
        </w:r>
        <w:proofErr w:type="spellEnd"/>
        <w:r w:rsidRPr="00CF3217">
          <w:rPr>
            <w:rFonts w:eastAsia="SimSun"/>
            <w:color w:val="000000"/>
            <w:szCs w:val="24"/>
            <w:lang w:val="fr-CH" w:eastAsia="zh-CN"/>
          </w:rPr>
          <w:t xml:space="preserve"> 3GPP IMS Management Object. </w:t>
        </w:r>
        <w:r w:rsidRPr="00CF3217">
          <w:rPr>
            <w:rFonts w:eastAsia="SimSun"/>
            <w:color w:val="000000"/>
            <w:szCs w:val="24"/>
            <w:lang w:val="en-US" w:eastAsia="zh-CN"/>
          </w:rPr>
          <w: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t>
        </w:r>
        <w:r w:rsidRPr="00CF3217">
          <w:rPr>
            <w:rFonts w:eastAsia="SimSun"/>
            <w:color w:val="000000"/>
            <w:szCs w:val="24"/>
            <w:lang w:val="en-US" w:eastAsia="zh-CN"/>
          </w:rPr>
          <w:br/>
          <w:t xml:space="preserve">This includes the basic framework defined in 3GPP TS 23.228 and 3GPP TS 24.229, and early IMS as defined in 3GPP TS 23.221. This also includes relevant parameters that can be managed for the application of SMS over IP networks defined in 3GPP TS 24.341. </w:t>
        </w:r>
      </w:ins>
    </w:p>
    <w:p w:rsidR="002051B4" w:rsidRDefault="002051B4" w:rsidP="002051B4">
      <w:pPr>
        <w:widowControl w:val="0"/>
        <w:tabs>
          <w:tab w:val="clear" w:pos="1134"/>
          <w:tab w:val="clear" w:pos="1871"/>
          <w:tab w:val="clear" w:pos="2268"/>
          <w:tab w:val="left" w:pos="90"/>
        </w:tabs>
        <w:overflowPunct/>
        <w:spacing w:before="0"/>
        <w:textAlignment w:val="auto"/>
        <w:rPr>
          <w:ins w:id="1839" w:author="Romano Giovanni" w:date="2017-10-23T20:01:00Z"/>
          <w:rFonts w:eastAsia="SimSun"/>
          <w:color w:val="000000"/>
          <w:szCs w:val="24"/>
          <w:lang w:val="en-US" w:eastAsia="zh-CN"/>
        </w:rPr>
      </w:pPr>
      <w:ins w:id="1840" w:author="Romano Giovanni" w:date="2017-10-23T20:01:00Z">
        <w:r w:rsidRPr="00CF3217">
          <w:rPr>
            <w:rFonts w:eastAsia="SimSun"/>
            <w:color w:val="000000"/>
            <w:szCs w:val="24"/>
            <w:lang w:val="en-US" w:eastAsia="zh-CN"/>
          </w:rPr>
          <w:t>The IMS Management Object defines a repository of data into the ME including parameters that are provisioned from the ISIM application (i.e. 3GPP TS 31.103) or, after derivation, from the USIM application (i.e. 3GPP TS 31.102).</w:t>
        </w:r>
      </w:ins>
    </w:p>
    <w:p w:rsidR="002051B4" w:rsidRPr="002D5C5B" w:rsidRDefault="002051B4" w:rsidP="002051B4">
      <w:pPr>
        <w:pStyle w:val="Titolo5"/>
        <w:rPr>
          <w:ins w:id="1841" w:author="Romano Giovanni" w:date="2017-10-23T20:01:00Z"/>
          <w:rFonts w:eastAsia="SimSun"/>
          <w:bCs/>
          <w:color w:val="000000"/>
          <w:sz w:val="30"/>
          <w:szCs w:val="30"/>
          <w:lang w:val="en-US" w:eastAsia="zh-CN"/>
        </w:rPr>
      </w:pPr>
      <w:ins w:id="1842" w:author="Romano Giovanni" w:date="2017-10-23T20:01:00Z">
        <w:r w:rsidRPr="00CF3217">
          <w:rPr>
            <w:rFonts w:eastAsia="SimSun"/>
            <w:bCs/>
            <w:color w:val="000000"/>
            <w:szCs w:val="24"/>
            <w:lang w:val="en-US" w:eastAsia="zh-CN"/>
          </w:rPr>
          <w:lastRenderedPageBreak/>
          <w:t>5.1.2.</w:t>
        </w:r>
      </w:ins>
      <w:ins w:id="1843" w:author="Romano Giovanni" w:date="2017-10-23T20:44:00Z">
        <w:r w:rsidR="00E64DB4">
          <w:rPr>
            <w:rFonts w:eastAsia="SimSun"/>
            <w:bCs/>
            <w:color w:val="000000"/>
            <w:szCs w:val="24"/>
            <w:lang w:val="en-US" w:eastAsia="zh-CN"/>
          </w:rPr>
          <w:t>12.4.</w:t>
        </w:r>
      </w:ins>
      <w:ins w:id="1844" w:author="Romano Giovanni" w:date="2017-10-24T20:48:00Z">
        <w:r w:rsidR="007A3E47">
          <w:rPr>
            <w:rFonts w:eastAsia="SimSun"/>
            <w:bCs/>
            <w:color w:val="000000"/>
            <w:szCs w:val="24"/>
            <w:lang w:val="en-US" w:eastAsia="zh-CN"/>
          </w:rPr>
          <w:t>31</w:t>
        </w:r>
      </w:ins>
      <w:ins w:id="1845" w:author="Romano Giovanni" w:date="2017-10-23T20:01:00Z">
        <w:r w:rsidRPr="00CF3217">
          <w:rPr>
            <w:rFonts w:eastAsia="SimSun"/>
            <w:bCs/>
            <w:color w:val="000000"/>
            <w:szCs w:val="24"/>
            <w:lang w:val="en-US" w:eastAsia="zh-CN"/>
          </w:rPr>
          <w:tab/>
          <w:t>TS 24.171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46" w:author="Romano Giovanni" w:date="2017-10-23T20:01:00Z"/>
          <w:rFonts w:eastAsia="SimSun"/>
          <w:b/>
          <w:bCs/>
          <w:color w:val="000000"/>
          <w:sz w:val="30"/>
          <w:szCs w:val="30"/>
          <w:lang w:val="en-US" w:eastAsia="zh-CN"/>
        </w:rPr>
      </w:pPr>
      <w:ins w:id="1847" w:author="Romano Giovanni" w:date="2017-10-23T20:01:00Z">
        <w:r w:rsidRPr="00CF3217">
          <w:rPr>
            <w:rFonts w:eastAsia="SimSun"/>
            <w:b/>
            <w:bCs/>
            <w:color w:val="000000"/>
            <w:szCs w:val="24"/>
            <w:lang w:val="en-US" w:eastAsia="zh-CN"/>
          </w:rPr>
          <w:t>Control Plane Location Services (LCS) procedures in the Evolved Packet System (EPS)</w:t>
        </w:r>
      </w:ins>
    </w:p>
    <w:p w:rsidR="002051B4" w:rsidRDefault="002051B4" w:rsidP="002051B4">
      <w:pPr>
        <w:widowControl w:val="0"/>
        <w:tabs>
          <w:tab w:val="clear" w:pos="1134"/>
          <w:tab w:val="clear" w:pos="1871"/>
          <w:tab w:val="clear" w:pos="2268"/>
          <w:tab w:val="left" w:pos="90"/>
        </w:tabs>
        <w:overflowPunct/>
        <w:spacing w:before="0"/>
        <w:textAlignment w:val="auto"/>
        <w:rPr>
          <w:ins w:id="1848" w:author="Romano Giovanni" w:date="2017-10-23T20:01:00Z"/>
          <w:rFonts w:eastAsia="SimSun"/>
          <w:color w:val="000000"/>
          <w:szCs w:val="24"/>
          <w:lang w:val="en-US" w:eastAsia="zh-CN"/>
        </w:rPr>
      </w:pPr>
      <w:ins w:id="1849" w:author="Romano Giovanni" w:date="2017-10-23T20:01:00Z">
        <w:r w:rsidRPr="00CF3217">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ins>
    </w:p>
    <w:p w:rsidR="002051B4" w:rsidRPr="002D5C5B" w:rsidRDefault="002051B4" w:rsidP="002051B4">
      <w:pPr>
        <w:pStyle w:val="Titolo5"/>
        <w:rPr>
          <w:ins w:id="1850" w:author="Romano Giovanni" w:date="2017-10-23T20:01:00Z"/>
          <w:rFonts w:eastAsia="SimSun"/>
          <w:bCs/>
          <w:color w:val="000000"/>
          <w:szCs w:val="24"/>
          <w:lang w:val="en-US" w:eastAsia="zh-CN"/>
        </w:rPr>
      </w:pPr>
      <w:ins w:id="1851" w:author="Romano Giovanni" w:date="2017-10-23T20:01:00Z">
        <w:r w:rsidRPr="00CF3217">
          <w:rPr>
            <w:rFonts w:eastAsia="SimSun"/>
            <w:bCs/>
            <w:color w:val="000000"/>
            <w:szCs w:val="24"/>
            <w:lang w:val="en-US" w:eastAsia="zh-CN"/>
          </w:rPr>
          <w:t>5.1.2.</w:t>
        </w:r>
      </w:ins>
      <w:ins w:id="1852" w:author="Romano Giovanni" w:date="2017-10-23T20:44:00Z">
        <w:r w:rsidR="00E64DB4">
          <w:rPr>
            <w:rFonts w:eastAsia="SimSun"/>
            <w:bCs/>
            <w:color w:val="000000"/>
            <w:szCs w:val="24"/>
            <w:lang w:val="en-US" w:eastAsia="zh-CN"/>
          </w:rPr>
          <w:t>12.4.</w:t>
        </w:r>
      </w:ins>
      <w:ins w:id="1853" w:author="Romano Giovanni" w:date="2017-10-24T20:48:00Z">
        <w:r w:rsidR="007A3E47">
          <w:rPr>
            <w:rFonts w:eastAsia="SimSun"/>
            <w:bCs/>
            <w:color w:val="000000"/>
            <w:szCs w:val="24"/>
            <w:lang w:val="en-US" w:eastAsia="zh-CN"/>
          </w:rPr>
          <w:t>32</w:t>
        </w:r>
      </w:ins>
      <w:ins w:id="1854" w:author="Romano Giovanni" w:date="2017-10-23T20:01:00Z">
        <w:r w:rsidRPr="00CF3217">
          <w:rPr>
            <w:rFonts w:eastAsia="SimSun"/>
            <w:bCs/>
            <w:color w:val="000000"/>
            <w:szCs w:val="24"/>
            <w:lang w:val="en-US" w:eastAsia="zh-CN"/>
          </w:rPr>
          <w:tab/>
          <w:t>TS 24.173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55" w:author="Romano Giovanni" w:date="2017-10-23T20:01:00Z"/>
          <w:rFonts w:eastAsia="SimSun"/>
          <w:b/>
          <w:bCs/>
          <w:color w:val="000000"/>
          <w:sz w:val="30"/>
          <w:szCs w:val="30"/>
          <w:lang w:val="en-US" w:eastAsia="zh-CN"/>
        </w:rPr>
      </w:pPr>
      <w:ins w:id="1856" w:author="Romano Giovanni" w:date="2017-10-23T20:01:00Z">
        <w:r w:rsidRPr="00CF3217">
          <w:rPr>
            <w:rFonts w:eastAsia="SimSun"/>
            <w:b/>
            <w:bCs/>
            <w:color w:val="000000"/>
            <w:szCs w:val="24"/>
            <w:lang w:val="en-US" w:eastAsia="zh-CN"/>
          </w:rPr>
          <w:t>IMS Multimedia telephony communication service and supplementary services; Stage 3</w:t>
        </w:r>
      </w:ins>
    </w:p>
    <w:p w:rsidR="002051B4" w:rsidRDefault="002051B4" w:rsidP="002051B4">
      <w:pPr>
        <w:widowControl w:val="0"/>
        <w:tabs>
          <w:tab w:val="clear" w:pos="1134"/>
          <w:tab w:val="clear" w:pos="1871"/>
          <w:tab w:val="clear" w:pos="2268"/>
          <w:tab w:val="left" w:pos="90"/>
        </w:tabs>
        <w:overflowPunct/>
        <w:spacing w:before="0"/>
        <w:textAlignment w:val="auto"/>
        <w:rPr>
          <w:ins w:id="1857" w:author="Romano Giovanni" w:date="2017-10-23T20:01:00Z"/>
          <w:rFonts w:eastAsia="SimSun"/>
          <w:color w:val="000000"/>
          <w:szCs w:val="24"/>
          <w:lang w:val="en-US" w:eastAsia="zh-CN"/>
        </w:rPr>
      </w:pPr>
      <w:ins w:id="1858" w:author="Romano Giovanni" w:date="2017-10-23T20:01:00Z">
        <w:r w:rsidRPr="00CF3217">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ins>
    </w:p>
    <w:p w:rsidR="002051B4" w:rsidRPr="002D5C5B" w:rsidRDefault="002051B4" w:rsidP="002051B4">
      <w:pPr>
        <w:pStyle w:val="Titolo5"/>
        <w:rPr>
          <w:ins w:id="1859" w:author="Romano Giovanni" w:date="2017-10-23T20:01:00Z"/>
          <w:rFonts w:eastAsia="SimSun"/>
          <w:bCs/>
          <w:color w:val="000000"/>
          <w:szCs w:val="24"/>
          <w:lang w:val="en-US" w:eastAsia="zh-CN"/>
        </w:rPr>
      </w:pPr>
      <w:ins w:id="1860" w:author="Romano Giovanni" w:date="2017-10-23T20:01:00Z">
        <w:r w:rsidRPr="00CF3217">
          <w:rPr>
            <w:rFonts w:eastAsia="SimSun"/>
            <w:bCs/>
            <w:color w:val="000000"/>
            <w:szCs w:val="24"/>
            <w:lang w:val="en-US" w:eastAsia="zh-CN"/>
          </w:rPr>
          <w:t>5.1.2.</w:t>
        </w:r>
      </w:ins>
      <w:ins w:id="1861" w:author="Romano Giovanni" w:date="2017-10-23T20:44:00Z">
        <w:r w:rsidR="00E64DB4">
          <w:rPr>
            <w:rFonts w:eastAsia="SimSun"/>
            <w:bCs/>
            <w:color w:val="000000"/>
            <w:szCs w:val="24"/>
            <w:lang w:val="en-US" w:eastAsia="zh-CN"/>
          </w:rPr>
          <w:t>12.4.</w:t>
        </w:r>
      </w:ins>
      <w:ins w:id="1862" w:author="Romano Giovanni" w:date="2017-10-23T20:01:00Z">
        <w:r>
          <w:rPr>
            <w:rFonts w:eastAsia="SimSun"/>
            <w:bCs/>
            <w:color w:val="000000"/>
            <w:szCs w:val="24"/>
            <w:lang w:val="en-US" w:eastAsia="zh-CN"/>
          </w:rPr>
          <w:t>3</w:t>
        </w:r>
      </w:ins>
      <w:ins w:id="1863" w:author="Romano Giovanni" w:date="2017-10-24T20:48:00Z">
        <w:r w:rsidR="007A3E47">
          <w:rPr>
            <w:rFonts w:eastAsia="SimSun"/>
            <w:bCs/>
            <w:color w:val="000000"/>
            <w:szCs w:val="24"/>
            <w:lang w:val="en-US" w:eastAsia="zh-CN"/>
          </w:rPr>
          <w:t>3</w:t>
        </w:r>
      </w:ins>
      <w:ins w:id="1864" w:author="Romano Giovanni" w:date="2017-10-23T20:01:00Z">
        <w:r w:rsidRPr="00CF3217">
          <w:rPr>
            <w:rFonts w:eastAsia="SimSun"/>
            <w:bCs/>
            <w:color w:val="000000"/>
            <w:szCs w:val="24"/>
            <w:lang w:val="en-US" w:eastAsia="zh-CN"/>
          </w:rPr>
          <w:tab/>
          <w:t>TS 24.182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65" w:author="Romano Giovanni" w:date="2017-10-23T20:01:00Z"/>
          <w:rFonts w:eastAsia="SimSun"/>
          <w:b/>
          <w:bCs/>
          <w:color w:val="000000"/>
          <w:sz w:val="30"/>
          <w:szCs w:val="30"/>
          <w:lang w:val="en-US" w:eastAsia="zh-CN"/>
        </w:rPr>
      </w:pPr>
      <w:ins w:id="1866" w:author="Romano Giovanni" w:date="2017-10-23T20:01:00Z">
        <w:r w:rsidRPr="00CF3217">
          <w:rPr>
            <w:rFonts w:eastAsia="SimSun"/>
            <w:b/>
            <w:bCs/>
            <w:color w:val="000000"/>
            <w:szCs w:val="24"/>
            <w:lang w:val="en-US" w:eastAsia="zh-CN"/>
          </w:rPr>
          <w:t>IP Multimedia Subsystem (IMS) Customized Alerting Tones (CAT);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1867" w:author="Romano Giovanni" w:date="2017-10-23T20:01:00Z"/>
          <w:rFonts w:eastAsia="SimSun"/>
          <w:color w:val="000000"/>
          <w:szCs w:val="24"/>
          <w:lang w:val="en-US" w:eastAsia="zh-CN"/>
        </w:rPr>
      </w:pPr>
      <w:ins w:id="1868" w:author="Romano Giovanni" w:date="2017-10-23T20:01:00Z">
        <w:r w:rsidRPr="00CF3217">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ins>
    </w:p>
    <w:p w:rsidR="002051B4" w:rsidRPr="002D5C5B" w:rsidRDefault="002051B4" w:rsidP="002051B4">
      <w:pPr>
        <w:pStyle w:val="Titolo5"/>
        <w:rPr>
          <w:ins w:id="1869" w:author="Romano Giovanni" w:date="2017-10-23T20:01:00Z"/>
          <w:rFonts w:eastAsia="SimSun"/>
          <w:bCs/>
          <w:color w:val="000000"/>
          <w:szCs w:val="24"/>
          <w:lang w:val="en-US" w:eastAsia="zh-CN"/>
        </w:rPr>
      </w:pPr>
      <w:ins w:id="1870" w:author="Romano Giovanni" w:date="2017-10-23T20:01:00Z">
        <w:r w:rsidRPr="00CF3217">
          <w:rPr>
            <w:rFonts w:eastAsia="SimSun"/>
            <w:bCs/>
            <w:color w:val="000000"/>
            <w:szCs w:val="24"/>
            <w:lang w:val="en-US" w:eastAsia="zh-CN"/>
          </w:rPr>
          <w:t>5.1.2.</w:t>
        </w:r>
      </w:ins>
      <w:ins w:id="1871" w:author="Romano Giovanni" w:date="2017-10-23T20:44:00Z">
        <w:r w:rsidR="00E64DB4">
          <w:rPr>
            <w:rFonts w:eastAsia="SimSun"/>
            <w:bCs/>
            <w:color w:val="000000"/>
            <w:szCs w:val="24"/>
            <w:lang w:val="en-US" w:eastAsia="zh-CN"/>
          </w:rPr>
          <w:t>12.4.</w:t>
        </w:r>
      </w:ins>
      <w:ins w:id="1872" w:author="Romano Giovanni" w:date="2017-10-23T20:01:00Z">
        <w:r>
          <w:rPr>
            <w:rFonts w:eastAsia="SimSun"/>
            <w:bCs/>
            <w:color w:val="000000"/>
            <w:szCs w:val="24"/>
            <w:lang w:val="en-US" w:eastAsia="zh-CN"/>
          </w:rPr>
          <w:t>3</w:t>
        </w:r>
      </w:ins>
      <w:ins w:id="1873" w:author="Romano Giovanni" w:date="2017-10-24T20:48:00Z">
        <w:r w:rsidR="007A3E47">
          <w:rPr>
            <w:rFonts w:eastAsia="SimSun"/>
            <w:bCs/>
            <w:color w:val="000000"/>
            <w:szCs w:val="24"/>
            <w:lang w:val="en-US" w:eastAsia="zh-CN"/>
          </w:rPr>
          <w:t>4</w:t>
        </w:r>
      </w:ins>
      <w:ins w:id="1874" w:author="Romano Giovanni" w:date="2017-10-23T20:01:00Z">
        <w:r w:rsidRPr="00CF3217">
          <w:rPr>
            <w:rFonts w:eastAsia="SimSun"/>
            <w:bCs/>
            <w:color w:val="000000"/>
            <w:szCs w:val="24"/>
            <w:lang w:val="en-US" w:eastAsia="zh-CN"/>
          </w:rPr>
          <w:tab/>
          <w:t>TS 24.183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75" w:author="Romano Giovanni" w:date="2017-10-23T20:01:00Z"/>
          <w:rFonts w:eastAsia="SimSun"/>
          <w:b/>
          <w:bCs/>
          <w:color w:val="000000"/>
          <w:sz w:val="30"/>
          <w:szCs w:val="30"/>
          <w:lang w:val="en-US" w:eastAsia="zh-CN"/>
        </w:rPr>
      </w:pPr>
      <w:ins w:id="1876" w:author="Romano Giovanni" w:date="2017-10-23T20:01:00Z">
        <w:r w:rsidRPr="00CF3217">
          <w:rPr>
            <w:rFonts w:eastAsia="SimSun"/>
            <w:b/>
            <w:bCs/>
            <w:color w:val="000000"/>
            <w:szCs w:val="24"/>
            <w:lang w:val="en-US" w:eastAsia="zh-CN"/>
          </w:rPr>
          <w:t>IP Multimedia Subsystem (IMS) Customized Ringing Signal (CRS);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1877" w:author="Romano Giovanni" w:date="2017-10-23T20:01:00Z"/>
          <w:rFonts w:eastAsia="SimSun"/>
          <w:color w:val="000000"/>
          <w:szCs w:val="24"/>
          <w:lang w:val="en-US" w:eastAsia="zh-CN"/>
        </w:rPr>
      </w:pPr>
      <w:ins w:id="1878" w:author="Romano Giovanni" w:date="2017-10-23T20:01:00Z">
        <w:r w:rsidRPr="00CF3217">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ins>
    </w:p>
    <w:p w:rsidR="002051B4" w:rsidRPr="002D5C5B" w:rsidRDefault="002051B4" w:rsidP="002051B4">
      <w:pPr>
        <w:pStyle w:val="Titolo5"/>
        <w:rPr>
          <w:ins w:id="1879" w:author="Romano Giovanni" w:date="2017-10-23T20:01:00Z"/>
          <w:rFonts w:eastAsia="SimSun"/>
          <w:bCs/>
          <w:color w:val="000000"/>
          <w:szCs w:val="24"/>
          <w:lang w:val="en-US" w:eastAsia="zh-CN"/>
        </w:rPr>
      </w:pPr>
      <w:ins w:id="1880" w:author="Romano Giovanni" w:date="2017-10-23T20:01:00Z">
        <w:r w:rsidRPr="00CF3217">
          <w:rPr>
            <w:rFonts w:eastAsia="SimSun"/>
            <w:bCs/>
            <w:color w:val="000000"/>
            <w:szCs w:val="24"/>
            <w:lang w:val="en-US" w:eastAsia="zh-CN"/>
          </w:rPr>
          <w:lastRenderedPageBreak/>
          <w:t>5.1.2.</w:t>
        </w:r>
      </w:ins>
      <w:ins w:id="1881" w:author="Romano Giovanni" w:date="2017-10-23T20:44:00Z">
        <w:r w:rsidR="00E64DB4">
          <w:rPr>
            <w:rFonts w:eastAsia="SimSun"/>
            <w:bCs/>
            <w:color w:val="000000"/>
            <w:szCs w:val="24"/>
            <w:lang w:val="en-US" w:eastAsia="zh-CN"/>
          </w:rPr>
          <w:t>12.4.</w:t>
        </w:r>
      </w:ins>
      <w:ins w:id="1882" w:author="Romano Giovanni" w:date="2017-10-23T20:01:00Z">
        <w:r>
          <w:rPr>
            <w:rFonts w:eastAsia="SimSun"/>
            <w:bCs/>
            <w:color w:val="000000"/>
            <w:szCs w:val="24"/>
            <w:lang w:val="en-US" w:eastAsia="zh-CN"/>
          </w:rPr>
          <w:t>3</w:t>
        </w:r>
      </w:ins>
      <w:ins w:id="1883" w:author="Romano Giovanni" w:date="2017-10-24T20:49:00Z">
        <w:r w:rsidR="007A3E47">
          <w:rPr>
            <w:rFonts w:eastAsia="SimSun"/>
            <w:bCs/>
            <w:color w:val="000000"/>
            <w:szCs w:val="24"/>
            <w:lang w:val="en-US" w:eastAsia="zh-CN"/>
          </w:rPr>
          <w:t>5</w:t>
        </w:r>
      </w:ins>
      <w:ins w:id="1884" w:author="Romano Giovanni" w:date="2017-10-23T20:01:00Z">
        <w:r w:rsidRPr="00CF3217">
          <w:rPr>
            <w:rFonts w:eastAsia="SimSun"/>
            <w:bCs/>
            <w:color w:val="000000"/>
            <w:szCs w:val="24"/>
            <w:lang w:val="en-US" w:eastAsia="zh-CN"/>
          </w:rPr>
          <w:tab/>
          <w:t>TS 24.216</w:t>
        </w:r>
      </w:ins>
    </w:p>
    <w:p w:rsidR="002051B4" w:rsidRPr="00CF3217" w:rsidRDefault="002051B4" w:rsidP="002051B4">
      <w:pPr>
        <w:keepNext/>
        <w:keepLines/>
        <w:widowControl w:val="0"/>
        <w:tabs>
          <w:tab w:val="clear" w:pos="1134"/>
          <w:tab w:val="clear" w:pos="1871"/>
          <w:tab w:val="clear" w:pos="2268"/>
          <w:tab w:val="left" w:pos="90"/>
        </w:tabs>
        <w:overflowPunct/>
        <w:spacing w:before="91"/>
        <w:textAlignment w:val="auto"/>
        <w:rPr>
          <w:ins w:id="1885" w:author="Romano Giovanni" w:date="2017-10-23T20:01:00Z"/>
          <w:rFonts w:eastAsia="SimSun"/>
          <w:b/>
          <w:bCs/>
          <w:color w:val="000000"/>
          <w:sz w:val="30"/>
          <w:szCs w:val="30"/>
          <w:lang w:val="en-US" w:eastAsia="zh-CN"/>
        </w:rPr>
      </w:pPr>
      <w:ins w:id="1886" w:author="Romano Giovanni" w:date="2017-10-23T20:01:00Z">
        <w:r w:rsidRPr="00CF3217">
          <w:rPr>
            <w:rFonts w:eastAsia="SimSun"/>
            <w:b/>
            <w:bCs/>
            <w:color w:val="000000"/>
            <w:szCs w:val="24"/>
            <w:lang w:val="en-US" w:eastAsia="zh-CN"/>
          </w:rPr>
          <w:t>Communication Continuity Management Object (MO)</w:t>
        </w:r>
      </w:ins>
    </w:p>
    <w:p w:rsidR="002051B4" w:rsidRDefault="002051B4" w:rsidP="002051B4">
      <w:pPr>
        <w:keepNext/>
        <w:keepLines/>
        <w:widowControl w:val="0"/>
        <w:tabs>
          <w:tab w:val="clear" w:pos="1134"/>
          <w:tab w:val="clear" w:pos="1871"/>
          <w:tab w:val="clear" w:pos="2268"/>
          <w:tab w:val="left" w:pos="90"/>
        </w:tabs>
        <w:overflowPunct/>
        <w:spacing w:before="0"/>
        <w:textAlignment w:val="auto"/>
        <w:rPr>
          <w:ins w:id="1887" w:author="Romano Giovanni" w:date="2017-10-23T20:01:00Z"/>
          <w:rFonts w:eastAsia="SimSun"/>
          <w:color w:val="000000"/>
          <w:szCs w:val="24"/>
          <w:lang w:val="en-US" w:eastAsia="zh-CN"/>
        </w:rPr>
      </w:pPr>
      <w:ins w:id="1888" w:author="Romano Giovanni" w:date="2017-10-23T20:01:00Z">
        <w:r w:rsidRPr="00CF3217">
          <w:rPr>
            <w:rFonts w:eastAsia="SimSun"/>
            <w:color w:val="000000"/>
            <w:szCs w:val="24"/>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ins>
    </w:p>
    <w:p w:rsidR="002051B4" w:rsidRPr="002D5C5B" w:rsidRDefault="002051B4" w:rsidP="002051B4">
      <w:pPr>
        <w:pStyle w:val="Titolo5"/>
        <w:rPr>
          <w:ins w:id="1889" w:author="Romano Giovanni" w:date="2017-10-23T20:01:00Z"/>
          <w:rFonts w:eastAsia="SimSun"/>
          <w:bCs/>
          <w:color w:val="000000"/>
          <w:szCs w:val="24"/>
          <w:lang w:val="en-US" w:eastAsia="zh-CN"/>
        </w:rPr>
      </w:pPr>
      <w:ins w:id="1890" w:author="Romano Giovanni" w:date="2017-10-23T20:01:00Z">
        <w:r w:rsidRPr="00CF3217">
          <w:rPr>
            <w:rFonts w:eastAsia="SimSun"/>
            <w:bCs/>
            <w:color w:val="000000"/>
            <w:szCs w:val="24"/>
            <w:lang w:val="en-US" w:eastAsia="zh-CN"/>
          </w:rPr>
          <w:t>5.1.2.</w:t>
        </w:r>
      </w:ins>
      <w:ins w:id="1891" w:author="Romano Giovanni" w:date="2017-10-23T20:44:00Z">
        <w:r w:rsidR="00E64DB4">
          <w:rPr>
            <w:rFonts w:eastAsia="SimSun"/>
            <w:bCs/>
            <w:color w:val="000000"/>
            <w:szCs w:val="24"/>
            <w:lang w:val="en-US" w:eastAsia="zh-CN"/>
          </w:rPr>
          <w:t>12.4.</w:t>
        </w:r>
      </w:ins>
      <w:ins w:id="1892" w:author="Romano Giovanni" w:date="2017-10-23T20:01:00Z">
        <w:r>
          <w:rPr>
            <w:rFonts w:eastAsia="SimSun"/>
            <w:bCs/>
            <w:color w:val="000000"/>
            <w:szCs w:val="24"/>
            <w:lang w:val="en-US" w:eastAsia="zh-CN"/>
          </w:rPr>
          <w:t>3</w:t>
        </w:r>
      </w:ins>
      <w:ins w:id="1893" w:author="Romano Giovanni" w:date="2017-10-24T20:49:00Z">
        <w:r w:rsidR="007A3E47">
          <w:rPr>
            <w:rFonts w:eastAsia="SimSun"/>
            <w:bCs/>
            <w:color w:val="000000"/>
            <w:szCs w:val="24"/>
            <w:lang w:val="en-US" w:eastAsia="zh-CN"/>
          </w:rPr>
          <w:t>6</w:t>
        </w:r>
      </w:ins>
      <w:ins w:id="1894" w:author="Romano Giovanni" w:date="2017-10-23T20:01:00Z">
        <w:r w:rsidRPr="00CF3217">
          <w:rPr>
            <w:rFonts w:eastAsia="SimSun"/>
            <w:bCs/>
            <w:color w:val="000000"/>
            <w:szCs w:val="24"/>
            <w:lang w:val="en-US" w:eastAsia="zh-CN"/>
          </w:rPr>
          <w:tab/>
          <w:t>TS 24.229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895" w:author="Romano Giovanni" w:date="2017-10-23T20:01:00Z"/>
          <w:rFonts w:eastAsia="SimSun"/>
          <w:b/>
          <w:bCs/>
          <w:color w:val="000000"/>
          <w:sz w:val="30"/>
          <w:szCs w:val="30"/>
          <w:lang w:val="en-US" w:eastAsia="zh-CN"/>
        </w:rPr>
      </w:pPr>
      <w:ins w:id="1896" w:author="Romano Giovanni" w:date="2017-10-23T20:01:00Z">
        <w:r w:rsidRPr="00CF3217">
          <w:rPr>
            <w:rFonts w:eastAsia="SimSun"/>
            <w:b/>
            <w:bCs/>
            <w:color w:val="000000"/>
            <w:szCs w:val="24"/>
            <w:lang w:val="en-US" w:eastAsia="zh-CN"/>
          </w:rPr>
          <w:t>IP multimedia call control protocol based on Session Initiation Protocol (SIP) and Session Description Protocol (SDP); Stage 3</w:t>
        </w:r>
      </w:ins>
    </w:p>
    <w:p w:rsidR="002051B4" w:rsidRDefault="002051B4" w:rsidP="002051B4">
      <w:pPr>
        <w:widowControl w:val="0"/>
        <w:tabs>
          <w:tab w:val="clear" w:pos="1134"/>
          <w:tab w:val="clear" w:pos="1871"/>
          <w:tab w:val="clear" w:pos="2268"/>
          <w:tab w:val="left" w:pos="90"/>
        </w:tabs>
        <w:overflowPunct/>
        <w:spacing w:before="0"/>
        <w:textAlignment w:val="auto"/>
        <w:rPr>
          <w:ins w:id="1897" w:author="Romano Giovanni" w:date="2017-10-23T20:01:00Z"/>
          <w:rFonts w:eastAsia="SimSun"/>
          <w:color w:val="000000"/>
          <w:szCs w:val="24"/>
          <w:lang w:val="en-US" w:eastAsia="zh-CN"/>
        </w:rPr>
      </w:pPr>
      <w:ins w:id="1898" w:author="Romano Giovanni" w:date="2017-10-23T20:01:00Z">
        <w:r w:rsidRPr="00CF3217">
          <w:rPr>
            <w:rFonts w:eastAsia="SimSun"/>
            <w:color w:val="000000"/>
            <w:szCs w:val="24"/>
            <w:lang w:val="en-US" w:eastAsia="zh-CN"/>
          </w:rPr>
          <w:t>This specification document defines a call control protocol for use in the IP Multimedia (IM) Core Network (CN) subsystem based on the Session Initiation Protocol (SIP), and the associated Session Description Protocol (SDP).</w:t>
        </w:r>
      </w:ins>
    </w:p>
    <w:p w:rsidR="002051B4" w:rsidRPr="002D5C5B" w:rsidRDefault="002051B4" w:rsidP="002051B4">
      <w:pPr>
        <w:pStyle w:val="Titolo5"/>
        <w:rPr>
          <w:ins w:id="1899" w:author="Romano Giovanni" w:date="2017-10-23T20:01:00Z"/>
          <w:rFonts w:eastAsia="SimSun"/>
          <w:bCs/>
          <w:color w:val="000000"/>
          <w:szCs w:val="24"/>
          <w:lang w:val="en-US" w:eastAsia="zh-CN"/>
        </w:rPr>
      </w:pPr>
      <w:ins w:id="1900" w:author="Romano Giovanni" w:date="2017-10-23T20:01:00Z">
        <w:r w:rsidRPr="00CF3217">
          <w:rPr>
            <w:rFonts w:eastAsia="SimSun"/>
            <w:bCs/>
            <w:color w:val="000000"/>
            <w:szCs w:val="24"/>
            <w:lang w:val="en-US" w:eastAsia="zh-CN"/>
          </w:rPr>
          <w:t>5.1.2.</w:t>
        </w:r>
      </w:ins>
      <w:ins w:id="1901" w:author="Romano Giovanni" w:date="2017-10-23T20:44:00Z">
        <w:r w:rsidR="00E64DB4">
          <w:rPr>
            <w:rFonts w:eastAsia="SimSun"/>
            <w:bCs/>
            <w:color w:val="000000"/>
            <w:szCs w:val="24"/>
            <w:lang w:val="en-US" w:eastAsia="zh-CN"/>
          </w:rPr>
          <w:t>12.4.</w:t>
        </w:r>
      </w:ins>
      <w:ins w:id="1902" w:author="Romano Giovanni" w:date="2017-10-23T20:01:00Z">
        <w:r>
          <w:rPr>
            <w:rFonts w:eastAsia="SimSun"/>
            <w:bCs/>
            <w:color w:val="000000"/>
            <w:szCs w:val="24"/>
            <w:lang w:val="en-US" w:eastAsia="zh-CN"/>
          </w:rPr>
          <w:t>3</w:t>
        </w:r>
      </w:ins>
      <w:ins w:id="1903" w:author="Romano Giovanni" w:date="2017-10-24T20:49:00Z">
        <w:r w:rsidR="007A3E47">
          <w:rPr>
            <w:rFonts w:eastAsia="SimSun"/>
            <w:bCs/>
            <w:color w:val="000000"/>
            <w:szCs w:val="24"/>
            <w:lang w:val="en-US" w:eastAsia="zh-CN"/>
          </w:rPr>
          <w:t>7</w:t>
        </w:r>
      </w:ins>
      <w:ins w:id="1904" w:author="Romano Giovanni" w:date="2017-10-23T20:01:00Z">
        <w:r w:rsidRPr="00CF3217">
          <w:rPr>
            <w:rFonts w:eastAsia="SimSun"/>
            <w:bCs/>
            <w:color w:val="000000"/>
            <w:szCs w:val="24"/>
            <w:lang w:val="en-US" w:eastAsia="zh-CN"/>
          </w:rPr>
          <w:tab/>
          <w:t>TS 24.234</w:t>
        </w:r>
      </w:ins>
    </w:p>
    <w:p w:rsidR="002051B4" w:rsidRPr="00CF3217" w:rsidRDefault="002051B4" w:rsidP="002051B4">
      <w:pPr>
        <w:widowControl w:val="0"/>
        <w:tabs>
          <w:tab w:val="clear" w:pos="1134"/>
          <w:tab w:val="clear" w:pos="1871"/>
          <w:tab w:val="clear" w:pos="2268"/>
          <w:tab w:val="left" w:pos="90"/>
        </w:tabs>
        <w:overflowPunct/>
        <w:textAlignment w:val="auto"/>
        <w:rPr>
          <w:ins w:id="1905" w:author="Romano Giovanni" w:date="2017-10-23T20:01:00Z"/>
          <w:rFonts w:eastAsia="SimSun"/>
          <w:b/>
          <w:bCs/>
          <w:color w:val="000000"/>
          <w:sz w:val="27"/>
          <w:szCs w:val="27"/>
          <w:lang w:val="en-US" w:eastAsia="zh-CN"/>
        </w:rPr>
      </w:pPr>
      <w:ins w:id="1906" w:author="Romano Giovanni" w:date="2017-10-23T20:01:00Z">
        <w:r w:rsidRPr="00CF3217">
          <w:rPr>
            <w:rFonts w:eastAsia="SimSun"/>
            <w:b/>
            <w:bCs/>
            <w:color w:val="000000"/>
            <w:szCs w:val="24"/>
            <w:lang w:val="en-US" w:eastAsia="zh-CN"/>
          </w:rPr>
          <w:t>3GPP system to Wireless Local Area Network (WLAN) interworking; WLAN User Equipment (WLAN UE) to network protocols; Stage 3</w:t>
        </w:r>
      </w:ins>
    </w:p>
    <w:p w:rsidR="002051B4" w:rsidRDefault="002051B4" w:rsidP="002051B4">
      <w:pPr>
        <w:widowControl w:val="0"/>
        <w:tabs>
          <w:tab w:val="clear" w:pos="1134"/>
          <w:tab w:val="clear" w:pos="1871"/>
          <w:tab w:val="clear" w:pos="2268"/>
          <w:tab w:val="left" w:pos="90"/>
        </w:tabs>
        <w:overflowPunct/>
        <w:textAlignment w:val="auto"/>
        <w:rPr>
          <w:ins w:id="1907" w:author="Romano Giovanni" w:date="2017-10-23T20:01:00Z"/>
          <w:rFonts w:eastAsia="SimSun"/>
          <w:color w:val="000000"/>
          <w:szCs w:val="24"/>
          <w:lang w:val="en-US" w:eastAsia="zh-CN"/>
        </w:rPr>
      </w:pPr>
      <w:ins w:id="1908" w:author="Romano Giovanni" w:date="2017-10-23T20:01:00Z">
        <w:r w:rsidRPr="00CF3217">
          <w:rPr>
            <w:rFonts w:eastAsia="SimSun"/>
            <w:color w:val="000000"/>
            <w:szCs w:val="24"/>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CF3217">
          <w:rPr>
            <w:rFonts w:eastAsia="SimSun"/>
            <w:color w:val="000000"/>
            <w:sz w:val="27"/>
            <w:szCs w:val="27"/>
            <w:lang w:val="en-US" w:eastAsia="zh-CN"/>
          </w:rPr>
          <w:t xml:space="preserve"> </w:t>
        </w:r>
        <w:r w:rsidRPr="00CF3217">
          <w:rPr>
            <w:rFonts w:eastAsia="SimSun"/>
            <w:color w:val="000000"/>
            <w:szCs w:val="24"/>
            <w:lang w:val="en-US" w:eastAsia="zh-CN"/>
          </w:rPr>
          <w:t>3GPP network. Furthermore, the document specifies procedures within I-WLAN necessary in order for IMS emergency calls to be supported when I-WLAN is used as the underlying access network. These involve both network selection as well as tunnel management procedures.</w:t>
        </w:r>
      </w:ins>
    </w:p>
    <w:p w:rsidR="002051B4" w:rsidRPr="002D5C5B" w:rsidRDefault="002051B4" w:rsidP="002051B4">
      <w:pPr>
        <w:pStyle w:val="Titolo5"/>
        <w:rPr>
          <w:ins w:id="1909" w:author="Romano Giovanni" w:date="2017-10-23T20:01:00Z"/>
          <w:rFonts w:eastAsia="SimSun"/>
          <w:bCs/>
          <w:color w:val="000000"/>
          <w:szCs w:val="24"/>
          <w:lang w:val="en-US" w:eastAsia="zh-CN"/>
        </w:rPr>
      </w:pPr>
      <w:ins w:id="1910" w:author="Romano Giovanni" w:date="2017-10-23T20:01:00Z">
        <w:r w:rsidRPr="00CF3217">
          <w:rPr>
            <w:rFonts w:eastAsia="SimSun"/>
            <w:bCs/>
            <w:color w:val="000000"/>
            <w:szCs w:val="24"/>
            <w:lang w:val="en-US" w:eastAsia="zh-CN"/>
          </w:rPr>
          <w:t>5.1.2.</w:t>
        </w:r>
      </w:ins>
      <w:ins w:id="1911" w:author="Romano Giovanni" w:date="2017-10-23T20:44:00Z">
        <w:r w:rsidR="00E64DB4">
          <w:rPr>
            <w:rFonts w:eastAsia="SimSun"/>
            <w:bCs/>
            <w:color w:val="000000"/>
            <w:szCs w:val="24"/>
            <w:lang w:val="en-US" w:eastAsia="zh-CN"/>
          </w:rPr>
          <w:t>12.4.</w:t>
        </w:r>
      </w:ins>
      <w:ins w:id="1912" w:author="Romano Giovanni" w:date="2017-10-23T20:01:00Z">
        <w:r>
          <w:rPr>
            <w:rFonts w:eastAsia="SimSun"/>
            <w:bCs/>
            <w:color w:val="000000"/>
            <w:szCs w:val="24"/>
            <w:lang w:val="en-US" w:eastAsia="zh-CN"/>
          </w:rPr>
          <w:t>3</w:t>
        </w:r>
      </w:ins>
      <w:ins w:id="1913" w:author="Romano Giovanni" w:date="2017-10-24T20:49:00Z">
        <w:r w:rsidR="007A3E47">
          <w:rPr>
            <w:rFonts w:eastAsia="SimSun"/>
            <w:bCs/>
            <w:color w:val="000000"/>
            <w:szCs w:val="24"/>
            <w:lang w:val="en-US" w:eastAsia="zh-CN"/>
          </w:rPr>
          <w:t>8</w:t>
        </w:r>
      </w:ins>
      <w:ins w:id="1914" w:author="Romano Giovanni" w:date="2017-10-23T20:01:00Z">
        <w:r w:rsidRPr="00CF3217">
          <w:rPr>
            <w:rFonts w:eastAsia="SimSun"/>
            <w:bCs/>
            <w:color w:val="000000"/>
            <w:szCs w:val="24"/>
            <w:lang w:val="en-US" w:eastAsia="zh-CN"/>
          </w:rPr>
          <w:tab/>
          <w:t>TS 24.235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915" w:author="Romano Giovanni" w:date="2017-10-23T20:01:00Z"/>
          <w:rFonts w:eastAsia="SimSun"/>
          <w:b/>
          <w:bCs/>
          <w:color w:val="000000"/>
          <w:sz w:val="30"/>
          <w:szCs w:val="30"/>
          <w:lang w:val="en-US" w:eastAsia="zh-CN"/>
        </w:rPr>
      </w:pPr>
      <w:ins w:id="1916" w:author="Romano Giovanni" w:date="2017-10-23T20:01:00Z">
        <w:r w:rsidRPr="00CF3217">
          <w:rPr>
            <w:rFonts w:eastAsia="SimSun"/>
            <w:b/>
            <w:bCs/>
            <w:color w:val="000000"/>
            <w:szCs w:val="24"/>
            <w:lang w:val="en-US" w:eastAsia="zh-CN"/>
          </w:rPr>
          <w:t>3GPP System to Wireless Local Area Network (WLAN) interworking Management Object (MO)</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1917" w:author="Romano Giovanni" w:date="2017-10-23T20:01:00Z"/>
          <w:rFonts w:eastAsia="SimSun"/>
          <w:color w:val="000000"/>
          <w:sz w:val="27"/>
          <w:szCs w:val="27"/>
          <w:lang w:val="en-US" w:eastAsia="zh-CN"/>
        </w:rPr>
      </w:pPr>
      <w:ins w:id="1918" w:author="Romano Giovanni" w:date="2017-10-23T20:01:00Z">
        <w:r w:rsidRPr="00CF3217">
          <w:rPr>
            <w:rFonts w:eastAsia="SimSun"/>
            <w:color w:val="000000"/>
            <w:szCs w:val="24"/>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ins>
    </w:p>
    <w:p w:rsidR="002051B4" w:rsidRPr="002D5C5B" w:rsidRDefault="002051B4" w:rsidP="002051B4">
      <w:pPr>
        <w:pStyle w:val="Titolo5"/>
        <w:spacing w:before="120"/>
        <w:rPr>
          <w:ins w:id="1919" w:author="Romano Giovanni" w:date="2017-10-23T20:01:00Z"/>
          <w:rFonts w:eastAsia="SimSun"/>
          <w:bCs/>
          <w:color w:val="000000"/>
          <w:szCs w:val="24"/>
          <w:lang w:val="en-US" w:eastAsia="zh-CN"/>
        </w:rPr>
      </w:pPr>
      <w:ins w:id="1920" w:author="Romano Giovanni" w:date="2017-10-23T20:01:00Z">
        <w:r w:rsidRPr="00CF3217">
          <w:rPr>
            <w:rFonts w:eastAsia="SimSun"/>
            <w:bCs/>
            <w:color w:val="000000"/>
            <w:szCs w:val="24"/>
            <w:lang w:val="en-US" w:eastAsia="zh-CN"/>
          </w:rPr>
          <w:t>5.1.2.</w:t>
        </w:r>
      </w:ins>
      <w:ins w:id="1921" w:author="Romano Giovanni" w:date="2017-10-23T20:44:00Z">
        <w:r w:rsidR="00E64DB4">
          <w:rPr>
            <w:rFonts w:eastAsia="SimSun"/>
            <w:bCs/>
            <w:color w:val="000000"/>
            <w:szCs w:val="24"/>
            <w:lang w:val="en-US" w:eastAsia="zh-CN"/>
          </w:rPr>
          <w:t>12.4.</w:t>
        </w:r>
      </w:ins>
      <w:ins w:id="1922" w:author="Romano Giovanni" w:date="2017-10-23T20:01:00Z">
        <w:r>
          <w:rPr>
            <w:rFonts w:eastAsia="SimSun"/>
            <w:bCs/>
            <w:color w:val="000000"/>
            <w:szCs w:val="24"/>
            <w:lang w:val="en-US" w:eastAsia="zh-CN"/>
          </w:rPr>
          <w:t>3</w:t>
        </w:r>
      </w:ins>
      <w:ins w:id="1923" w:author="Romano Giovanni" w:date="2017-10-24T20:49:00Z">
        <w:r w:rsidR="007A3E47">
          <w:rPr>
            <w:rFonts w:eastAsia="SimSun"/>
            <w:bCs/>
            <w:color w:val="000000"/>
            <w:szCs w:val="24"/>
            <w:lang w:val="en-US" w:eastAsia="zh-CN"/>
          </w:rPr>
          <w:t>9</w:t>
        </w:r>
      </w:ins>
      <w:ins w:id="1924" w:author="Romano Giovanni" w:date="2017-10-23T20:01:00Z">
        <w:r w:rsidRPr="00CF3217">
          <w:rPr>
            <w:rFonts w:eastAsia="SimSun"/>
            <w:bCs/>
            <w:color w:val="000000"/>
            <w:szCs w:val="24"/>
            <w:lang w:val="en-US" w:eastAsia="zh-CN"/>
          </w:rPr>
          <w:tab/>
          <w:t>TS 24.237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925" w:author="Romano Giovanni" w:date="2017-10-23T20:01:00Z"/>
          <w:rFonts w:eastAsia="SimSun"/>
          <w:b/>
          <w:bCs/>
          <w:color w:val="000000"/>
          <w:sz w:val="30"/>
          <w:szCs w:val="30"/>
          <w:lang w:val="en-US" w:eastAsia="zh-CN"/>
        </w:rPr>
      </w:pPr>
      <w:ins w:id="1926" w:author="Romano Giovanni" w:date="2017-10-23T20:01:00Z">
        <w:r w:rsidRPr="00CF3217">
          <w:rPr>
            <w:rFonts w:eastAsia="SimSun"/>
            <w:b/>
            <w:bCs/>
            <w:color w:val="000000"/>
            <w:szCs w:val="24"/>
            <w:lang w:val="en-US" w:eastAsia="zh-CN"/>
          </w:rPr>
          <w:t>IP Multimedia (IM) Core Network (CN) subsystem IP Multimedia Subsystem (IMS) service continuity; Stage 3</w:t>
        </w:r>
      </w:ins>
    </w:p>
    <w:p w:rsidR="002051B4" w:rsidRPr="00CF3217" w:rsidRDefault="002051B4" w:rsidP="002051B4">
      <w:pPr>
        <w:widowControl w:val="0"/>
        <w:tabs>
          <w:tab w:val="clear" w:pos="1134"/>
          <w:tab w:val="clear" w:pos="1871"/>
          <w:tab w:val="clear" w:pos="2268"/>
          <w:tab w:val="left" w:pos="90"/>
        </w:tabs>
        <w:overflowPunct/>
        <w:textAlignment w:val="auto"/>
        <w:rPr>
          <w:ins w:id="1927" w:author="Romano Giovanni" w:date="2017-10-23T20:01:00Z"/>
          <w:rFonts w:eastAsia="SimSun"/>
          <w:color w:val="000000"/>
          <w:sz w:val="27"/>
          <w:szCs w:val="27"/>
          <w:lang w:val="en-US" w:eastAsia="zh-CN"/>
        </w:rPr>
      </w:pPr>
      <w:ins w:id="1928" w:author="Romano Giovanni" w:date="2017-10-23T20:01:00Z">
        <w:r w:rsidRPr="00CF3217">
          <w:rPr>
            <w:rFonts w:eastAsia="SimSun"/>
            <w:color w:val="000000"/>
            <w:szCs w:val="24"/>
            <w:lang w:val="en-US" w:eastAsia="zh-CN"/>
          </w:rPr>
          <w:t>This specification provides the protocol details for voice call continuity between the IP Multimedia (IM) Core Network (CN) subsystem based</w:t>
        </w:r>
        <w:r w:rsidRPr="00CF3217">
          <w:rPr>
            <w:rFonts w:eastAsia="SimSun"/>
            <w:color w:val="000000"/>
            <w:sz w:val="30"/>
            <w:szCs w:val="30"/>
            <w:lang w:val="en-US" w:eastAsia="zh-CN"/>
          </w:rPr>
          <w:t xml:space="preserve"> </w:t>
        </w:r>
        <w:r w:rsidRPr="00CF3217">
          <w:rPr>
            <w:rFonts w:eastAsia="SimSun"/>
            <w:color w:val="000000"/>
            <w:szCs w:val="24"/>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CS domain and the IP </w:t>
        </w:r>
        <w:r w:rsidRPr="00CF3217">
          <w:rPr>
            <w:rFonts w:eastAsia="SimSun"/>
            <w:color w:val="000000"/>
            <w:szCs w:val="24"/>
            <w:lang w:val="en-US" w:eastAsia="zh-CN"/>
          </w:rPr>
          <w:lastRenderedPageBreak/>
          <w:t>Connectivity Access Network (e.g. WLAN interworking) with home IM CN subsystem functionality.</w:t>
        </w:r>
      </w:ins>
    </w:p>
    <w:p w:rsidR="002051B4" w:rsidRPr="002D5C5B" w:rsidRDefault="002051B4" w:rsidP="002051B4">
      <w:pPr>
        <w:pStyle w:val="Titolo5"/>
        <w:rPr>
          <w:ins w:id="1929" w:author="Romano Giovanni" w:date="2017-10-23T20:01:00Z"/>
          <w:rFonts w:eastAsia="SimSun"/>
          <w:bCs/>
          <w:color w:val="000000"/>
          <w:szCs w:val="24"/>
          <w:lang w:val="en-US" w:eastAsia="zh-CN"/>
        </w:rPr>
      </w:pPr>
      <w:ins w:id="1930" w:author="Romano Giovanni" w:date="2017-10-23T20:01:00Z">
        <w:r w:rsidRPr="00CF3217">
          <w:rPr>
            <w:rFonts w:eastAsia="SimSun"/>
            <w:bCs/>
            <w:color w:val="000000"/>
            <w:szCs w:val="24"/>
            <w:lang w:val="en-US" w:eastAsia="zh-CN"/>
          </w:rPr>
          <w:t>5.1.2.</w:t>
        </w:r>
      </w:ins>
      <w:ins w:id="1931" w:author="Romano Giovanni" w:date="2017-10-23T20:44:00Z">
        <w:r w:rsidR="00E64DB4">
          <w:rPr>
            <w:rFonts w:eastAsia="SimSun"/>
            <w:bCs/>
            <w:color w:val="000000"/>
            <w:szCs w:val="24"/>
            <w:lang w:val="en-US" w:eastAsia="zh-CN"/>
          </w:rPr>
          <w:t>12.4.</w:t>
        </w:r>
      </w:ins>
      <w:ins w:id="1932" w:author="Romano Giovanni" w:date="2017-10-24T20:49:00Z">
        <w:r w:rsidR="007A3E47">
          <w:rPr>
            <w:rFonts w:eastAsia="SimSun"/>
            <w:bCs/>
            <w:color w:val="000000"/>
            <w:szCs w:val="24"/>
            <w:lang w:val="en-US" w:eastAsia="zh-CN"/>
          </w:rPr>
          <w:t>40</w:t>
        </w:r>
      </w:ins>
      <w:ins w:id="1933" w:author="Romano Giovanni" w:date="2017-10-23T20:01:00Z">
        <w:r w:rsidRPr="00CF3217">
          <w:rPr>
            <w:rFonts w:eastAsia="SimSun"/>
            <w:bCs/>
            <w:color w:val="000000"/>
            <w:szCs w:val="24"/>
            <w:lang w:val="en-US" w:eastAsia="zh-CN"/>
          </w:rPr>
          <w:tab/>
          <w:t>TS 24.238</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934" w:author="Romano Giovanni" w:date="2017-10-23T20:01:00Z"/>
          <w:rFonts w:eastAsia="SimSun"/>
          <w:b/>
          <w:bCs/>
          <w:color w:val="000000"/>
          <w:sz w:val="30"/>
          <w:szCs w:val="30"/>
          <w:lang w:val="en-US" w:eastAsia="zh-CN"/>
        </w:rPr>
      </w:pPr>
      <w:ins w:id="1935" w:author="Romano Giovanni" w:date="2017-10-23T20:01:00Z">
        <w:r w:rsidRPr="00CF3217">
          <w:rPr>
            <w:rFonts w:eastAsia="SimSun"/>
            <w:b/>
            <w:bCs/>
            <w:color w:val="000000"/>
            <w:szCs w:val="24"/>
            <w:lang w:val="en-US" w:eastAsia="zh-CN"/>
          </w:rPr>
          <w:t>Session Initiation Protocol (SIP) based user configuration; Stage 3</w:t>
        </w:r>
      </w:ins>
    </w:p>
    <w:p w:rsidR="002051B4" w:rsidRPr="00CF3217" w:rsidRDefault="002051B4" w:rsidP="002051B4">
      <w:pPr>
        <w:widowControl w:val="0"/>
        <w:tabs>
          <w:tab w:val="clear" w:pos="1134"/>
          <w:tab w:val="clear" w:pos="1871"/>
          <w:tab w:val="clear" w:pos="2268"/>
          <w:tab w:val="left" w:pos="90"/>
        </w:tabs>
        <w:overflowPunct/>
        <w:textAlignment w:val="auto"/>
        <w:rPr>
          <w:ins w:id="1936" w:author="Romano Giovanni" w:date="2017-10-23T20:01:00Z"/>
          <w:rFonts w:eastAsia="SimSun"/>
          <w:color w:val="000000"/>
          <w:sz w:val="27"/>
          <w:szCs w:val="27"/>
          <w:lang w:val="en-US" w:eastAsia="zh-CN"/>
        </w:rPr>
      </w:pPr>
      <w:ins w:id="1937" w:author="Romano Giovanni" w:date="2017-10-23T20:01:00Z">
        <w:r w:rsidRPr="00CF3217">
          <w:rPr>
            <w:rFonts w:eastAsia="SimSun"/>
            <w:color w:val="000000"/>
            <w:szCs w:val="24"/>
            <w:lang w:val="en-US" w:eastAsia="zh-CN"/>
          </w:rPr>
          <w:t xml:space="preserve">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w:t>
        </w:r>
        <w:proofErr w:type="spellStart"/>
        <w:r w:rsidRPr="00CF3217">
          <w:rPr>
            <w:rFonts w:eastAsia="SimSun"/>
            <w:color w:val="000000"/>
            <w:szCs w:val="24"/>
            <w:lang w:val="en-US" w:eastAsia="zh-CN"/>
          </w:rPr>
          <w:t>Ut</w:t>
        </w:r>
        <w:proofErr w:type="spellEnd"/>
        <w:r w:rsidRPr="00CF3217">
          <w:rPr>
            <w:rFonts w:eastAsia="SimSun"/>
            <w:color w:val="000000"/>
            <w:szCs w:val="24"/>
            <w:lang w:val="en-US" w:eastAsia="zh-CN"/>
          </w:rPr>
          <w:t xml:space="preserve"> interface.</w:t>
        </w:r>
      </w:ins>
    </w:p>
    <w:p w:rsidR="002051B4" w:rsidRPr="002D5C5B" w:rsidRDefault="002051B4" w:rsidP="002051B4">
      <w:pPr>
        <w:pStyle w:val="Titolo5"/>
        <w:rPr>
          <w:ins w:id="1938" w:author="Romano Giovanni" w:date="2017-10-23T20:01:00Z"/>
          <w:rFonts w:eastAsia="SimSun"/>
          <w:bCs/>
          <w:color w:val="000000"/>
          <w:szCs w:val="24"/>
          <w:lang w:val="en-US" w:eastAsia="zh-CN"/>
        </w:rPr>
      </w:pPr>
      <w:ins w:id="1939" w:author="Romano Giovanni" w:date="2017-10-23T20:01:00Z">
        <w:r w:rsidRPr="00CF3217">
          <w:rPr>
            <w:rFonts w:eastAsia="SimSun"/>
            <w:bCs/>
            <w:color w:val="000000"/>
            <w:szCs w:val="24"/>
            <w:lang w:val="en-US" w:eastAsia="zh-CN"/>
          </w:rPr>
          <w:t>5.1.2.</w:t>
        </w:r>
      </w:ins>
      <w:ins w:id="1940" w:author="Romano Giovanni" w:date="2017-10-23T20:44:00Z">
        <w:r w:rsidR="00E64DB4">
          <w:rPr>
            <w:rFonts w:eastAsia="SimSun"/>
            <w:bCs/>
            <w:color w:val="000000"/>
            <w:szCs w:val="24"/>
            <w:lang w:val="en-US" w:eastAsia="zh-CN"/>
          </w:rPr>
          <w:t>12.4.</w:t>
        </w:r>
      </w:ins>
      <w:ins w:id="1941" w:author="Romano Giovanni" w:date="2017-10-24T20:49:00Z">
        <w:r w:rsidR="007A3E47">
          <w:rPr>
            <w:rFonts w:eastAsia="SimSun"/>
            <w:bCs/>
            <w:color w:val="000000"/>
            <w:szCs w:val="24"/>
            <w:lang w:val="en-US" w:eastAsia="zh-CN"/>
          </w:rPr>
          <w:t>41</w:t>
        </w:r>
      </w:ins>
      <w:ins w:id="1942" w:author="Romano Giovanni" w:date="2017-10-23T20:01:00Z">
        <w:r w:rsidRPr="00CF3217">
          <w:rPr>
            <w:rFonts w:eastAsia="SimSun"/>
            <w:bCs/>
            <w:color w:val="000000"/>
            <w:szCs w:val="24"/>
            <w:lang w:val="en-US" w:eastAsia="zh-CN"/>
          </w:rPr>
          <w:tab/>
          <w:t>TS 24.239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943" w:author="Romano Giovanni" w:date="2017-10-23T20:01:00Z"/>
          <w:rFonts w:eastAsia="SimSun"/>
          <w:b/>
          <w:bCs/>
          <w:color w:val="000000"/>
          <w:sz w:val="30"/>
          <w:szCs w:val="30"/>
          <w:lang w:val="en-US" w:eastAsia="zh-CN"/>
        </w:rPr>
      </w:pPr>
      <w:ins w:id="1944" w:author="Romano Giovanni" w:date="2017-10-23T20:01:00Z">
        <w:r w:rsidRPr="00CF3217">
          <w:rPr>
            <w:rFonts w:eastAsia="SimSun"/>
            <w:b/>
            <w:bCs/>
            <w:color w:val="000000"/>
            <w:szCs w:val="24"/>
            <w:lang w:val="en-US" w:eastAsia="zh-CN"/>
          </w:rPr>
          <w:t>Flexible Alerting (FA) using IP Multimedia (IM) Core Network (CN) subsystem; Protocol specification</w:t>
        </w:r>
      </w:ins>
    </w:p>
    <w:p w:rsidR="002051B4" w:rsidRPr="00CF3217" w:rsidRDefault="002051B4" w:rsidP="002051B4">
      <w:pPr>
        <w:widowControl w:val="0"/>
        <w:tabs>
          <w:tab w:val="clear" w:pos="1134"/>
          <w:tab w:val="clear" w:pos="1871"/>
          <w:tab w:val="clear" w:pos="2268"/>
          <w:tab w:val="left" w:pos="90"/>
        </w:tabs>
        <w:overflowPunct/>
        <w:textAlignment w:val="auto"/>
        <w:rPr>
          <w:ins w:id="1945" w:author="Romano Giovanni" w:date="2017-10-23T20:01:00Z"/>
          <w:rFonts w:eastAsia="SimSun"/>
          <w:color w:val="000000"/>
          <w:sz w:val="27"/>
          <w:szCs w:val="27"/>
          <w:lang w:val="en-US" w:eastAsia="zh-CN"/>
        </w:rPr>
      </w:pPr>
      <w:ins w:id="1946" w:author="Romano Giovanni" w:date="2017-10-23T20:01:00Z">
        <w:r w:rsidRPr="00CF3217">
          <w:rPr>
            <w:rFonts w:eastAsia="SimSun"/>
            <w:color w:val="000000"/>
            <w:szCs w:val="24"/>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CF3217">
          <w:rPr>
            <w:rFonts w:eastAsia="SimSun"/>
            <w:color w:val="000000"/>
            <w:sz w:val="27"/>
            <w:szCs w:val="27"/>
            <w:lang w:val="en-US" w:eastAsia="zh-CN"/>
          </w:rPr>
          <w:t xml:space="preserve"> </w:t>
        </w:r>
        <w:r w:rsidRPr="00CF3217">
          <w:rPr>
            <w:rFonts w:eastAsia="SimSun"/>
            <w:color w:val="000000"/>
            <w:szCs w:val="24"/>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ins>
    </w:p>
    <w:p w:rsidR="002051B4" w:rsidRPr="002D5C5B" w:rsidRDefault="002051B4" w:rsidP="002051B4">
      <w:pPr>
        <w:pStyle w:val="Titolo5"/>
        <w:rPr>
          <w:ins w:id="1947" w:author="Romano Giovanni" w:date="2017-10-23T20:01:00Z"/>
          <w:rFonts w:eastAsia="SimSun"/>
          <w:bCs/>
          <w:color w:val="000000"/>
          <w:szCs w:val="24"/>
          <w:lang w:val="en-US" w:eastAsia="zh-CN"/>
        </w:rPr>
      </w:pPr>
      <w:ins w:id="1948"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1949" w:author="Romano Giovanni" w:date="2017-10-23T20:44:00Z">
        <w:r w:rsidR="00E64DB4">
          <w:rPr>
            <w:rFonts w:eastAsia="SimSun"/>
            <w:bCs/>
            <w:color w:val="000000"/>
            <w:szCs w:val="24"/>
            <w:lang w:val="en-US" w:eastAsia="zh-CN"/>
          </w:rPr>
          <w:t>12.4.</w:t>
        </w:r>
      </w:ins>
      <w:ins w:id="1950" w:author="Romano Giovanni" w:date="2017-10-24T20:49:00Z">
        <w:r w:rsidR="007A3E47">
          <w:rPr>
            <w:rFonts w:eastAsia="SimSun"/>
            <w:bCs/>
            <w:color w:val="000000"/>
            <w:szCs w:val="24"/>
            <w:lang w:val="en-US" w:eastAsia="zh-CN"/>
          </w:rPr>
          <w:t>42</w:t>
        </w:r>
      </w:ins>
      <w:ins w:id="1951" w:author="Romano Giovanni" w:date="2017-10-23T20:01:00Z">
        <w:r w:rsidRPr="00CF3217">
          <w:rPr>
            <w:rFonts w:eastAsia="SimSun"/>
            <w:bCs/>
            <w:color w:val="000000"/>
            <w:szCs w:val="24"/>
            <w:lang w:val="en-US" w:eastAsia="zh-CN"/>
          </w:rPr>
          <w:tab/>
          <w:t>TS 24.244</w:t>
        </w:r>
      </w:ins>
    </w:p>
    <w:p w:rsidR="002051B4" w:rsidRPr="00CF3217" w:rsidRDefault="002051B4" w:rsidP="002051B4">
      <w:pPr>
        <w:rPr>
          <w:ins w:id="1952" w:author="Romano Giovanni" w:date="2017-10-23T20:01:00Z"/>
          <w:rFonts w:eastAsia="SimSun"/>
          <w:b/>
          <w:bCs/>
          <w:sz w:val="30"/>
          <w:szCs w:val="30"/>
          <w:lang w:val="en-US" w:eastAsia="zh-CN"/>
        </w:rPr>
      </w:pPr>
      <w:ins w:id="1953" w:author="Romano Giovanni" w:date="2017-10-23T20:01:00Z">
        <w:r w:rsidRPr="00CF3217">
          <w:rPr>
            <w:rFonts w:eastAsia="SimSun"/>
            <w:b/>
            <w:bCs/>
            <w:lang w:val="en-US" w:eastAsia="zh-CN"/>
          </w:rPr>
          <w:t xml:space="preserve">Wireless LAN control plane protocol for trusted WLAN access to EPC; Stage 3 </w:t>
        </w:r>
      </w:ins>
    </w:p>
    <w:p w:rsidR="002051B4" w:rsidRPr="00CF3217" w:rsidRDefault="002051B4" w:rsidP="002051B4">
      <w:pPr>
        <w:rPr>
          <w:ins w:id="1954" w:author="Romano Giovanni" w:date="2017-10-23T20:01:00Z"/>
          <w:rFonts w:eastAsia="SimSun"/>
          <w:lang w:val="en-US" w:eastAsia="zh-CN"/>
        </w:rPr>
      </w:pPr>
      <w:ins w:id="1955" w:author="Romano Giovanni" w:date="2017-10-23T20:01:00Z">
        <w:r w:rsidRPr="00CF3217">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2051B4" w:rsidRDefault="002051B4" w:rsidP="002051B4">
      <w:pPr>
        <w:rPr>
          <w:ins w:id="1956" w:author="Romano Giovanni" w:date="2017-10-23T20:01:00Z"/>
          <w:rFonts w:eastAsia="SimSun"/>
          <w:lang w:val="en-US" w:eastAsia="zh-CN"/>
        </w:rPr>
      </w:pPr>
      <w:ins w:id="1957" w:author="Romano Giovanni" w:date="2017-10-23T20:01:00Z">
        <w:r w:rsidRPr="00CF3217">
          <w:rPr>
            <w:rFonts w:eastAsia="SimSun"/>
            <w:lang w:val="en-US" w:eastAsia="zh-CN"/>
          </w:rPr>
          <w:t>This document also defines the message format, information elements coding, error handling and system parameters applied by the WLCP protocol.</w:t>
        </w:r>
      </w:ins>
    </w:p>
    <w:p w:rsidR="002051B4" w:rsidRPr="002D5C5B" w:rsidRDefault="002051B4" w:rsidP="002051B4">
      <w:pPr>
        <w:pStyle w:val="Titolo5"/>
        <w:rPr>
          <w:ins w:id="1958" w:author="Romano Giovanni" w:date="2017-10-23T20:01:00Z"/>
          <w:rFonts w:eastAsia="SimSun"/>
          <w:bCs/>
          <w:color w:val="000000"/>
          <w:szCs w:val="24"/>
          <w:lang w:val="en-US" w:eastAsia="zh-CN"/>
        </w:rPr>
      </w:pPr>
      <w:ins w:id="1959" w:author="Romano Giovanni" w:date="2017-10-23T20:01:00Z">
        <w:r w:rsidRPr="00CF3217">
          <w:rPr>
            <w:rFonts w:eastAsia="SimSun"/>
            <w:bCs/>
            <w:color w:val="000000"/>
            <w:szCs w:val="24"/>
            <w:lang w:val="en-US" w:eastAsia="zh-CN"/>
          </w:rPr>
          <w:t>5.1.2.</w:t>
        </w:r>
      </w:ins>
      <w:ins w:id="1960" w:author="Romano Giovanni" w:date="2017-10-23T20:44:00Z">
        <w:r w:rsidR="00E64DB4">
          <w:rPr>
            <w:rFonts w:eastAsia="SimSun"/>
            <w:bCs/>
            <w:color w:val="000000"/>
            <w:szCs w:val="24"/>
            <w:lang w:val="en-US" w:eastAsia="zh-CN"/>
          </w:rPr>
          <w:t>12.4.</w:t>
        </w:r>
      </w:ins>
      <w:ins w:id="1961" w:author="Romano Giovanni" w:date="2017-10-23T20:01:00Z">
        <w:r>
          <w:rPr>
            <w:rFonts w:eastAsia="SimSun"/>
            <w:bCs/>
            <w:color w:val="000000"/>
            <w:szCs w:val="24"/>
            <w:lang w:val="en-US" w:eastAsia="zh-CN"/>
          </w:rPr>
          <w:t>4</w:t>
        </w:r>
      </w:ins>
      <w:ins w:id="1962" w:author="Romano Giovanni" w:date="2017-10-24T20:49:00Z">
        <w:r w:rsidR="007A3E47">
          <w:rPr>
            <w:rFonts w:eastAsia="SimSun"/>
            <w:bCs/>
            <w:color w:val="000000"/>
            <w:szCs w:val="24"/>
            <w:lang w:val="en-US" w:eastAsia="zh-CN"/>
          </w:rPr>
          <w:t>3</w:t>
        </w:r>
      </w:ins>
      <w:ins w:id="1963" w:author="Romano Giovanni" w:date="2017-10-23T20:01:00Z">
        <w:r w:rsidRPr="00CF3217">
          <w:rPr>
            <w:rFonts w:eastAsia="SimSun"/>
            <w:bCs/>
            <w:color w:val="000000"/>
            <w:szCs w:val="24"/>
            <w:lang w:val="en-US" w:eastAsia="zh-CN"/>
          </w:rPr>
          <w:tab/>
          <w:t>TS 24.247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964" w:author="Romano Giovanni" w:date="2017-10-23T20:01:00Z"/>
          <w:rFonts w:eastAsia="SimSun"/>
          <w:b/>
          <w:bCs/>
          <w:color w:val="000000"/>
          <w:sz w:val="30"/>
          <w:szCs w:val="30"/>
          <w:lang w:val="en-US" w:eastAsia="zh-CN"/>
        </w:rPr>
      </w:pPr>
      <w:ins w:id="1965" w:author="Romano Giovanni" w:date="2017-10-23T20:01:00Z">
        <w:r w:rsidRPr="00CF3217">
          <w:rPr>
            <w:rFonts w:eastAsia="SimSun"/>
            <w:b/>
            <w:bCs/>
            <w:color w:val="000000"/>
            <w:szCs w:val="24"/>
            <w:lang w:val="en-US" w:eastAsia="zh-CN"/>
          </w:rPr>
          <w:t>Messaging service using the IP Multimedia (IM) Core Network (CN) subsystem; Stage 3</w:t>
        </w:r>
      </w:ins>
    </w:p>
    <w:p w:rsidR="002051B4" w:rsidRDefault="002051B4" w:rsidP="002051B4">
      <w:pPr>
        <w:widowControl w:val="0"/>
        <w:tabs>
          <w:tab w:val="clear" w:pos="1134"/>
          <w:tab w:val="clear" w:pos="1871"/>
          <w:tab w:val="clear" w:pos="2268"/>
          <w:tab w:val="left" w:pos="90"/>
        </w:tabs>
        <w:overflowPunct/>
        <w:spacing w:before="0"/>
        <w:textAlignment w:val="auto"/>
        <w:rPr>
          <w:ins w:id="1966" w:author="Romano Giovanni" w:date="2017-10-23T20:01:00Z"/>
          <w:rFonts w:eastAsia="SimSun"/>
          <w:color w:val="000000"/>
          <w:szCs w:val="24"/>
          <w:lang w:val="en-US" w:eastAsia="zh-CN"/>
        </w:rPr>
      </w:pPr>
      <w:ins w:id="1967" w:author="Romano Giovanni" w:date="2017-10-23T20:01:00Z">
        <w:r w:rsidRPr="00CF3217">
          <w:rPr>
            <w:rFonts w:eastAsia="SimSun"/>
            <w:color w:val="000000"/>
            <w:szCs w:val="24"/>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ins>
    </w:p>
    <w:p w:rsidR="001379DB" w:rsidRPr="001379DB" w:rsidRDefault="001379DB" w:rsidP="001379DB">
      <w:pPr>
        <w:pStyle w:val="Titolo5"/>
        <w:rPr>
          <w:ins w:id="1968" w:author="Romano Giovanni" w:date="2017-10-24T20:55:00Z"/>
          <w:rFonts w:eastAsia="SimSun"/>
          <w:bCs/>
          <w:color w:val="000000"/>
          <w:szCs w:val="24"/>
          <w:highlight w:val="yellow"/>
          <w:lang w:val="en-US" w:eastAsia="zh-CN"/>
        </w:rPr>
      </w:pPr>
      <w:ins w:id="1969" w:author="Romano Giovanni" w:date="2017-10-24T20:55:00Z">
        <w:r w:rsidRPr="001379DB">
          <w:rPr>
            <w:rFonts w:eastAsia="SimSun"/>
            <w:bCs/>
            <w:color w:val="000000"/>
            <w:szCs w:val="24"/>
            <w:highlight w:val="yellow"/>
            <w:lang w:val="en-US" w:eastAsia="zh-CN"/>
          </w:rPr>
          <w:t>5.1.2.12.4.44</w:t>
        </w:r>
        <w:r w:rsidRPr="001379DB">
          <w:rPr>
            <w:rFonts w:eastAsia="SimSun"/>
            <w:bCs/>
            <w:color w:val="000000"/>
            <w:szCs w:val="24"/>
            <w:highlight w:val="yellow"/>
            <w:lang w:val="en-US" w:eastAsia="zh-CN"/>
          </w:rPr>
          <w:tab/>
          <w:t>TS 24.250</w:t>
        </w:r>
      </w:ins>
    </w:p>
    <w:p w:rsidR="001379DB" w:rsidRPr="001379DB" w:rsidRDefault="001379DB" w:rsidP="001379DB">
      <w:pPr>
        <w:widowControl w:val="0"/>
        <w:tabs>
          <w:tab w:val="clear" w:pos="1134"/>
          <w:tab w:val="clear" w:pos="1871"/>
          <w:tab w:val="clear" w:pos="2268"/>
          <w:tab w:val="left" w:pos="90"/>
        </w:tabs>
        <w:overflowPunct/>
        <w:spacing w:before="91"/>
        <w:textAlignment w:val="auto"/>
        <w:rPr>
          <w:ins w:id="1970" w:author="Romano Giovanni" w:date="2017-10-24T20:55:00Z"/>
          <w:rFonts w:eastAsia="SimSun"/>
          <w:b/>
          <w:bCs/>
          <w:color w:val="000000"/>
          <w:sz w:val="30"/>
          <w:szCs w:val="30"/>
          <w:highlight w:val="yellow"/>
          <w:lang w:val="en-US" w:eastAsia="zh-CN"/>
        </w:rPr>
      </w:pPr>
      <w:ins w:id="1971" w:author="Romano Giovanni" w:date="2017-10-24T20:55:00Z">
        <w:r w:rsidRPr="001379DB">
          <w:rPr>
            <w:rFonts w:eastAsia="SimSun"/>
            <w:b/>
            <w:bCs/>
            <w:color w:val="000000"/>
            <w:szCs w:val="24"/>
            <w:highlight w:val="yellow"/>
            <w:lang w:val="en-US" w:eastAsia="zh-CN"/>
          </w:rPr>
          <w:t>Protocol for Reliable Data Service between UE and SCEF; Stage 3</w:t>
        </w:r>
      </w:ins>
    </w:p>
    <w:p w:rsidR="001379DB" w:rsidRPr="001379DB" w:rsidRDefault="001379DB" w:rsidP="001379DB">
      <w:pPr>
        <w:rPr>
          <w:ins w:id="1972" w:author="Romano Giovanni" w:date="2017-10-24T20:55:00Z"/>
          <w:rFonts w:eastAsia="SimSun"/>
          <w:color w:val="000000"/>
          <w:szCs w:val="24"/>
          <w:highlight w:val="yellow"/>
          <w:lang w:val="en-US" w:eastAsia="zh-CN"/>
        </w:rPr>
      </w:pPr>
      <w:ins w:id="1973" w:author="Romano Giovanni" w:date="2017-10-24T20:55:00Z">
        <w:r w:rsidRPr="001379DB">
          <w:rPr>
            <w:rFonts w:eastAsia="SimSun"/>
            <w:color w:val="000000"/>
            <w:szCs w:val="24"/>
            <w:highlight w:val="yellow"/>
            <w:lang w:val="en-US" w:eastAsia="zh-CN"/>
          </w:rPr>
          <w:t>This document specifies a Reliable Data Service (RDS) protocol between the UE and Service Capability Exposure Function (SCEF).</w:t>
        </w:r>
      </w:ins>
    </w:p>
    <w:p w:rsidR="001379DB" w:rsidRPr="001379DB" w:rsidRDefault="001379DB" w:rsidP="001379DB">
      <w:pPr>
        <w:rPr>
          <w:ins w:id="1974" w:author="Romano Giovanni" w:date="2017-10-24T20:55:00Z"/>
          <w:rFonts w:eastAsia="SimSun"/>
          <w:color w:val="000000"/>
          <w:szCs w:val="24"/>
          <w:highlight w:val="yellow"/>
          <w:lang w:val="en-US" w:eastAsia="zh-CN"/>
        </w:rPr>
      </w:pPr>
      <w:ins w:id="1975" w:author="Romano Giovanni" w:date="2017-10-24T20:55:00Z">
        <w:r w:rsidRPr="001379DB">
          <w:rPr>
            <w:rFonts w:eastAsia="SimSun"/>
            <w:color w:val="000000"/>
            <w:szCs w:val="24"/>
            <w:highlight w:val="yellow"/>
            <w:lang w:val="en-US" w:eastAsia="zh-CN"/>
          </w:rPr>
          <w:lastRenderedPageBreak/>
          <w:t>This document defines the frame structure, format of fields and procedures for operation of the RDS protocol. RDS is mainly intended to be used for acknowledged data transfer, but it also supports unacknowledged data transfer.</w:t>
        </w:r>
      </w:ins>
    </w:p>
    <w:p w:rsidR="001379DB" w:rsidRPr="001379DB" w:rsidRDefault="001379DB" w:rsidP="001379DB">
      <w:pPr>
        <w:rPr>
          <w:ins w:id="1976" w:author="Romano Giovanni" w:date="2017-10-24T20:55:00Z"/>
          <w:rFonts w:eastAsia="SimSun"/>
          <w:color w:val="000000"/>
          <w:szCs w:val="24"/>
          <w:lang w:val="en-US" w:eastAsia="zh-CN"/>
        </w:rPr>
      </w:pPr>
      <w:ins w:id="1977" w:author="Romano Giovanni" w:date="2017-10-24T20:55:00Z">
        <w:r w:rsidRPr="001379DB">
          <w:rPr>
            <w:rFonts w:eastAsia="SimSun"/>
            <w:color w:val="000000"/>
            <w:szCs w:val="24"/>
            <w:highlight w:val="yellow"/>
            <w:lang w:val="en-US" w:eastAsia="zh-CN"/>
          </w:rPr>
          <w:t>This document is applicable to the UE and to the SCEF in the Evolved Packet System (EPS).</w:t>
        </w:r>
      </w:ins>
    </w:p>
    <w:p w:rsidR="002051B4" w:rsidRPr="002D5C5B" w:rsidRDefault="002051B4" w:rsidP="002051B4">
      <w:pPr>
        <w:pStyle w:val="Titolo5"/>
        <w:rPr>
          <w:ins w:id="1978" w:author="Romano Giovanni" w:date="2017-10-23T20:01:00Z"/>
          <w:rFonts w:eastAsia="SimSun"/>
          <w:bCs/>
          <w:color w:val="000000"/>
          <w:szCs w:val="24"/>
          <w:lang w:val="en-US" w:eastAsia="zh-CN"/>
        </w:rPr>
      </w:pPr>
      <w:ins w:id="1979" w:author="Romano Giovanni" w:date="2017-10-23T20:01:00Z">
        <w:r w:rsidRPr="00CF3217">
          <w:rPr>
            <w:rFonts w:eastAsia="SimSun"/>
            <w:bCs/>
            <w:color w:val="000000"/>
            <w:szCs w:val="24"/>
            <w:lang w:val="en-US" w:eastAsia="zh-CN"/>
          </w:rPr>
          <w:t>5.1.2.</w:t>
        </w:r>
      </w:ins>
      <w:ins w:id="1980" w:author="Romano Giovanni" w:date="2017-10-23T20:44:00Z">
        <w:r w:rsidR="00E64DB4">
          <w:rPr>
            <w:rFonts w:eastAsia="SimSun"/>
            <w:bCs/>
            <w:color w:val="000000"/>
            <w:szCs w:val="24"/>
            <w:lang w:val="en-US" w:eastAsia="zh-CN"/>
          </w:rPr>
          <w:t>12.4.</w:t>
        </w:r>
      </w:ins>
      <w:ins w:id="1981" w:author="Romano Giovanni" w:date="2017-10-23T20:01:00Z">
        <w:r>
          <w:rPr>
            <w:rFonts w:eastAsia="SimSun"/>
            <w:bCs/>
            <w:color w:val="000000"/>
            <w:szCs w:val="24"/>
            <w:lang w:val="en-US" w:eastAsia="zh-CN"/>
          </w:rPr>
          <w:t>4</w:t>
        </w:r>
      </w:ins>
      <w:ins w:id="1982" w:author="Romano Giovanni" w:date="2017-10-24T20:56:00Z">
        <w:r w:rsidR="00A44B9D">
          <w:rPr>
            <w:rFonts w:eastAsia="SimSun"/>
            <w:bCs/>
            <w:color w:val="000000"/>
            <w:szCs w:val="24"/>
            <w:lang w:val="en-US" w:eastAsia="zh-CN"/>
          </w:rPr>
          <w:t>5</w:t>
        </w:r>
      </w:ins>
      <w:ins w:id="1983" w:author="Romano Giovanni" w:date="2017-10-23T20:01:00Z">
        <w:r w:rsidRPr="00CF3217">
          <w:rPr>
            <w:rFonts w:eastAsia="SimSun"/>
            <w:bCs/>
            <w:color w:val="000000"/>
            <w:szCs w:val="24"/>
            <w:lang w:val="en-US" w:eastAsia="zh-CN"/>
          </w:rPr>
          <w:tab/>
          <w:t>TS 24.259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1984" w:author="Romano Giovanni" w:date="2017-10-23T20:01:00Z"/>
          <w:rFonts w:eastAsia="SimSun"/>
          <w:b/>
          <w:bCs/>
          <w:color w:val="000000"/>
          <w:sz w:val="30"/>
          <w:szCs w:val="30"/>
          <w:lang w:val="en-US" w:eastAsia="zh-CN"/>
        </w:rPr>
      </w:pPr>
      <w:ins w:id="1985" w:author="Romano Giovanni" w:date="2017-10-23T20:01:00Z">
        <w:r w:rsidRPr="00CF3217">
          <w:rPr>
            <w:rFonts w:eastAsia="SimSun"/>
            <w:b/>
            <w:bCs/>
            <w:color w:val="000000"/>
            <w:szCs w:val="24"/>
            <w:lang w:val="en-US" w:eastAsia="zh-CN"/>
          </w:rPr>
          <w:t>Personal Network Management (PNM); Stage 3</w:t>
        </w:r>
      </w:ins>
    </w:p>
    <w:p w:rsidR="002051B4" w:rsidRDefault="002051B4" w:rsidP="002051B4">
      <w:pPr>
        <w:widowControl w:val="0"/>
        <w:tabs>
          <w:tab w:val="clear" w:pos="1134"/>
          <w:tab w:val="clear" w:pos="1871"/>
          <w:tab w:val="clear" w:pos="2268"/>
          <w:tab w:val="left" w:pos="90"/>
        </w:tabs>
        <w:overflowPunct/>
        <w:spacing w:before="0"/>
        <w:textAlignment w:val="auto"/>
        <w:rPr>
          <w:ins w:id="1986" w:author="Romano Giovanni" w:date="2017-10-23T20:01:00Z"/>
          <w:rFonts w:eastAsia="SimSun"/>
          <w:color w:val="000000"/>
          <w:szCs w:val="24"/>
          <w:lang w:val="en-US" w:eastAsia="zh-CN"/>
        </w:rPr>
      </w:pPr>
      <w:ins w:id="1987" w:author="Romano Giovanni" w:date="2017-10-23T20:01:00Z">
        <w:r w:rsidRPr="00CF3217">
          <w:rPr>
            <w:rFonts w:eastAsia="SimSun"/>
            <w:color w:val="000000"/>
            <w:szCs w:val="24"/>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ins>
    </w:p>
    <w:p w:rsidR="00F72527" w:rsidRPr="00F72527" w:rsidRDefault="00F72527" w:rsidP="00F72527">
      <w:pPr>
        <w:pStyle w:val="Titolo5"/>
        <w:rPr>
          <w:ins w:id="1988" w:author="Romano Giovanni" w:date="2017-10-24T20:58:00Z"/>
          <w:rFonts w:eastAsia="SimSun"/>
          <w:bCs/>
          <w:color w:val="000000"/>
          <w:szCs w:val="24"/>
          <w:highlight w:val="yellow"/>
          <w:lang w:val="en-US" w:eastAsia="zh-CN"/>
        </w:rPr>
      </w:pPr>
      <w:ins w:id="1989" w:author="Romano Giovanni" w:date="2017-10-24T20:58:00Z">
        <w:r w:rsidRPr="00F72527">
          <w:rPr>
            <w:rFonts w:eastAsia="SimSun"/>
            <w:bCs/>
            <w:color w:val="000000"/>
            <w:szCs w:val="24"/>
            <w:highlight w:val="yellow"/>
            <w:lang w:val="en-US" w:eastAsia="zh-CN"/>
          </w:rPr>
          <w:t>5.1.2.12.4.46</w:t>
        </w:r>
        <w:r w:rsidRPr="00F72527">
          <w:rPr>
            <w:rFonts w:eastAsia="SimSun"/>
            <w:bCs/>
            <w:color w:val="000000"/>
            <w:szCs w:val="24"/>
            <w:highlight w:val="yellow"/>
            <w:lang w:val="en-US" w:eastAsia="zh-CN"/>
          </w:rPr>
          <w:tab/>
          <w:t>TS 24.275</w:t>
        </w:r>
      </w:ins>
    </w:p>
    <w:p w:rsidR="00F72527" w:rsidRPr="00F72527" w:rsidRDefault="00F72527" w:rsidP="00F72527">
      <w:pPr>
        <w:widowControl w:val="0"/>
        <w:tabs>
          <w:tab w:val="clear" w:pos="1134"/>
          <w:tab w:val="clear" w:pos="1871"/>
          <w:tab w:val="clear" w:pos="2268"/>
          <w:tab w:val="left" w:pos="90"/>
        </w:tabs>
        <w:overflowPunct/>
        <w:spacing w:before="91"/>
        <w:textAlignment w:val="auto"/>
        <w:rPr>
          <w:ins w:id="1990" w:author="Romano Giovanni" w:date="2017-10-24T20:58:00Z"/>
          <w:rFonts w:eastAsia="SimSun"/>
          <w:b/>
          <w:bCs/>
          <w:color w:val="000000"/>
          <w:szCs w:val="24"/>
          <w:highlight w:val="yellow"/>
          <w:lang w:val="en-US" w:eastAsia="zh-CN"/>
        </w:rPr>
      </w:pPr>
      <w:ins w:id="1991" w:author="Romano Giovanni" w:date="2017-10-24T20:58:00Z">
        <w:r w:rsidRPr="00F72527">
          <w:rPr>
            <w:rFonts w:eastAsia="SimSun"/>
            <w:b/>
            <w:bCs/>
            <w:color w:val="000000"/>
            <w:szCs w:val="24"/>
            <w:highlight w:val="yellow"/>
            <w:lang w:val="en-US" w:eastAsia="zh-CN"/>
          </w:rPr>
          <w:t>Management Object (MO) for Basic Communication Part (BCP) of IMS Multimedia Telephony (MMTEL) communication service</w:t>
        </w:r>
      </w:ins>
    </w:p>
    <w:p w:rsidR="00F72527" w:rsidRPr="00F72527" w:rsidRDefault="00F72527" w:rsidP="00F72527">
      <w:pPr>
        <w:rPr>
          <w:ins w:id="1992" w:author="Romano Giovanni" w:date="2017-10-24T20:58:00Z"/>
          <w:rFonts w:eastAsia="SimSun"/>
          <w:color w:val="000000"/>
          <w:szCs w:val="24"/>
          <w:highlight w:val="yellow"/>
          <w:lang w:val="en-US" w:eastAsia="zh-CN"/>
        </w:rPr>
      </w:pPr>
      <w:bookmarkStart w:id="1993" w:name="_Ref511812747"/>
      <w:ins w:id="1994" w:author="Romano Giovanni" w:date="2017-10-24T20:58:00Z">
        <w:r>
          <w:rPr>
            <w:rFonts w:eastAsia="SimSun"/>
            <w:color w:val="000000"/>
            <w:szCs w:val="24"/>
            <w:highlight w:val="yellow"/>
            <w:lang w:val="en-US" w:eastAsia="zh-CN"/>
          </w:rPr>
          <w:t>This</w:t>
        </w:r>
        <w:r w:rsidRPr="00F72527">
          <w:rPr>
            <w:rFonts w:eastAsia="SimSun"/>
            <w:color w:val="000000"/>
            <w:szCs w:val="24"/>
            <w:highlight w:val="yellow"/>
            <w:lang w:val="en-US" w:eastAsia="zh-CN"/>
          </w:rPr>
          <w:t xml:space="preserve"> document defines the management object (MO) for Basic Communication Part (BCP) of IMS Multimedia Telephony (MMTEL) communication service.</w:t>
        </w:r>
      </w:ins>
    </w:p>
    <w:p w:rsidR="00F72527" w:rsidRPr="00F72527" w:rsidRDefault="00F72527" w:rsidP="00F72527">
      <w:pPr>
        <w:rPr>
          <w:ins w:id="1995" w:author="Romano Giovanni" w:date="2017-10-24T20:58:00Z"/>
          <w:rFonts w:eastAsia="SimSun"/>
          <w:color w:val="000000"/>
          <w:szCs w:val="24"/>
          <w:highlight w:val="yellow"/>
          <w:lang w:val="en-US" w:eastAsia="zh-CN"/>
        </w:rPr>
      </w:pPr>
      <w:ins w:id="1996" w:author="Romano Giovanni" w:date="2017-10-24T20:58:00Z">
        <w:r w:rsidRPr="00F72527">
          <w:rPr>
            <w:rFonts w:eastAsia="SimSun"/>
            <w:color w:val="000000"/>
            <w:szCs w:val="24"/>
            <w:highlight w:val="yellow"/>
            <w:lang w:val="en-US" w:eastAsia="zh-CN"/>
          </w:rPr>
          <w:t>The MO for BCP of MMTEL communication service is compatible with OMA device management protocol specifications, version 1.2 and upwards, and is defined using the OMA DM device description framework as described in the enabler release definition OMA-ERELD_DM-V1_2</w:t>
        </w:r>
        <w:bookmarkEnd w:id="1993"/>
        <w:r w:rsidRPr="00F72527">
          <w:rPr>
            <w:rFonts w:eastAsia="SimSun"/>
            <w:color w:val="000000"/>
            <w:szCs w:val="24"/>
            <w:highlight w:val="yellow"/>
            <w:lang w:val="en-US" w:eastAsia="zh-CN"/>
          </w:rPr>
          <w:t>.</w:t>
        </w:r>
      </w:ins>
    </w:p>
    <w:p w:rsidR="00F72527" w:rsidRPr="00F72527" w:rsidRDefault="00F72527" w:rsidP="00F72527">
      <w:pPr>
        <w:rPr>
          <w:ins w:id="1997" w:author="Romano Giovanni" w:date="2017-10-24T20:58:00Z"/>
          <w:rFonts w:eastAsia="SimSun"/>
          <w:color w:val="000000"/>
          <w:szCs w:val="24"/>
          <w:lang w:val="en-US" w:eastAsia="zh-CN"/>
        </w:rPr>
      </w:pPr>
      <w:ins w:id="1998" w:author="Romano Giovanni" w:date="2017-10-24T20:58:00Z">
        <w:r w:rsidRPr="00F72527">
          <w:rPr>
            <w:rFonts w:eastAsia="SimSun"/>
            <w:color w:val="000000"/>
            <w:szCs w:val="24"/>
            <w:highlight w:val="yellow"/>
            <w:lang w:val="en-US" w:eastAsia="zh-CN"/>
          </w:rPr>
          <w:t xml:space="preserve">The MO for BCP of MMTEL communication service consists of relevant configuration parameter that can be managed for a UE supporting the timer </w:t>
        </w:r>
        <w:proofErr w:type="spellStart"/>
        <w:r w:rsidRPr="00F72527">
          <w:rPr>
            <w:rFonts w:eastAsia="SimSun"/>
            <w:color w:val="000000"/>
            <w:szCs w:val="24"/>
            <w:highlight w:val="yellow"/>
            <w:lang w:val="en-US" w:eastAsia="zh-CN"/>
          </w:rPr>
          <w:t>RequestTimeout</w:t>
        </w:r>
        <w:proofErr w:type="spellEnd"/>
        <w:r w:rsidRPr="00F72527">
          <w:rPr>
            <w:rFonts w:eastAsia="SimSun"/>
            <w:color w:val="000000"/>
            <w:szCs w:val="24"/>
            <w:highlight w:val="yellow"/>
            <w:lang w:val="en-US" w:eastAsia="zh-CN"/>
          </w:rPr>
          <w:t xml:space="preserve"> specified in 3GPP TS 24.173.</w:t>
        </w:r>
      </w:ins>
    </w:p>
    <w:p w:rsidR="002051B4" w:rsidRPr="002D5C5B" w:rsidRDefault="002051B4" w:rsidP="002051B4">
      <w:pPr>
        <w:pStyle w:val="Titolo5"/>
        <w:rPr>
          <w:ins w:id="1999" w:author="Romano Giovanni" w:date="2017-10-23T20:01:00Z"/>
          <w:rFonts w:eastAsia="SimSun"/>
          <w:bCs/>
          <w:color w:val="000000"/>
          <w:szCs w:val="24"/>
          <w:lang w:val="en-US" w:eastAsia="zh-CN"/>
        </w:rPr>
      </w:pPr>
      <w:ins w:id="2000" w:author="Romano Giovanni" w:date="2017-10-23T20:01:00Z">
        <w:r w:rsidRPr="00CF3217">
          <w:rPr>
            <w:rFonts w:eastAsia="SimSun"/>
            <w:bCs/>
            <w:color w:val="000000"/>
            <w:szCs w:val="24"/>
            <w:lang w:val="en-US" w:eastAsia="zh-CN"/>
          </w:rPr>
          <w:t>5.1.2.</w:t>
        </w:r>
      </w:ins>
      <w:ins w:id="2001" w:author="Romano Giovanni" w:date="2017-10-23T20:44:00Z">
        <w:r w:rsidR="00E64DB4">
          <w:rPr>
            <w:rFonts w:eastAsia="SimSun"/>
            <w:bCs/>
            <w:color w:val="000000"/>
            <w:szCs w:val="24"/>
            <w:lang w:val="en-US" w:eastAsia="zh-CN"/>
          </w:rPr>
          <w:t>12.4.</w:t>
        </w:r>
      </w:ins>
      <w:ins w:id="2002" w:author="Romano Giovanni" w:date="2017-10-23T20:01:00Z">
        <w:r>
          <w:rPr>
            <w:rFonts w:eastAsia="SimSun"/>
            <w:bCs/>
            <w:color w:val="000000"/>
            <w:szCs w:val="24"/>
            <w:lang w:val="en-US" w:eastAsia="zh-CN"/>
          </w:rPr>
          <w:t>4</w:t>
        </w:r>
      </w:ins>
      <w:ins w:id="2003" w:author="Romano Giovanni" w:date="2017-10-24T21:57:00Z">
        <w:r w:rsidR="0073340D">
          <w:rPr>
            <w:rFonts w:eastAsia="SimSun"/>
            <w:bCs/>
            <w:color w:val="000000"/>
            <w:szCs w:val="24"/>
            <w:lang w:val="en-US" w:eastAsia="zh-CN"/>
          </w:rPr>
          <w:t>7</w:t>
        </w:r>
      </w:ins>
      <w:ins w:id="2004" w:author="Romano Giovanni" w:date="2017-10-23T20:01:00Z">
        <w:r w:rsidRPr="00CF3217">
          <w:rPr>
            <w:rFonts w:eastAsia="SimSun"/>
            <w:bCs/>
            <w:color w:val="000000"/>
            <w:szCs w:val="24"/>
            <w:lang w:val="en-US" w:eastAsia="zh-CN"/>
          </w:rPr>
          <w:tab/>
          <w:t>TS 24.279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05" w:author="Romano Giovanni" w:date="2017-10-23T20:01:00Z"/>
          <w:rFonts w:eastAsia="SimSun"/>
          <w:b/>
          <w:bCs/>
          <w:color w:val="000000"/>
          <w:sz w:val="30"/>
          <w:szCs w:val="30"/>
          <w:lang w:val="en-US" w:eastAsia="zh-CN"/>
        </w:rPr>
      </w:pPr>
      <w:ins w:id="2006" w:author="Romano Giovanni" w:date="2017-10-23T20:01:00Z">
        <w:r w:rsidRPr="00CF3217">
          <w:rPr>
            <w:rFonts w:eastAsia="SimSun"/>
            <w:b/>
            <w:bCs/>
            <w:color w:val="000000"/>
            <w:szCs w:val="24"/>
            <w:lang w:val="en-US" w:eastAsia="zh-CN"/>
          </w:rPr>
          <w:t>Combining Circuit Switched (CS) and IP Multimedia Subsystem (IMS) services; Stage 3</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007" w:author="Romano Giovanni" w:date="2017-10-23T20:01:00Z"/>
          <w:rFonts w:eastAsia="SimSun"/>
          <w:color w:val="000000"/>
          <w:szCs w:val="24"/>
          <w:lang w:val="en-US" w:eastAsia="zh-CN"/>
        </w:rPr>
      </w:pPr>
      <w:ins w:id="2008" w:author="Romano Giovanni" w:date="2017-10-23T20:01:00Z">
        <w:r w:rsidRPr="00CF3217">
          <w:rPr>
            <w:rFonts w:eastAsia="SimSun"/>
            <w:color w:val="000000"/>
            <w:szCs w:val="24"/>
            <w:lang w:val="en-US" w:eastAsia="zh-CN"/>
          </w:rPr>
          <w: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t>
        </w:r>
      </w:ins>
    </w:p>
    <w:p w:rsidR="002051B4" w:rsidRDefault="002051B4" w:rsidP="002051B4">
      <w:pPr>
        <w:widowControl w:val="0"/>
        <w:tabs>
          <w:tab w:val="clear" w:pos="1134"/>
          <w:tab w:val="clear" w:pos="1871"/>
          <w:tab w:val="clear" w:pos="2268"/>
          <w:tab w:val="left" w:pos="90"/>
        </w:tabs>
        <w:overflowPunct/>
        <w:spacing w:before="0"/>
        <w:textAlignment w:val="auto"/>
        <w:rPr>
          <w:ins w:id="2009" w:author="Romano Giovanni" w:date="2017-10-23T20:01:00Z"/>
          <w:rFonts w:eastAsia="SimSun"/>
          <w:color w:val="000000"/>
          <w:szCs w:val="24"/>
          <w:lang w:val="en-US" w:eastAsia="zh-CN"/>
        </w:rPr>
      </w:pPr>
      <w:ins w:id="2010" w:author="Romano Giovanni" w:date="2017-10-23T20:01:00Z">
        <w:r w:rsidRPr="00CF3217">
          <w:rPr>
            <w:rFonts w:eastAsia="SimSun"/>
            <w:color w:val="000000"/>
            <w:szCs w:val="24"/>
            <w:lang w:val="en-US" w:eastAsia="zh-CN"/>
          </w:rPr>
          <w:t>It includes the necessary function as adding an IM session to an ongoing CS call, adding a CS call to an ongoing IM session, supplementary services as they relate to CSICS and supporting capability exchange.</w:t>
        </w:r>
      </w:ins>
    </w:p>
    <w:p w:rsidR="009D18B0" w:rsidRPr="009D18B0" w:rsidRDefault="009D18B0" w:rsidP="009D18B0">
      <w:pPr>
        <w:pStyle w:val="Titolo5"/>
        <w:rPr>
          <w:ins w:id="2011" w:author="Romano Giovanni" w:date="2017-10-24T22:05:00Z"/>
          <w:rFonts w:eastAsia="SimSun"/>
          <w:bCs/>
          <w:color w:val="000000"/>
          <w:szCs w:val="24"/>
          <w:highlight w:val="yellow"/>
          <w:lang w:val="en-US" w:eastAsia="zh-CN"/>
        </w:rPr>
      </w:pPr>
      <w:ins w:id="2012" w:author="Romano Giovanni" w:date="2017-10-24T22:05:00Z">
        <w:r w:rsidRPr="009D18B0">
          <w:rPr>
            <w:rFonts w:eastAsia="SimSun"/>
            <w:bCs/>
            <w:color w:val="000000"/>
            <w:szCs w:val="24"/>
            <w:highlight w:val="yellow"/>
            <w:lang w:val="en-US" w:eastAsia="zh-CN"/>
          </w:rPr>
          <w:lastRenderedPageBreak/>
          <w:t>5.1.2.12.4.48</w:t>
        </w:r>
        <w:r w:rsidRPr="009D18B0">
          <w:rPr>
            <w:rFonts w:eastAsia="SimSun"/>
            <w:bCs/>
            <w:color w:val="000000"/>
            <w:szCs w:val="24"/>
            <w:highlight w:val="yellow"/>
            <w:lang w:val="en-US" w:eastAsia="zh-CN"/>
          </w:rPr>
          <w:tab/>
          <w:t>TS 24.281</w:t>
        </w:r>
      </w:ins>
    </w:p>
    <w:p w:rsidR="009D18B0" w:rsidRPr="009D18B0" w:rsidRDefault="009D18B0" w:rsidP="009D18B0">
      <w:pPr>
        <w:widowControl w:val="0"/>
        <w:tabs>
          <w:tab w:val="clear" w:pos="1134"/>
          <w:tab w:val="clear" w:pos="1871"/>
          <w:tab w:val="clear" w:pos="2268"/>
          <w:tab w:val="left" w:pos="90"/>
        </w:tabs>
        <w:overflowPunct/>
        <w:spacing w:before="91"/>
        <w:textAlignment w:val="auto"/>
        <w:rPr>
          <w:ins w:id="2013" w:author="Romano Giovanni" w:date="2017-10-24T22:05:00Z"/>
          <w:rFonts w:eastAsia="SimSun"/>
          <w:b/>
          <w:bCs/>
          <w:color w:val="000000"/>
          <w:szCs w:val="24"/>
          <w:highlight w:val="yellow"/>
          <w:lang w:val="en-US" w:eastAsia="zh-CN"/>
        </w:rPr>
      </w:pPr>
      <w:ins w:id="2014" w:author="Romano Giovanni" w:date="2017-10-24T22:05:00Z">
        <w:r w:rsidRPr="009D18B0">
          <w:rPr>
            <w:rFonts w:eastAsia="SimSun"/>
            <w:b/>
            <w:bCs/>
            <w:color w:val="000000"/>
            <w:szCs w:val="24"/>
            <w:highlight w:val="yellow"/>
            <w:lang w:val="en-US" w:eastAsia="zh-CN"/>
          </w:rPr>
          <w:t>Mission Critical Video (</w:t>
        </w:r>
        <w:proofErr w:type="spellStart"/>
        <w:r w:rsidRPr="009D18B0">
          <w:rPr>
            <w:rFonts w:eastAsia="SimSun"/>
            <w:b/>
            <w:bCs/>
            <w:color w:val="000000"/>
            <w:szCs w:val="24"/>
            <w:highlight w:val="yellow"/>
            <w:lang w:val="en-US" w:eastAsia="zh-CN"/>
          </w:rPr>
          <w:t>MCVideo</w:t>
        </w:r>
        <w:proofErr w:type="spellEnd"/>
        <w:r w:rsidRPr="009D18B0">
          <w:rPr>
            <w:rFonts w:eastAsia="SimSun"/>
            <w:b/>
            <w:bCs/>
            <w:color w:val="000000"/>
            <w:szCs w:val="24"/>
            <w:highlight w:val="yellow"/>
            <w:lang w:val="en-US" w:eastAsia="zh-CN"/>
          </w:rPr>
          <w:t xml:space="preserve">) </w:t>
        </w:r>
        <w:proofErr w:type="spellStart"/>
        <w:r w:rsidRPr="009D18B0">
          <w:rPr>
            <w:rFonts w:eastAsia="SimSun"/>
            <w:b/>
            <w:bCs/>
            <w:color w:val="000000"/>
            <w:szCs w:val="24"/>
            <w:highlight w:val="yellow"/>
            <w:lang w:val="en-US" w:eastAsia="zh-CN"/>
          </w:rPr>
          <w:t>signalling</w:t>
        </w:r>
        <w:proofErr w:type="spellEnd"/>
        <w:r w:rsidRPr="009D18B0">
          <w:rPr>
            <w:rFonts w:eastAsia="SimSun"/>
            <w:b/>
            <w:bCs/>
            <w:color w:val="000000"/>
            <w:szCs w:val="24"/>
            <w:highlight w:val="yellow"/>
            <w:lang w:val="en-US" w:eastAsia="zh-CN"/>
          </w:rPr>
          <w:t xml:space="preserve"> control; Protocol specification</w:t>
        </w:r>
      </w:ins>
    </w:p>
    <w:p w:rsidR="009D18B0" w:rsidRPr="009D18B0" w:rsidRDefault="009D18B0" w:rsidP="009D18B0">
      <w:pPr>
        <w:rPr>
          <w:ins w:id="2015" w:author="Romano Giovanni" w:date="2017-10-24T22:05:00Z"/>
          <w:rFonts w:eastAsia="SimSun"/>
          <w:color w:val="000000"/>
          <w:szCs w:val="24"/>
          <w:highlight w:val="yellow"/>
          <w:lang w:val="en-US" w:eastAsia="zh-CN"/>
        </w:rPr>
      </w:pPr>
      <w:ins w:id="2016" w:author="Romano Giovanni" w:date="2017-10-24T22:05:00Z">
        <w:r w:rsidRPr="009D18B0">
          <w:rPr>
            <w:rFonts w:eastAsia="SimSun"/>
            <w:color w:val="000000"/>
            <w:szCs w:val="24"/>
            <w:highlight w:val="yellow"/>
            <w:lang w:val="en-US" w:eastAsia="zh-CN"/>
          </w:rPr>
          <w:t xml:space="preserve">This document specifies the </w:t>
        </w:r>
        <w:proofErr w:type="spellStart"/>
        <w:r w:rsidRPr="009D18B0">
          <w:rPr>
            <w:rFonts w:eastAsia="SimSun"/>
            <w:color w:val="000000"/>
            <w:szCs w:val="24"/>
            <w:highlight w:val="yellow"/>
            <w:lang w:val="en-US" w:eastAsia="zh-CN"/>
          </w:rPr>
          <w:t>signalling</w:t>
        </w:r>
        <w:proofErr w:type="spellEnd"/>
        <w:r w:rsidRPr="009D18B0">
          <w:rPr>
            <w:rFonts w:eastAsia="SimSun"/>
            <w:color w:val="000000"/>
            <w:szCs w:val="24"/>
            <w:highlight w:val="yellow"/>
            <w:lang w:val="en-US" w:eastAsia="zh-CN"/>
          </w:rPr>
          <w:t xml:space="preserve"> control needed to support Mission Critical Video (</w:t>
        </w:r>
        <w:proofErr w:type="spellStart"/>
        <w:r w:rsidRPr="009D18B0">
          <w:rPr>
            <w:rFonts w:eastAsia="SimSun"/>
            <w:color w:val="000000"/>
            <w:szCs w:val="24"/>
            <w:highlight w:val="yellow"/>
            <w:lang w:val="en-US" w:eastAsia="zh-CN"/>
          </w:rPr>
          <w:t>MCVideo</w:t>
        </w:r>
        <w:proofErr w:type="spellEnd"/>
        <w:r w:rsidRPr="009D18B0">
          <w:rPr>
            <w:rFonts w:eastAsia="SimSun"/>
            <w:color w:val="000000"/>
            <w:szCs w:val="24"/>
            <w:highlight w:val="yellow"/>
            <w:lang w:val="en-US" w:eastAsia="zh-CN"/>
          </w:rPr>
          <w:t xml:space="preserve">) service. </w:t>
        </w:r>
      </w:ins>
    </w:p>
    <w:p w:rsidR="009D18B0" w:rsidRPr="009D18B0" w:rsidRDefault="009D18B0" w:rsidP="009D18B0">
      <w:pPr>
        <w:rPr>
          <w:ins w:id="2017" w:author="Romano Giovanni" w:date="2017-10-24T22:05:00Z"/>
          <w:rFonts w:eastAsia="SimSun"/>
          <w:color w:val="000000"/>
          <w:szCs w:val="24"/>
          <w:highlight w:val="yellow"/>
          <w:lang w:val="en-US" w:eastAsia="zh-CN"/>
        </w:rPr>
      </w:pPr>
      <w:ins w:id="2018" w:author="Romano Giovanni" w:date="2017-10-24T22:05:00Z">
        <w:r w:rsidRPr="009D18B0">
          <w:rPr>
            <w:rFonts w:eastAsia="SimSun"/>
            <w:color w:val="000000"/>
            <w:szCs w:val="24"/>
            <w:highlight w:val="yellow"/>
            <w:lang w:val="en-US" w:eastAsia="zh-CN"/>
          </w:rPr>
          <w:t xml:space="preserve">The </w:t>
        </w:r>
        <w:proofErr w:type="spellStart"/>
        <w:r w:rsidRPr="009D18B0">
          <w:rPr>
            <w:rFonts w:eastAsia="SimSun"/>
            <w:color w:val="000000"/>
            <w:szCs w:val="24"/>
            <w:highlight w:val="yellow"/>
            <w:lang w:val="en-US" w:eastAsia="zh-CN"/>
          </w:rPr>
          <w:t>MCVideo</w:t>
        </w:r>
        <w:proofErr w:type="spellEnd"/>
        <w:r w:rsidRPr="009D18B0">
          <w:rPr>
            <w:rFonts w:eastAsia="SimSun"/>
            <w:color w:val="000000"/>
            <w:szCs w:val="24"/>
            <w:highlight w:val="yellow"/>
            <w:lang w:val="en-US" w:eastAsia="zh-CN"/>
          </w:rPr>
          <w:t xml:space="preserve"> service and its associated media plane control protocols can be used for public safety applications and also for general commercial applications (e.g., utility companies and railways).</w:t>
        </w:r>
      </w:ins>
    </w:p>
    <w:p w:rsidR="009D18B0" w:rsidRPr="009D18B0" w:rsidRDefault="009D18B0" w:rsidP="009D18B0">
      <w:pPr>
        <w:rPr>
          <w:ins w:id="2019" w:author="Romano Giovanni" w:date="2017-10-24T22:05:00Z"/>
          <w:rFonts w:eastAsia="SimSun"/>
          <w:color w:val="000000"/>
          <w:szCs w:val="24"/>
          <w:highlight w:val="yellow"/>
          <w:lang w:val="en-US" w:eastAsia="zh-CN"/>
        </w:rPr>
      </w:pPr>
      <w:ins w:id="2020" w:author="Romano Giovanni" w:date="2017-10-24T22:05:00Z">
        <w:r w:rsidRPr="009D18B0">
          <w:rPr>
            <w:rFonts w:eastAsia="SimSun"/>
            <w:color w:val="000000"/>
            <w:szCs w:val="24"/>
            <w:highlight w:val="yellow"/>
            <w:lang w:val="en-US" w:eastAsia="zh-CN"/>
          </w:rPr>
          <w:t xml:space="preserve">This document is applicable to User Equipment (UE) supporting </w:t>
        </w:r>
        <w:proofErr w:type="spellStart"/>
        <w:r w:rsidRPr="009D18B0">
          <w:rPr>
            <w:rFonts w:eastAsia="SimSun"/>
            <w:color w:val="000000"/>
            <w:szCs w:val="24"/>
            <w:highlight w:val="yellow"/>
            <w:lang w:val="en-US" w:eastAsia="zh-CN"/>
          </w:rPr>
          <w:t>MCVideo</w:t>
        </w:r>
        <w:proofErr w:type="spellEnd"/>
        <w:r w:rsidRPr="009D18B0">
          <w:rPr>
            <w:rFonts w:eastAsia="SimSun"/>
            <w:color w:val="000000"/>
            <w:szCs w:val="24"/>
            <w:highlight w:val="yellow"/>
            <w:lang w:val="en-US" w:eastAsia="zh-CN"/>
          </w:rPr>
          <w:t xml:space="preserve"> client, and </w:t>
        </w:r>
        <w:proofErr w:type="spellStart"/>
        <w:r w:rsidRPr="009D18B0">
          <w:rPr>
            <w:rFonts w:eastAsia="SimSun"/>
            <w:color w:val="000000"/>
            <w:szCs w:val="24"/>
            <w:highlight w:val="yellow"/>
            <w:lang w:val="en-US" w:eastAsia="zh-CN"/>
          </w:rPr>
          <w:t>MCVideo</w:t>
        </w:r>
        <w:proofErr w:type="spellEnd"/>
        <w:r w:rsidRPr="009D18B0">
          <w:rPr>
            <w:rFonts w:eastAsia="SimSun"/>
            <w:color w:val="000000"/>
            <w:szCs w:val="24"/>
            <w:highlight w:val="yellow"/>
            <w:lang w:val="en-US" w:eastAsia="zh-CN"/>
          </w:rPr>
          <w:t xml:space="preserve"> server.</w:t>
        </w:r>
      </w:ins>
    </w:p>
    <w:p w:rsidR="009D18B0" w:rsidRPr="009D18B0" w:rsidRDefault="009D18B0" w:rsidP="009D18B0">
      <w:pPr>
        <w:pStyle w:val="Titolo5"/>
        <w:rPr>
          <w:ins w:id="2021" w:author="Romano Giovanni" w:date="2017-10-24T22:05:00Z"/>
          <w:rFonts w:eastAsia="SimSun"/>
          <w:bCs/>
          <w:color w:val="000000"/>
          <w:szCs w:val="24"/>
          <w:highlight w:val="yellow"/>
          <w:lang w:val="en-US" w:eastAsia="zh-CN"/>
        </w:rPr>
      </w:pPr>
      <w:ins w:id="2022" w:author="Romano Giovanni" w:date="2017-10-24T22:05:00Z">
        <w:r w:rsidRPr="009D18B0">
          <w:rPr>
            <w:rFonts w:eastAsia="SimSun"/>
            <w:bCs/>
            <w:color w:val="000000"/>
            <w:szCs w:val="24"/>
            <w:highlight w:val="yellow"/>
            <w:lang w:val="en-US" w:eastAsia="zh-CN"/>
          </w:rPr>
          <w:t>5.1.2.12.4.49</w:t>
        </w:r>
        <w:r w:rsidRPr="009D18B0">
          <w:rPr>
            <w:rFonts w:eastAsia="SimSun"/>
            <w:bCs/>
            <w:color w:val="000000"/>
            <w:szCs w:val="24"/>
            <w:highlight w:val="yellow"/>
            <w:lang w:val="en-US" w:eastAsia="zh-CN"/>
          </w:rPr>
          <w:tab/>
          <w:t>TS 24.282</w:t>
        </w:r>
      </w:ins>
    </w:p>
    <w:p w:rsidR="009D18B0" w:rsidRPr="009D18B0" w:rsidRDefault="009D18B0" w:rsidP="009D18B0">
      <w:pPr>
        <w:widowControl w:val="0"/>
        <w:tabs>
          <w:tab w:val="clear" w:pos="1134"/>
          <w:tab w:val="clear" w:pos="1871"/>
          <w:tab w:val="clear" w:pos="2268"/>
          <w:tab w:val="left" w:pos="90"/>
        </w:tabs>
        <w:overflowPunct/>
        <w:spacing w:before="91"/>
        <w:textAlignment w:val="auto"/>
        <w:rPr>
          <w:ins w:id="2023" w:author="Romano Giovanni" w:date="2017-10-24T22:05:00Z"/>
          <w:rFonts w:eastAsia="SimSun"/>
          <w:b/>
          <w:bCs/>
          <w:color w:val="000000"/>
          <w:szCs w:val="24"/>
          <w:highlight w:val="yellow"/>
          <w:lang w:val="en-US" w:eastAsia="zh-CN"/>
        </w:rPr>
      </w:pPr>
      <w:ins w:id="2024" w:author="Romano Giovanni" w:date="2017-10-24T22:05:00Z">
        <w:r w:rsidRPr="009D18B0">
          <w:rPr>
            <w:rFonts w:eastAsia="SimSun"/>
            <w:b/>
            <w:bCs/>
            <w:color w:val="000000"/>
            <w:szCs w:val="24"/>
            <w:highlight w:val="yellow"/>
            <w:lang w:val="en-US" w:eastAsia="zh-CN"/>
          </w:rPr>
          <w:t>Mission Critical Data (</w:t>
        </w:r>
        <w:proofErr w:type="spellStart"/>
        <w:r w:rsidRPr="009D18B0">
          <w:rPr>
            <w:rFonts w:eastAsia="SimSun"/>
            <w:b/>
            <w:bCs/>
            <w:color w:val="000000"/>
            <w:szCs w:val="24"/>
            <w:highlight w:val="yellow"/>
            <w:lang w:val="en-US" w:eastAsia="zh-CN"/>
          </w:rPr>
          <w:t>MCData</w:t>
        </w:r>
        <w:proofErr w:type="spellEnd"/>
        <w:r w:rsidRPr="009D18B0">
          <w:rPr>
            <w:rFonts w:eastAsia="SimSun"/>
            <w:b/>
            <w:bCs/>
            <w:color w:val="000000"/>
            <w:szCs w:val="24"/>
            <w:highlight w:val="yellow"/>
            <w:lang w:val="en-US" w:eastAsia="zh-CN"/>
          </w:rPr>
          <w:t xml:space="preserve">) </w:t>
        </w:r>
        <w:proofErr w:type="spellStart"/>
        <w:r w:rsidRPr="009D18B0">
          <w:rPr>
            <w:rFonts w:eastAsia="SimSun"/>
            <w:b/>
            <w:bCs/>
            <w:color w:val="000000"/>
            <w:szCs w:val="24"/>
            <w:highlight w:val="yellow"/>
            <w:lang w:val="en-US" w:eastAsia="zh-CN"/>
          </w:rPr>
          <w:t>signalling</w:t>
        </w:r>
        <w:proofErr w:type="spellEnd"/>
        <w:r w:rsidRPr="009D18B0">
          <w:rPr>
            <w:rFonts w:eastAsia="SimSun"/>
            <w:b/>
            <w:bCs/>
            <w:color w:val="000000"/>
            <w:szCs w:val="24"/>
            <w:highlight w:val="yellow"/>
            <w:lang w:val="en-US" w:eastAsia="zh-CN"/>
          </w:rPr>
          <w:t xml:space="preserve"> control; Protocol specification</w:t>
        </w:r>
      </w:ins>
    </w:p>
    <w:p w:rsidR="009D18B0" w:rsidRPr="009D18B0" w:rsidRDefault="009D18B0" w:rsidP="009D18B0">
      <w:pPr>
        <w:rPr>
          <w:ins w:id="2025" w:author="Romano Giovanni" w:date="2017-10-24T22:05:00Z"/>
          <w:rFonts w:eastAsia="SimSun"/>
          <w:color w:val="000000"/>
          <w:szCs w:val="24"/>
          <w:highlight w:val="yellow"/>
          <w:lang w:val="en-US" w:eastAsia="zh-CN"/>
        </w:rPr>
      </w:pPr>
      <w:ins w:id="2026" w:author="Romano Giovanni" w:date="2017-10-24T22:05:00Z">
        <w:r w:rsidRPr="009D18B0">
          <w:rPr>
            <w:rFonts w:eastAsia="SimSun"/>
            <w:color w:val="000000"/>
            <w:szCs w:val="24"/>
            <w:highlight w:val="yellow"/>
            <w:lang w:val="en-US" w:eastAsia="zh-CN"/>
          </w:rPr>
          <w:t xml:space="preserve">This document specifies the </w:t>
        </w:r>
        <w:proofErr w:type="spellStart"/>
        <w:r w:rsidRPr="009D18B0">
          <w:rPr>
            <w:rFonts w:eastAsia="SimSun"/>
            <w:color w:val="000000"/>
            <w:szCs w:val="24"/>
            <w:highlight w:val="yellow"/>
            <w:lang w:val="en-US" w:eastAsia="zh-CN"/>
          </w:rPr>
          <w:t>signalling</w:t>
        </w:r>
        <w:proofErr w:type="spellEnd"/>
        <w:r w:rsidRPr="009D18B0">
          <w:rPr>
            <w:rFonts w:eastAsia="SimSun"/>
            <w:color w:val="000000"/>
            <w:szCs w:val="24"/>
            <w:highlight w:val="yellow"/>
            <w:lang w:val="en-US" w:eastAsia="zh-CN"/>
          </w:rPr>
          <w:t xml:space="preserve"> control protocols needed to support Mission Critical Data (</w:t>
        </w:r>
        <w:proofErr w:type="spellStart"/>
        <w:r w:rsidRPr="009D18B0">
          <w:rPr>
            <w:rFonts w:eastAsia="SimSun"/>
            <w:color w:val="000000"/>
            <w:szCs w:val="24"/>
            <w:highlight w:val="yellow"/>
            <w:lang w:val="en-US" w:eastAsia="zh-CN"/>
          </w:rPr>
          <w:t>MCData</w:t>
        </w:r>
        <w:proofErr w:type="spellEnd"/>
        <w:r w:rsidRPr="009D18B0">
          <w:rPr>
            <w:rFonts w:eastAsia="SimSun"/>
            <w:color w:val="000000"/>
            <w:szCs w:val="24"/>
            <w:highlight w:val="yellow"/>
            <w:lang w:val="en-US" w:eastAsia="zh-CN"/>
          </w:rPr>
          <w:t>) communications as specified by 3GPP TS 23.282. This document specifies both on-network and off-network protocols.</w:t>
        </w:r>
      </w:ins>
    </w:p>
    <w:p w:rsidR="009D18B0" w:rsidRPr="009D18B0" w:rsidRDefault="009D18B0" w:rsidP="009D18B0">
      <w:pPr>
        <w:rPr>
          <w:ins w:id="2027" w:author="Romano Giovanni" w:date="2017-10-24T22:05:00Z"/>
          <w:rFonts w:eastAsia="SimSun"/>
          <w:color w:val="000000"/>
          <w:szCs w:val="24"/>
          <w:highlight w:val="yellow"/>
          <w:lang w:val="en-US" w:eastAsia="zh-CN"/>
        </w:rPr>
      </w:pPr>
      <w:ins w:id="2028" w:author="Romano Giovanni" w:date="2017-10-24T22:05:00Z">
        <w:r w:rsidRPr="009D18B0">
          <w:rPr>
            <w:rFonts w:eastAsia="SimSun"/>
            <w:color w:val="000000"/>
            <w:szCs w:val="24"/>
            <w:highlight w:val="yellow"/>
            <w:lang w:val="en-US" w:eastAsia="zh-CN"/>
          </w:rPr>
          <w:t xml:space="preserve">This document </w:t>
        </w:r>
        <w:proofErr w:type="spellStart"/>
        <w:r w:rsidRPr="009D18B0">
          <w:rPr>
            <w:rFonts w:eastAsia="SimSun"/>
            <w:color w:val="000000"/>
            <w:szCs w:val="24"/>
            <w:highlight w:val="yellow"/>
            <w:lang w:val="en-US" w:eastAsia="zh-CN"/>
          </w:rPr>
          <w:t>utilises</w:t>
        </w:r>
        <w:proofErr w:type="spellEnd"/>
        <w:r w:rsidRPr="009D18B0">
          <w:rPr>
            <w:rFonts w:eastAsia="SimSun"/>
            <w:color w:val="000000"/>
            <w:szCs w:val="24"/>
            <w:highlight w:val="yellow"/>
            <w:lang w:val="en-US" w:eastAsia="zh-CN"/>
          </w:rPr>
          <w:t xml:space="preserve"> the common functional architecture to support mission critical services as specified in 3GPP TS 23.280, in support of </w:t>
        </w:r>
        <w:proofErr w:type="spellStart"/>
        <w:r w:rsidRPr="009D18B0">
          <w:rPr>
            <w:rFonts w:eastAsia="SimSun"/>
            <w:color w:val="000000"/>
            <w:szCs w:val="24"/>
            <w:highlight w:val="yellow"/>
            <w:lang w:val="en-US" w:eastAsia="zh-CN"/>
          </w:rPr>
          <w:t>MCData</w:t>
        </w:r>
        <w:proofErr w:type="spellEnd"/>
        <w:r w:rsidRPr="009D18B0">
          <w:rPr>
            <w:rFonts w:eastAsia="SimSun"/>
            <w:color w:val="000000"/>
            <w:szCs w:val="24"/>
            <w:highlight w:val="yellow"/>
            <w:lang w:val="en-US" w:eastAsia="zh-CN"/>
          </w:rPr>
          <w:t xml:space="preserve"> communications.</w:t>
        </w:r>
      </w:ins>
    </w:p>
    <w:p w:rsidR="009D18B0" w:rsidRPr="009D18B0" w:rsidRDefault="009D18B0" w:rsidP="009D18B0">
      <w:pPr>
        <w:rPr>
          <w:ins w:id="2029" w:author="Romano Giovanni" w:date="2017-10-24T22:05:00Z"/>
          <w:rFonts w:eastAsia="SimSun"/>
          <w:color w:val="000000"/>
          <w:szCs w:val="24"/>
          <w:highlight w:val="yellow"/>
          <w:lang w:val="en-US" w:eastAsia="zh-CN"/>
        </w:rPr>
      </w:pPr>
      <w:ins w:id="2030" w:author="Romano Giovanni" w:date="2017-10-24T22:05:00Z">
        <w:r w:rsidRPr="009D18B0">
          <w:rPr>
            <w:rFonts w:eastAsia="SimSun"/>
            <w:color w:val="000000"/>
            <w:szCs w:val="24"/>
            <w:highlight w:val="yellow"/>
            <w:lang w:val="en-US" w:eastAsia="zh-CN"/>
          </w:rPr>
          <w:t xml:space="preserve">The </w:t>
        </w:r>
        <w:proofErr w:type="spellStart"/>
        <w:r w:rsidRPr="009D18B0">
          <w:rPr>
            <w:rFonts w:eastAsia="SimSun"/>
            <w:color w:val="000000"/>
            <w:szCs w:val="24"/>
            <w:highlight w:val="yellow"/>
            <w:lang w:val="en-US" w:eastAsia="zh-CN"/>
          </w:rPr>
          <w:t>MCData</w:t>
        </w:r>
        <w:proofErr w:type="spellEnd"/>
        <w:r w:rsidRPr="009D18B0">
          <w:rPr>
            <w:rFonts w:eastAsia="SimSun"/>
            <w:color w:val="000000"/>
            <w:szCs w:val="24"/>
            <w:highlight w:val="yellow"/>
            <w:lang w:val="en-US" w:eastAsia="zh-CN"/>
          </w:rPr>
          <w:t xml:space="preserve"> service can be used for public safety applications and also for general commercial applications e.g. utility companies and railways.</w:t>
        </w:r>
      </w:ins>
    </w:p>
    <w:p w:rsidR="009D18B0" w:rsidRPr="009D18B0" w:rsidRDefault="009D18B0" w:rsidP="009D18B0">
      <w:pPr>
        <w:rPr>
          <w:ins w:id="2031" w:author="Romano Giovanni" w:date="2017-10-24T22:05:00Z"/>
          <w:rFonts w:eastAsia="SimSun"/>
          <w:color w:val="000000"/>
          <w:szCs w:val="24"/>
          <w:lang w:val="en-US" w:eastAsia="zh-CN"/>
        </w:rPr>
      </w:pPr>
      <w:ins w:id="2032" w:author="Romano Giovanni" w:date="2017-10-24T22:05:00Z">
        <w:r w:rsidRPr="009D18B0">
          <w:rPr>
            <w:rFonts w:eastAsia="SimSun"/>
            <w:color w:val="000000"/>
            <w:szCs w:val="24"/>
            <w:highlight w:val="yellow"/>
            <w:lang w:val="en-US" w:eastAsia="zh-CN"/>
          </w:rPr>
          <w:t xml:space="preserve">This document is applicable to User Equipment (UE) supporting the </w:t>
        </w:r>
        <w:proofErr w:type="spellStart"/>
        <w:r w:rsidRPr="009D18B0">
          <w:rPr>
            <w:rFonts w:eastAsia="SimSun"/>
            <w:color w:val="000000"/>
            <w:szCs w:val="24"/>
            <w:highlight w:val="yellow"/>
            <w:lang w:val="en-US" w:eastAsia="zh-CN"/>
          </w:rPr>
          <w:t>MCData</w:t>
        </w:r>
        <w:proofErr w:type="spellEnd"/>
        <w:r w:rsidRPr="009D18B0">
          <w:rPr>
            <w:rFonts w:eastAsia="SimSun"/>
            <w:color w:val="000000"/>
            <w:szCs w:val="24"/>
            <w:highlight w:val="yellow"/>
            <w:lang w:val="en-US" w:eastAsia="zh-CN"/>
          </w:rPr>
          <w:t xml:space="preserve"> client functionality, and to application servers supporting the </w:t>
        </w:r>
        <w:proofErr w:type="spellStart"/>
        <w:r w:rsidRPr="009D18B0">
          <w:rPr>
            <w:rFonts w:eastAsia="SimSun"/>
            <w:color w:val="000000"/>
            <w:szCs w:val="24"/>
            <w:highlight w:val="yellow"/>
            <w:lang w:val="en-US" w:eastAsia="zh-CN"/>
          </w:rPr>
          <w:t>MCData</w:t>
        </w:r>
        <w:proofErr w:type="spellEnd"/>
        <w:r w:rsidRPr="009D18B0">
          <w:rPr>
            <w:rFonts w:eastAsia="SimSun"/>
            <w:color w:val="000000"/>
            <w:szCs w:val="24"/>
            <w:highlight w:val="yellow"/>
            <w:lang w:val="en-US" w:eastAsia="zh-CN"/>
          </w:rPr>
          <w:t xml:space="preserve"> server functionality.</w:t>
        </w:r>
      </w:ins>
    </w:p>
    <w:p w:rsidR="002051B4" w:rsidRPr="002D5C5B" w:rsidRDefault="002051B4" w:rsidP="002051B4">
      <w:pPr>
        <w:pStyle w:val="Titolo5"/>
        <w:rPr>
          <w:ins w:id="2033" w:author="Romano Giovanni" w:date="2017-10-23T20:01:00Z"/>
          <w:rFonts w:eastAsia="SimSun"/>
          <w:bCs/>
          <w:color w:val="000000"/>
          <w:szCs w:val="24"/>
          <w:lang w:val="en-US" w:eastAsia="zh-CN"/>
        </w:rPr>
      </w:pPr>
      <w:ins w:id="2034" w:author="Romano Giovanni" w:date="2017-10-23T20:01:00Z">
        <w:r w:rsidRPr="00CF3217">
          <w:rPr>
            <w:rFonts w:eastAsia="SimSun"/>
            <w:bCs/>
            <w:color w:val="000000"/>
            <w:szCs w:val="24"/>
            <w:lang w:val="en-US" w:eastAsia="zh-CN"/>
          </w:rPr>
          <w:t>5.1.2.</w:t>
        </w:r>
      </w:ins>
      <w:ins w:id="2035" w:author="Romano Giovanni" w:date="2017-10-23T20:44:00Z">
        <w:r w:rsidR="00E64DB4">
          <w:rPr>
            <w:rFonts w:eastAsia="SimSun"/>
            <w:bCs/>
            <w:color w:val="000000"/>
            <w:szCs w:val="24"/>
            <w:lang w:val="en-US" w:eastAsia="zh-CN"/>
          </w:rPr>
          <w:t>12.4.</w:t>
        </w:r>
      </w:ins>
      <w:ins w:id="2036" w:author="Romano Giovanni" w:date="2017-10-24T22:05:00Z">
        <w:r w:rsidR="009D18B0">
          <w:rPr>
            <w:rFonts w:eastAsia="SimSun"/>
            <w:bCs/>
            <w:color w:val="000000"/>
            <w:szCs w:val="24"/>
            <w:lang w:val="en-US" w:eastAsia="zh-CN"/>
          </w:rPr>
          <w:t>50</w:t>
        </w:r>
      </w:ins>
      <w:ins w:id="2037" w:author="Romano Giovanni" w:date="2017-10-23T20:01:00Z">
        <w:r w:rsidRPr="00CF3217">
          <w:rPr>
            <w:rFonts w:eastAsia="SimSun"/>
            <w:bCs/>
            <w:color w:val="000000"/>
            <w:szCs w:val="24"/>
            <w:lang w:val="en-US" w:eastAsia="zh-CN"/>
          </w:rPr>
          <w:tab/>
          <w:t>TS 24.285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38" w:author="Romano Giovanni" w:date="2017-10-23T20:01:00Z"/>
          <w:rFonts w:eastAsia="SimSun"/>
          <w:b/>
          <w:bCs/>
          <w:color w:val="000000"/>
          <w:sz w:val="30"/>
          <w:szCs w:val="30"/>
          <w:lang w:val="en-US" w:eastAsia="zh-CN"/>
        </w:rPr>
      </w:pPr>
      <w:ins w:id="2039" w:author="Romano Giovanni" w:date="2017-10-23T20:01:00Z">
        <w:r w:rsidRPr="00CF3217">
          <w:rPr>
            <w:rFonts w:eastAsia="SimSun"/>
            <w:b/>
            <w:bCs/>
            <w:color w:val="000000"/>
            <w:szCs w:val="24"/>
            <w:lang w:val="en-US" w:eastAsia="zh-CN"/>
          </w:rPr>
          <w:t>Allowed Closed Subscriber Group (CSG) list; Management Object (MO)</w:t>
        </w:r>
      </w:ins>
    </w:p>
    <w:p w:rsidR="002051B4" w:rsidRDefault="002051B4" w:rsidP="002051B4">
      <w:pPr>
        <w:widowControl w:val="0"/>
        <w:tabs>
          <w:tab w:val="clear" w:pos="1134"/>
          <w:tab w:val="clear" w:pos="1871"/>
          <w:tab w:val="clear" w:pos="2268"/>
          <w:tab w:val="left" w:pos="90"/>
        </w:tabs>
        <w:overflowPunct/>
        <w:textAlignment w:val="auto"/>
        <w:rPr>
          <w:ins w:id="2040" w:author="Romano Giovanni" w:date="2017-10-23T20:01:00Z"/>
          <w:rFonts w:eastAsia="SimSun"/>
          <w:color w:val="000000"/>
          <w:szCs w:val="24"/>
          <w:lang w:val="en-US" w:eastAsia="zh-CN"/>
        </w:rPr>
      </w:pPr>
      <w:ins w:id="2041" w:author="Romano Giovanni" w:date="2017-10-23T20:01:00Z">
        <w:r w:rsidRPr="00CF3217">
          <w:rPr>
            <w:rFonts w:eastAsia="SimSun"/>
            <w:color w:val="000000"/>
            <w:szCs w:val="24"/>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ins>
    </w:p>
    <w:p w:rsidR="002051B4" w:rsidRPr="002D5C5B" w:rsidRDefault="002051B4" w:rsidP="002051B4">
      <w:pPr>
        <w:pStyle w:val="Titolo5"/>
        <w:rPr>
          <w:ins w:id="2042" w:author="Romano Giovanni" w:date="2017-10-23T20:01:00Z"/>
          <w:rFonts w:eastAsia="SimSun"/>
          <w:bCs/>
          <w:color w:val="000000"/>
          <w:szCs w:val="24"/>
          <w:lang w:val="en-US" w:eastAsia="zh-CN"/>
        </w:rPr>
      </w:pPr>
      <w:ins w:id="2043" w:author="Romano Giovanni" w:date="2017-10-23T20:01:00Z">
        <w:r w:rsidRPr="00CF3217">
          <w:rPr>
            <w:rFonts w:eastAsia="SimSun"/>
            <w:bCs/>
            <w:color w:val="000000"/>
            <w:szCs w:val="24"/>
            <w:lang w:val="en-US" w:eastAsia="zh-CN"/>
          </w:rPr>
          <w:t>5.1.2.</w:t>
        </w:r>
      </w:ins>
      <w:ins w:id="2044" w:author="Romano Giovanni" w:date="2017-10-23T20:44:00Z">
        <w:r w:rsidR="00E64DB4">
          <w:rPr>
            <w:rFonts w:eastAsia="SimSun"/>
            <w:bCs/>
            <w:color w:val="000000"/>
            <w:szCs w:val="24"/>
            <w:lang w:val="en-US" w:eastAsia="zh-CN"/>
          </w:rPr>
          <w:t>12.4.</w:t>
        </w:r>
      </w:ins>
      <w:ins w:id="2045" w:author="Romano Giovanni" w:date="2017-10-24T22:05:00Z">
        <w:r w:rsidR="009D18B0">
          <w:rPr>
            <w:rFonts w:eastAsia="SimSun"/>
            <w:bCs/>
            <w:color w:val="000000"/>
            <w:szCs w:val="24"/>
            <w:lang w:val="en-US" w:eastAsia="zh-CN"/>
          </w:rPr>
          <w:t>51</w:t>
        </w:r>
      </w:ins>
      <w:ins w:id="2046" w:author="Romano Giovanni" w:date="2017-10-23T20:01:00Z">
        <w:r w:rsidRPr="00CF3217">
          <w:rPr>
            <w:rFonts w:eastAsia="SimSun"/>
            <w:bCs/>
            <w:color w:val="000000"/>
            <w:szCs w:val="24"/>
            <w:lang w:val="en-US" w:eastAsia="zh-CN"/>
          </w:rPr>
          <w:tab/>
          <w:t>TS 24.286</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47" w:author="Romano Giovanni" w:date="2017-10-23T20:01:00Z"/>
          <w:rFonts w:eastAsia="SimSun"/>
          <w:b/>
          <w:bCs/>
          <w:color w:val="000000"/>
          <w:sz w:val="30"/>
          <w:szCs w:val="30"/>
          <w:lang w:val="en-US" w:eastAsia="zh-CN"/>
        </w:rPr>
      </w:pPr>
      <w:ins w:id="2048" w:author="Romano Giovanni" w:date="2017-10-23T20:01:00Z">
        <w:r w:rsidRPr="00CF3217">
          <w:rPr>
            <w:rFonts w:eastAsia="SimSun"/>
            <w:b/>
            <w:bCs/>
            <w:color w:val="000000"/>
            <w:szCs w:val="24"/>
            <w:lang w:val="en-US" w:eastAsia="zh-CN"/>
          </w:rPr>
          <w:t>IP Multimedia (IM) Core Network (CN) subsystem Centralized Services (ICS); Management Object (MO)</w:t>
        </w:r>
      </w:ins>
    </w:p>
    <w:p w:rsidR="002051B4" w:rsidRDefault="002051B4" w:rsidP="002051B4">
      <w:pPr>
        <w:widowControl w:val="0"/>
        <w:tabs>
          <w:tab w:val="clear" w:pos="1134"/>
          <w:tab w:val="clear" w:pos="1871"/>
          <w:tab w:val="clear" w:pos="2268"/>
          <w:tab w:val="left" w:pos="90"/>
        </w:tabs>
        <w:overflowPunct/>
        <w:spacing w:before="0"/>
        <w:textAlignment w:val="auto"/>
        <w:rPr>
          <w:ins w:id="2049" w:author="Romano Giovanni" w:date="2017-10-23T20:01:00Z"/>
          <w:rFonts w:eastAsia="SimSun"/>
          <w:color w:val="000000"/>
          <w:szCs w:val="24"/>
          <w:lang w:val="en-US" w:eastAsia="zh-CN"/>
        </w:rPr>
      </w:pPr>
      <w:ins w:id="2050" w:author="Romano Giovanni" w:date="2017-10-23T20:01:00Z">
        <w:r w:rsidRPr="00CF3217">
          <w:rPr>
            <w:rFonts w:eastAsia="SimSun"/>
            <w:color w:val="000000"/>
            <w:szCs w:val="24"/>
            <w:lang w:val="en-US" w:eastAsia="zh-CN"/>
          </w:rPr>
          <w:t xml:space="preserve">This document defines the IMS </w:t>
        </w:r>
        <w:proofErr w:type="spellStart"/>
        <w:r w:rsidRPr="00CF3217">
          <w:rPr>
            <w:rFonts w:eastAsia="SimSun"/>
            <w:color w:val="000000"/>
            <w:szCs w:val="24"/>
            <w:lang w:val="en-US" w:eastAsia="zh-CN"/>
          </w:rPr>
          <w:t>Centralised</w:t>
        </w:r>
        <w:proofErr w:type="spellEnd"/>
        <w:r w:rsidRPr="00CF3217">
          <w:rPr>
            <w:rFonts w:eastAsia="SimSun"/>
            <w:color w:val="000000"/>
            <w:szCs w:val="24"/>
            <w:lang w:val="en-US" w:eastAsia="zh-CN"/>
          </w:rPr>
          <w:t xml:space="preserve"> Services Management Object (MO). The management object is compatible with OMA Device Management </w:t>
        </w:r>
        <w:r w:rsidRPr="00CF3217">
          <w:rPr>
            <w:rFonts w:eastAsia="SimSun"/>
            <w:color w:val="000000"/>
            <w:szCs w:val="24"/>
            <w:lang w:val="en-US" w:eastAsia="zh-CN"/>
          </w:rPr>
          <w:lastRenderedPageBreak/>
          <w:t xml:space="preserve">protocol specifications, version 1.2 and upwards, and is defined using the OMA DM Device Description Framework as described in the Enabler Release Definition OMA-ERELD _DM-V1_2. The IMS </w:t>
        </w:r>
        <w:proofErr w:type="spellStart"/>
        <w:r w:rsidRPr="00CF3217">
          <w:rPr>
            <w:rFonts w:eastAsia="SimSun"/>
            <w:color w:val="000000"/>
            <w:szCs w:val="24"/>
            <w:lang w:val="en-US" w:eastAsia="zh-CN"/>
          </w:rPr>
          <w:t>Centralised</w:t>
        </w:r>
        <w:proofErr w:type="spellEnd"/>
        <w:r w:rsidRPr="00CF3217">
          <w:rPr>
            <w:rFonts w:eastAsia="SimSun"/>
            <w:color w:val="000000"/>
            <w:szCs w:val="24"/>
            <w:lang w:val="en-US" w:eastAsia="zh-CN"/>
          </w:rPr>
          <w:t xml:space="preserve"> Services Management Object consists of relevant parameters that can be managed for ICS.</w:t>
        </w:r>
      </w:ins>
    </w:p>
    <w:p w:rsidR="002051B4" w:rsidRPr="002D5C5B" w:rsidRDefault="002051B4" w:rsidP="002051B4">
      <w:pPr>
        <w:pStyle w:val="Titolo5"/>
        <w:rPr>
          <w:ins w:id="2051" w:author="Romano Giovanni" w:date="2017-10-23T20:01:00Z"/>
          <w:rFonts w:eastAsia="SimSun"/>
          <w:bCs/>
          <w:color w:val="000000"/>
          <w:szCs w:val="24"/>
          <w:lang w:val="en-US" w:eastAsia="zh-CN"/>
        </w:rPr>
      </w:pPr>
      <w:ins w:id="2052" w:author="Romano Giovanni" w:date="2017-10-23T20:01:00Z">
        <w:r w:rsidRPr="00CF3217">
          <w:rPr>
            <w:rFonts w:eastAsia="SimSun"/>
            <w:bCs/>
            <w:color w:val="000000"/>
            <w:szCs w:val="24"/>
            <w:lang w:val="en-US" w:eastAsia="zh-CN"/>
          </w:rPr>
          <w:t>5.1.2.</w:t>
        </w:r>
      </w:ins>
      <w:ins w:id="2053" w:author="Romano Giovanni" w:date="2017-10-23T20:44:00Z">
        <w:r w:rsidR="00E64DB4">
          <w:rPr>
            <w:rFonts w:eastAsia="SimSun"/>
            <w:bCs/>
            <w:color w:val="000000"/>
            <w:szCs w:val="24"/>
            <w:lang w:val="en-US" w:eastAsia="zh-CN"/>
          </w:rPr>
          <w:t>12.4.</w:t>
        </w:r>
      </w:ins>
      <w:ins w:id="2054" w:author="Romano Giovanni" w:date="2017-10-24T22:05:00Z">
        <w:r w:rsidR="009D18B0">
          <w:rPr>
            <w:rFonts w:eastAsia="SimSun"/>
            <w:bCs/>
            <w:color w:val="000000"/>
            <w:szCs w:val="24"/>
            <w:lang w:val="en-US" w:eastAsia="zh-CN"/>
          </w:rPr>
          <w:t>52</w:t>
        </w:r>
      </w:ins>
      <w:ins w:id="2055" w:author="Romano Giovanni" w:date="2017-10-23T20:01:00Z">
        <w:r w:rsidRPr="00CF3217">
          <w:rPr>
            <w:rFonts w:eastAsia="SimSun"/>
            <w:bCs/>
            <w:color w:val="000000"/>
            <w:szCs w:val="24"/>
            <w:lang w:val="en-US" w:eastAsia="zh-CN"/>
          </w:rPr>
          <w:tab/>
          <w:t>TS 24.292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56" w:author="Romano Giovanni" w:date="2017-10-23T20:01:00Z"/>
          <w:rFonts w:eastAsia="SimSun"/>
          <w:b/>
          <w:bCs/>
          <w:color w:val="000000"/>
          <w:sz w:val="30"/>
          <w:szCs w:val="30"/>
          <w:lang w:val="en-US" w:eastAsia="zh-CN"/>
        </w:rPr>
      </w:pPr>
      <w:ins w:id="2057" w:author="Romano Giovanni" w:date="2017-10-23T20:01:00Z">
        <w:r w:rsidRPr="00CF3217">
          <w:rPr>
            <w:rFonts w:eastAsia="SimSun"/>
            <w:b/>
            <w:bCs/>
            <w:color w:val="000000"/>
            <w:szCs w:val="24"/>
            <w:lang w:val="en-US" w:eastAsia="zh-CN"/>
          </w:rPr>
          <w:t>IP Multimedia (IM) Core Network (CN) subsystem Centralized Services (ICS); Stage 3</w:t>
        </w:r>
      </w:ins>
    </w:p>
    <w:p w:rsidR="002051B4" w:rsidRDefault="002051B4" w:rsidP="002051B4">
      <w:pPr>
        <w:widowControl w:val="0"/>
        <w:tabs>
          <w:tab w:val="clear" w:pos="1134"/>
          <w:tab w:val="clear" w:pos="1871"/>
          <w:tab w:val="clear" w:pos="2268"/>
          <w:tab w:val="left" w:pos="90"/>
        </w:tabs>
        <w:overflowPunct/>
        <w:spacing w:before="0"/>
        <w:textAlignment w:val="auto"/>
        <w:rPr>
          <w:ins w:id="2058" w:author="Romano Giovanni" w:date="2017-10-23T20:01:00Z"/>
          <w:rFonts w:eastAsia="SimSun"/>
          <w:color w:val="000000"/>
          <w:szCs w:val="24"/>
          <w:lang w:val="en-US" w:eastAsia="zh-CN"/>
        </w:rPr>
      </w:pPr>
      <w:ins w:id="2059" w:author="Romano Giovanni" w:date="2017-10-23T20:01:00Z">
        <w:r w:rsidRPr="00CF3217">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ins>
    </w:p>
    <w:p w:rsidR="002051B4" w:rsidRPr="002D5C5B" w:rsidRDefault="002051B4" w:rsidP="002051B4">
      <w:pPr>
        <w:pStyle w:val="Titolo5"/>
        <w:rPr>
          <w:ins w:id="2060" w:author="Romano Giovanni" w:date="2017-10-23T20:01:00Z"/>
          <w:rFonts w:eastAsia="SimSun"/>
          <w:bCs/>
          <w:color w:val="000000"/>
          <w:szCs w:val="24"/>
          <w:lang w:val="en-US" w:eastAsia="zh-CN"/>
        </w:rPr>
      </w:pPr>
      <w:ins w:id="2061" w:author="Romano Giovanni" w:date="2017-10-23T20:01:00Z">
        <w:r w:rsidRPr="00CF3217">
          <w:rPr>
            <w:rFonts w:eastAsia="SimSun"/>
            <w:bCs/>
            <w:color w:val="000000"/>
            <w:szCs w:val="24"/>
            <w:lang w:val="en-US" w:eastAsia="zh-CN"/>
          </w:rPr>
          <w:t>5.1.2.</w:t>
        </w:r>
      </w:ins>
      <w:ins w:id="2062" w:author="Romano Giovanni" w:date="2017-10-23T20:44:00Z">
        <w:r w:rsidR="00E64DB4">
          <w:rPr>
            <w:rFonts w:eastAsia="SimSun"/>
            <w:bCs/>
            <w:color w:val="000000"/>
            <w:szCs w:val="24"/>
            <w:lang w:val="en-US" w:eastAsia="zh-CN"/>
          </w:rPr>
          <w:t>12.4.</w:t>
        </w:r>
      </w:ins>
      <w:ins w:id="2063" w:author="Romano Giovanni" w:date="2017-10-24T21:57:00Z">
        <w:r w:rsidR="0073340D">
          <w:rPr>
            <w:rFonts w:eastAsia="SimSun"/>
            <w:bCs/>
            <w:color w:val="000000"/>
            <w:szCs w:val="24"/>
            <w:lang w:val="en-US" w:eastAsia="zh-CN"/>
          </w:rPr>
          <w:t>5</w:t>
        </w:r>
      </w:ins>
      <w:ins w:id="2064" w:author="Romano Giovanni" w:date="2017-10-24T22:05:00Z">
        <w:r w:rsidR="009D18B0">
          <w:rPr>
            <w:rFonts w:eastAsia="SimSun"/>
            <w:bCs/>
            <w:color w:val="000000"/>
            <w:szCs w:val="24"/>
            <w:lang w:val="en-US" w:eastAsia="zh-CN"/>
          </w:rPr>
          <w:t>3</w:t>
        </w:r>
      </w:ins>
      <w:ins w:id="2065" w:author="Romano Giovanni" w:date="2017-10-23T20:01:00Z">
        <w:r w:rsidRPr="00CF3217">
          <w:rPr>
            <w:rFonts w:eastAsia="SimSun"/>
            <w:bCs/>
            <w:color w:val="000000"/>
            <w:szCs w:val="24"/>
            <w:lang w:val="en-US" w:eastAsia="zh-CN"/>
          </w:rPr>
          <w:tab/>
          <w:t>TS 24.294</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66" w:author="Romano Giovanni" w:date="2017-10-23T20:01:00Z"/>
          <w:rFonts w:eastAsia="SimSun"/>
          <w:b/>
          <w:bCs/>
          <w:color w:val="000000"/>
          <w:sz w:val="30"/>
          <w:szCs w:val="30"/>
          <w:lang w:val="en-US" w:eastAsia="zh-CN"/>
        </w:rPr>
      </w:pPr>
      <w:ins w:id="2067" w:author="Romano Giovanni" w:date="2017-10-23T20:01:00Z">
        <w:r w:rsidRPr="00CF3217">
          <w:rPr>
            <w:rFonts w:eastAsia="SimSun"/>
            <w:b/>
            <w:bCs/>
            <w:color w:val="000000"/>
            <w:szCs w:val="24"/>
            <w:lang w:val="en-US" w:eastAsia="zh-CN"/>
          </w:rPr>
          <w:t>IP Multimedia Subsystem (IMS) Centralized Services (ICS) protocol via I1 interface</w:t>
        </w:r>
      </w:ins>
    </w:p>
    <w:p w:rsidR="002051B4" w:rsidRDefault="002051B4" w:rsidP="002051B4">
      <w:pPr>
        <w:widowControl w:val="0"/>
        <w:tabs>
          <w:tab w:val="clear" w:pos="1134"/>
          <w:tab w:val="clear" w:pos="1871"/>
          <w:tab w:val="clear" w:pos="2268"/>
          <w:tab w:val="left" w:pos="90"/>
        </w:tabs>
        <w:overflowPunct/>
        <w:spacing w:before="0"/>
        <w:textAlignment w:val="auto"/>
        <w:rPr>
          <w:ins w:id="2068" w:author="Romano Giovanni" w:date="2017-10-23T20:01:00Z"/>
          <w:rFonts w:eastAsia="SimSun"/>
          <w:color w:val="000000"/>
          <w:szCs w:val="24"/>
          <w:lang w:val="en-US" w:eastAsia="zh-CN"/>
        </w:rPr>
      </w:pPr>
      <w:ins w:id="2069" w:author="Romano Giovanni" w:date="2017-10-23T20:01:00Z">
        <w:r w:rsidRPr="00CF3217">
          <w:rPr>
            <w:rFonts w:eastAsia="SimSun"/>
            <w:color w:val="000000"/>
            <w:szCs w:val="24"/>
            <w:lang w:val="en-US" w:eastAsia="zh-CN"/>
          </w:rPr>
          <w: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ins>
    </w:p>
    <w:p w:rsidR="002051B4" w:rsidRPr="002D5C5B" w:rsidRDefault="002051B4" w:rsidP="002051B4">
      <w:pPr>
        <w:pStyle w:val="Titolo5"/>
        <w:rPr>
          <w:ins w:id="2070" w:author="Romano Giovanni" w:date="2017-10-23T20:01:00Z"/>
          <w:rFonts w:eastAsia="SimSun"/>
          <w:bCs/>
          <w:color w:val="000000"/>
          <w:szCs w:val="24"/>
          <w:lang w:val="en-US" w:eastAsia="zh-CN"/>
        </w:rPr>
      </w:pPr>
      <w:ins w:id="2071" w:author="Romano Giovanni" w:date="2017-10-23T20:01:00Z">
        <w:r w:rsidRPr="00CF3217">
          <w:rPr>
            <w:rFonts w:eastAsia="SimSun"/>
            <w:bCs/>
            <w:color w:val="000000"/>
            <w:szCs w:val="24"/>
            <w:lang w:val="en-US" w:eastAsia="zh-CN"/>
          </w:rPr>
          <w:t>5.1.2.</w:t>
        </w:r>
      </w:ins>
      <w:ins w:id="2072" w:author="Romano Giovanni" w:date="2017-10-23T20:44:00Z">
        <w:r w:rsidR="00E64DB4">
          <w:rPr>
            <w:rFonts w:eastAsia="SimSun"/>
            <w:bCs/>
            <w:color w:val="000000"/>
            <w:szCs w:val="24"/>
            <w:lang w:val="en-US" w:eastAsia="zh-CN"/>
          </w:rPr>
          <w:t>12.4.</w:t>
        </w:r>
      </w:ins>
      <w:ins w:id="2073" w:author="Romano Giovanni" w:date="2017-10-24T21:57:00Z">
        <w:r w:rsidR="0073340D">
          <w:rPr>
            <w:rFonts w:eastAsia="SimSun"/>
            <w:bCs/>
            <w:color w:val="000000"/>
            <w:szCs w:val="24"/>
            <w:lang w:val="en-US" w:eastAsia="zh-CN"/>
          </w:rPr>
          <w:t>5</w:t>
        </w:r>
      </w:ins>
      <w:ins w:id="2074" w:author="Romano Giovanni" w:date="2017-10-24T22:05:00Z">
        <w:r w:rsidR="009D18B0">
          <w:rPr>
            <w:rFonts w:eastAsia="SimSun"/>
            <w:bCs/>
            <w:color w:val="000000"/>
            <w:szCs w:val="24"/>
            <w:lang w:val="en-US" w:eastAsia="zh-CN"/>
          </w:rPr>
          <w:t>4</w:t>
        </w:r>
      </w:ins>
      <w:ins w:id="2075" w:author="Romano Giovanni" w:date="2017-10-23T20:01:00Z">
        <w:r w:rsidRPr="00CF3217">
          <w:rPr>
            <w:rFonts w:eastAsia="SimSun"/>
            <w:bCs/>
            <w:color w:val="000000"/>
            <w:szCs w:val="24"/>
            <w:lang w:val="en-US" w:eastAsia="zh-CN"/>
          </w:rPr>
          <w:tab/>
          <w:t>TS 24.301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76" w:author="Romano Giovanni" w:date="2017-10-23T20:01:00Z"/>
          <w:rFonts w:eastAsia="SimSun"/>
          <w:b/>
          <w:bCs/>
          <w:color w:val="000000"/>
          <w:sz w:val="30"/>
          <w:szCs w:val="30"/>
          <w:lang w:val="en-US" w:eastAsia="zh-CN"/>
        </w:rPr>
      </w:pPr>
      <w:ins w:id="2077" w:author="Romano Giovanni" w:date="2017-10-23T20:01:00Z">
        <w:r w:rsidRPr="00CF3217">
          <w:rPr>
            <w:rFonts w:eastAsia="SimSun"/>
            <w:b/>
            <w:bCs/>
            <w:color w:val="000000"/>
            <w:szCs w:val="24"/>
            <w:lang w:val="en-US" w:eastAsia="zh-CN"/>
          </w:rPr>
          <w:t>Non-Access-Stratum (NAS) protocol for Evolved Packet System (EPS); Stage 3</w:t>
        </w:r>
      </w:ins>
    </w:p>
    <w:p w:rsidR="002051B4" w:rsidRDefault="002051B4" w:rsidP="002051B4">
      <w:pPr>
        <w:widowControl w:val="0"/>
        <w:tabs>
          <w:tab w:val="clear" w:pos="1134"/>
          <w:tab w:val="clear" w:pos="1871"/>
          <w:tab w:val="clear" w:pos="2268"/>
          <w:tab w:val="left" w:pos="90"/>
        </w:tabs>
        <w:overflowPunct/>
        <w:spacing w:before="0"/>
        <w:textAlignment w:val="auto"/>
        <w:rPr>
          <w:ins w:id="2078" w:author="Romano Giovanni" w:date="2017-10-23T20:01:00Z"/>
          <w:rFonts w:eastAsia="SimSun"/>
          <w:color w:val="000000"/>
          <w:szCs w:val="24"/>
          <w:lang w:val="en-US" w:eastAsia="zh-CN"/>
        </w:rPr>
      </w:pPr>
      <w:ins w:id="2079" w:author="Romano Giovanni" w:date="2017-10-23T20:01:00Z">
        <w:r w:rsidRPr="00CF3217">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ins>
    </w:p>
    <w:p w:rsidR="002051B4" w:rsidRPr="002D5C5B" w:rsidRDefault="002051B4" w:rsidP="002051B4">
      <w:pPr>
        <w:pStyle w:val="Titolo5"/>
        <w:rPr>
          <w:ins w:id="2080" w:author="Romano Giovanni" w:date="2017-10-23T20:01:00Z"/>
          <w:rFonts w:eastAsia="SimSun"/>
          <w:bCs/>
          <w:color w:val="000000"/>
          <w:szCs w:val="24"/>
          <w:lang w:val="en-US" w:eastAsia="zh-CN"/>
        </w:rPr>
      </w:pPr>
      <w:ins w:id="2081" w:author="Romano Giovanni" w:date="2017-10-23T20:01:00Z">
        <w:r w:rsidRPr="00CF3217">
          <w:rPr>
            <w:rFonts w:eastAsia="SimSun"/>
            <w:bCs/>
            <w:color w:val="000000"/>
            <w:szCs w:val="24"/>
            <w:lang w:val="en-US" w:eastAsia="zh-CN"/>
          </w:rPr>
          <w:t>5.1.2.</w:t>
        </w:r>
      </w:ins>
      <w:ins w:id="2082" w:author="Romano Giovanni" w:date="2017-10-23T20:44:00Z">
        <w:r w:rsidR="00E64DB4">
          <w:rPr>
            <w:rFonts w:eastAsia="SimSun"/>
            <w:bCs/>
            <w:color w:val="000000"/>
            <w:szCs w:val="24"/>
            <w:lang w:val="en-US" w:eastAsia="zh-CN"/>
          </w:rPr>
          <w:t>12.4.</w:t>
        </w:r>
      </w:ins>
      <w:ins w:id="2083" w:author="Romano Giovanni" w:date="2017-10-24T21:57:00Z">
        <w:r w:rsidR="0073340D">
          <w:rPr>
            <w:rFonts w:eastAsia="SimSun"/>
            <w:bCs/>
            <w:color w:val="000000"/>
            <w:szCs w:val="24"/>
            <w:lang w:val="en-US" w:eastAsia="zh-CN"/>
          </w:rPr>
          <w:t>5</w:t>
        </w:r>
      </w:ins>
      <w:ins w:id="2084" w:author="Romano Giovanni" w:date="2017-10-24T22:05:00Z">
        <w:r w:rsidR="009D18B0">
          <w:rPr>
            <w:rFonts w:eastAsia="SimSun"/>
            <w:bCs/>
            <w:color w:val="000000"/>
            <w:szCs w:val="24"/>
            <w:lang w:val="en-US" w:eastAsia="zh-CN"/>
          </w:rPr>
          <w:t>5</w:t>
        </w:r>
      </w:ins>
      <w:ins w:id="2085" w:author="Romano Giovanni" w:date="2017-10-23T20:01:00Z">
        <w:r w:rsidRPr="00CF3217">
          <w:rPr>
            <w:rFonts w:eastAsia="SimSun"/>
            <w:bCs/>
            <w:color w:val="000000"/>
            <w:szCs w:val="24"/>
            <w:lang w:val="en-US" w:eastAsia="zh-CN"/>
          </w:rPr>
          <w:tab/>
          <w:t>TS 24.302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86" w:author="Romano Giovanni" w:date="2017-10-23T20:01:00Z"/>
          <w:rFonts w:eastAsia="SimSun"/>
          <w:b/>
          <w:bCs/>
          <w:color w:val="000000"/>
          <w:sz w:val="30"/>
          <w:szCs w:val="30"/>
          <w:lang w:val="en-US" w:eastAsia="zh-CN"/>
        </w:rPr>
      </w:pPr>
      <w:ins w:id="2087" w:author="Romano Giovanni" w:date="2017-10-23T20:01:00Z">
        <w:r w:rsidRPr="00CF3217">
          <w:rPr>
            <w:rFonts w:eastAsia="SimSun"/>
            <w:b/>
            <w:bCs/>
            <w:color w:val="000000"/>
            <w:szCs w:val="24"/>
            <w:lang w:val="en-US" w:eastAsia="zh-CN"/>
          </w:rPr>
          <w:t>Access to the 3GPP Evolved Packet Core (EPC) via non-3GPP access networks; Stage 3</w:t>
        </w:r>
      </w:ins>
    </w:p>
    <w:p w:rsidR="002051B4" w:rsidRDefault="002051B4" w:rsidP="002051B4">
      <w:pPr>
        <w:widowControl w:val="0"/>
        <w:tabs>
          <w:tab w:val="clear" w:pos="1134"/>
          <w:tab w:val="clear" w:pos="1871"/>
          <w:tab w:val="clear" w:pos="2268"/>
          <w:tab w:val="left" w:pos="90"/>
        </w:tabs>
        <w:overflowPunct/>
        <w:spacing w:before="0"/>
        <w:textAlignment w:val="auto"/>
        <w:rPr>
          <w:ins w:id="2088" w:author="Romano Giovanni" w:date="2017-10-23T20:01:00Z"/>
          <w:rFonts w:eastAsia="SimSun"/>
          <w:color w:val="000000"/>
          <w:szCs w:val="24"/>
          <w:lang w:val="en-US" w:eastAsia="zh-CN"/>
        </w:rPr>
      </w:pPr>
      <w:ins w:id="2089" w:author="Romano Giovanni" w:date="2017-10-23T20:01:00Z">
        <w:r w:rsidRPr="00CF3217">
          <w:rPr>
            <w:rFonts w:eastAsia="SimSun"/>
            <w:color w:val="000000"/>
            <w:szCs w:val="24"/>
            <w:lang w:val="en-US" w:eastAsia="zh-CN"/>
          </w:rPr>
          <w:t xml:space="preserve">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w:t>
        </w:r>
        <w:proofErr w:type="spellStart"/>
        <w:r w:rsidRPr="00CF3217">
          <w:rPr>
            <w:rFonts w:eastAsia="SimSun"/>
            <w:color w:val="000000"/>
            <w:szCs w:val="24"/>
            <w:lang w:val="en-US" w:eastAsia="zh-CN"/>
          </w:rPr>
          <w:t>ePDG</w:t>
        </w:r>
        <w:proofErr w:type="spellEnd"/>
        <w:r w:rsidRPr="00CF3217">
          <w:rPr>
            <w:rFonts w:eastAsia="SimSun"/>
            <w:color w:val="000000"/>
            <w:szCs w:val="24"/>
            <w:lang w:val="en-US" w:eastAsia="zh-CN"/>
          </w:rPr>
          <w:t xml:space="preserve">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ins>
    </w:p>
    <w:p w:rsidR="002051B4" w:rsidRPr="002D5C5B" w:rsidRDefault="002051B4" w:rsidP="002051B4">
      <w:pPr>
        <w:pStyle w:val="Titolo5"/>
        <w:rPr>
          <w:ins w:id="2090" w:author="Romano Giovanni" w:date="2017-10-23T20:01:00Z"/>
          <w:rFonts w:eastAsia="SimSun"/>
          <w:bCs/>
          <w:color w:val="000000"/>
          <w:szCs w:val="24"/>
          <w:lang w:val="en-US" w:eastAsia="zh-CN"/>
        </w:rPr>
      </w:pPr>
      <w:ins w:id="2091" w:author="Romano Giovanni" w:date="2017-10-23T20:01:00Z">
        <w:r w:rsidRPr="00CF3217">
          <w:rPr>
            <w:rFonts w:eastAsia="SimSun"/>
            <w:bCs/>
            <w:color w:val="000000"/>
            <w:szCs w:val="24"/>
            <w:lang w:val="en-US" w:eastAsia="zh-CN"/>
          </w:rPr>
          <w:t>5.1.2.</w:t>
        </w:r>
      </w:ins>
      <w:ins w:id="2092" w:author="Romano Giovanni" w:date="2017-10-23T20:44:00Z">
        <w:r w:rsidR="00E64DB4">
          <w:rPr>
            <w:rFonts w:eastAsia="SimSun"/>
            <w:bCs/>
            <w:color w:val="000000"/>
            <w:szCs w:val="24"/>
            <w:lang w:val="en-US" w:eastAsia="zh-CN"/>
          </w:rPr>
          <w:t>12.4.</w:t>
        </w:r>
      </w:ins>
      <w:ins w:id="2093" w:author="Romano Giovanni" w:date="2017-10-24T21:58:00Z">
        <w:r w:rsidR="0073340D">
          <w:rPr>
            <w:rFonts w:eastAsia="SimSun"/>
            <w:bCs/>
            <w:color w:val="000000"/>
            <w:szCs w:val="24"/>
            <w:lang w:val="en-US" w:eastAsia="zh-CN"/>
          </w:rPr>
          <w:t>5</w:t>
        </w:r>
      </w:ins>
      <w:ins w:id="2094" w:author="Romano Giovanni" w:date="2017-10-24T22:05:00Z">
        <w:r w:rsidR="009D18B0">
          <w:rPr>
            <w:rFonts w:eastAsia="SimSun"/>
            <w:bCs/>
            <w:color w:val="000000"/>
            <w:szCs w:val="24"/>
            <w:lang w:val="en-US" w:eastAsia="zh-CN"/>
          </w:rPr>
          <w:t>6</w:t>
        </w:r>
      </w:ins>
      <w:ins w:id="2095" w:author="Romano Giovanni" w:date="2017-10-23T20:01:00Z">
        <w:r w:rsidRPr="00CF3217">
          <w:rPr>
            <w:rFonts w:eastAsia="SimSun"/>
            <w:bCs/>
            <w:color w:val="000000"/>
            <w:szCs w:val="24"/>
            <w:lang w:val="en-US" w:eastAsia="zh-CN"/>
          </w:rPr>
          <w:tab/>
          <w:t>TS 24.303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096" w:author="Romano Giovanni" w:date="2017-10-23T20:01:00Z"/>
          <w:rFonts w:eastAsia="SimSun"/>
          <w:b/>
          <w:bCs/>
          <w:color w:val="000000"/>
          <w:sz w:val="30"/>
          <w:szCs w:val="30"/>
          <w:lang w:val="en-US" w:eastAsia="zh-CN"/>
        </w:rPr>
      </w:pPr>
      <w:ins w:id="2097" w:author="Romano Giovanni" w:date="2017-10-23T20:01:00Z">
        <w:r w:rsidRPr="00CF3217">
          <w:rPr>
            <w:rFonts w:eastAsia="SimSun"/>
            <w:b/>
            <w:bCs/>
            <w:color w:val="000000"/>
            <w:szCs w:val="24"/>
            <w:lang w:val="en-US" w:eastAsia="zh-CN"/>
          </w:rPr>
          <w:t>Mobility management based on Dual-Stack Mobile IPv6; Stage 3</w:t>
        </w:r>
      </w:ins>
    </w:p>
    <w:p w:rsidR="002051B4" w:rsidRDefault="002051B4" w:rsidP="002051B4">
      <w:pPr>
        <w:widowControl w:val="0"/>
        <w:tabs>
          <w:tab w:val="clear" w:pos="1134"/>
          <w:tab w:val="clear" w:pos="1871"/>
          <w:tab w:val="clear" w:pos="2268"/>
          <w:tab w:val="left" w:pos="90"/>
        </w:tabs>
        <w:overflowPunct/>
        <w:spacing w:before="0"/>
        <w:textAlignment w:val="auto"/>
        <w:rPr>
          <w:ins w:id="2098" w:author="Romano Giovanni" w:date="2017-10-23T20:01:00Z"/>
          <w:rFonts w:eastAsia="SimSun"/>
          <w:color w:val="000000"/>
          <w:szCs w:val="24"/>
          <w:lang w:val="en-US" w:eastAsia="zh-CN"/>
        </w:rPr>
      </w:pPr>
      <w:ins w:id="2099" w:author="Romano Giovanni" w:date="2017-10-23T20:01:00Z">
        <w:r w:rsidRPr="00CF3217">
          <w:rPr>
            <w:rFonts w:eastAsia="SimSun"/>
            <w:color w:val="000000"/>
            <w:szCs w:val="24"/>
            <w:lang w:val="en-US" w:eastAsia="zh-CN"/>
          </w:rPr>
          <w:lastRenderedPageBreak/>
          <w:t xml:space="preserve">This document specifies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ins>
    </w:p>
    <w:p w:rsidR="002051B4" w:rsidRPr="00C337DE" w:rsidRDefault="002051B4" w:rsidP="002051B4">
      <w:pPr>
        <w:pStyle w:val="Titolo5"/>
        <w:rPr>
          <w:ins w:id="2100" w:author="Romano Giovanni" w:date="2017-10-23T20:01:00Z"/>
          <w:rFonts w:eastAsia="SimSun"/>
          <w:bCs/>
          <w:szCs w:val="24"/>
          <w:lang w:val="en-US" w:eastAsia="zh-CN"/>
        </w:rPr>
      </w:pPr>
      <w:ins w:id="2101" w:author="Romano Giovanni" w:date="2017-10-23T20:01:00Z">
        <w:r w:rsidRPr="008F6314">
          <w:rPr>
            <w:rFonts w:eastAsia="SimSun"/>
            <w:bCs/>
            <w:szCs w:val="24"/>
            <w:lang w:val="en-US" w:eastAsia="zh-CN"/>
          </w:rPr>
          <w:t>5.1.2.</w:t>
        </w:r>
      </w:ins>
      <w:ins w:id="2102" w:author="Romano Giovanni" w:date="2017-10-23T20:44:00Z">
        <w:r w:rsidR="00E64DB4">
          <w:rPr>
            <w:rFonts w:eastAsia="SimSun"/>
            <w:bCs/>
            <w:szCs w:val="24"/>
            <w:lang w:val="en-US" w:eastAsia="zh-CN"/>
          </w:rPr>
          <w:t>12.4.</w:t>
        </w:r>
      </w:ins>
      <w:ins w:id="2103" w:author="Romano Giovanni" w:date="2017-10-23T20:01:00Z">
        <w:r>
          <w:rPr>
            <w:rFonts w:eastAsia="SimSun"/>
            <w:bCs/>
            <w:szCs w:val="24"/>
            <w:lang w:val="en-US" w:eastAsia="zh-CN"/>
          </w:rPr>
          <w:t>5</w:t>
        </w:r>
      </w:ins>
      <w:ins w:id="2104" w:author="Romano Giovanni" w:date="2017-10-24T22:05:00Z">
        <w:r w:rsidR="009D18B0">
          <w:rPr>
            <w:rFonts w:eastAsia="SimSun"/>
            <w:bCs/>
            <w:szCs w:val="24"/>
            <w:lang w:val="en-US" w:eastAsia="zh-CN"/>
          </w:rPr>
          <w:t>7</w:t>
        </w:r>
      </w:ins>
      <w:ins w:id="2105" w:author="Romano Giovanni" w:date="2017-10-23T20:01:00Z">
        <w:r w:rsidRPr="008F6314">
          <w:rPr>
            <w:rFonts w:eastAsia="SimSun"/>
            <w:bCs/>
            <w:szCs w:val="24"/>
            <w:lang w:val="en-US" w:eastAsia="zh-CN"/>
          </w:rPr>
          <w:tab/>
          <w:t>TS 24.304</w:t>
        </w:r>
      </w:ins>
    </w:p>
    <w:p w:rsidR="002051B4" w:rsidRPr="008F6314" w:rsidRDefault="002051B4" w:rsidP="002051B4">
      <w:pPr>
        <w:keepNext/>
        <w:keepLines/>
        <w:widowControl w:val="0"/>
        <w:tabs>
          <w:tab w:val="clear" w:pos="1134"/>
          <w:tab w:val="clear" w:pos="1871"/>
          <w:tab w:val="clear" w:pos="2268"/>
          <w:tab w:val="left" w:pos="90"/>
        </w:tabs>
        <w:overflowPunct/>
        <w:spacing w:before="91"/>
        <w:textAlignment w:val="auto"/>
        <w:rPr>
          <w:ins w:id="2106" w:author="Romano Giovanni" w:date="2017-10-23T20:01:00Z"/>
          <w:rFonts w:eastAsia="SimSun"/>
          <w:b/>
          <w:bCs/>
          <w:sz w:val="30"/>
          <w:szCs w:val="30"/>
          <w:lang w:val="en-US" w:eastAsia="zh-CN"/>
        </w:rPr>
      </w:pPr>
      <w:ins w:id="2107" w:author="Romano Giovanni" w:date="2017-10-23T20:01:00Z">
        <w:r w:rsidRPr="008F6314">
          <w:rPr>
            <w:rFonts w:eastAsia="SimSun"/>
            <w:b/>
            <w:bCs/>
            <w:szCs w:val="24"/>
            <w:lang w:val="en-US" w:eastAsia="zh-CN"/>
          </w:rPr>
          <w:t>Mobility management based on Mobile IPv4; User Equipment (UE) – foreign agent interface; Stage 3</w:t>
        </w:r>
      </w:ins>
    </w:p>
    <w:p w:rsidR="002051B4" w:rsidRPr="008F6314" w:rsidRDefault="002051B4" w:rsidP="002051B4">
      <w:pPr>
        <w:keepNext/>
        <w:keepLines/>
        <w:widowControl w:val="0"/>
        <w:tabs>
          <w:tab w:val="clear" w:pos="1134"/>
          <w:tab w:val="clear" w:pos="1871"/>
          <w:tab w:val="clear" w:pos="2268"/>
          <w:tab w:val="left" w:pos="90"/>
        </w:tabs>
        <w:overflowPunct/>
        <w:spacing w:before="0"/>
        <w:textAlignment w:val="auto"/>
        <w:rPr>
          <w:ins w:id="2108" w:author="Romano Giovanni" w:date="2017-10-23T20:01:00Z"/>
          <w:rFonts w:eastAsia="SimSun"/>
          <w:szCs w:val="24"/>
          <w:lang w:val="en-US" w:eastAsia="zh-CN"/>
        </w:rPr>
      </w:pPr>
      <w:ins w:id="2109" w:author="Romano Giovanni" w:date="2017-10-23T20:01:00Z">
        <w:r w:rsidRPr="008F6314">
          <w:rPr>
            <w:rFonts w:eastAsia="SimSun"/>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ins>
    </w:p>
    <w:p w:rsidR="002051B4" w:rsidRPr="002D5C5B" w:rsidRDefault="002051B4" w:rsidP="002051B4">
      <w:pPr>
        <w:pStyle w:val="Titolo5"/>
        <w:rPr>
          <w:ins w:id="2110" w:author="Romano Giovanni" w:date="2017-10-23T20:01:00Z"/>
          <w:rFonts w:eastAsia="SimSun"/>
          <w:bCs/>
          <w:color w:val="000000"/>
          <w:szCs w:val="24"/>
          <w:lang w:val="en-US" w:eastAsia="zh-CN"/>
        </w:rPr>
      </w:pPr>
      <w:ins w:id="2111" w:author="Romano Giovanni" w:date="2017-10-23T20:01:00Z">
        <w:r w:rsidRPr="00CF3217">
          <w:rPr>
            <w:rFonts w:eastAsia="SimSun"/>
            <w:bCs/>
            <w:color w:val="000000"/>
            <w:szCs w:val="24"/>
            <w:lang w:val="en-US" w:eastAsia="zh-CN"/>
          </w:rPr>
          <w:t>5.1.2.</w:t>
        </w:r>
      </w:ins>
      <w:ins w:id="2112" w:author="Romano Giovanni" w:date="2017-10-23T20:44:00Z">
        <w:r w:rsidR="00E64DB4">
          <w:rPr>
            <w:rFonts w:eastAsia="SimSun"/>
            <w:bCs/>
            <w:color w:val="000000"/>
            <w:szCs w:val="24"/>
            <w:lang w:val="en-US" w:eastAsia="zh-CN"/>
          </w:rPr>
          <w:t>12.4.</w:t>
        </w:r>
      </w:ins>
      <w:ins w:id="2113" w:author="Romano Giovanni" w:date="2017-10-23T20:01:00Z">
        <w:r>
          <w:rPr>
            <w:rFonts w:eastAsia="SimSun"/>
            <w:bCs/>
            <w:color w:val="000000"/>
            <w:szCs w:val="24"/>
            <w:lang w:val="en-US" w:eastAsia="zh-CN"/>
          </w:rPr>
          <w:t>5</w:t>
        </w:r>
      </w:ins>
      <w:ins w:id="2114" w:author="Romano Giovanni" w:date="2017-10-24T22:05:00Z">
        <w:r w:rsidR="009D18B0">
          <w:rPr>
            <w:rFonts w:eastAsia="SimSun"/>
            <w:bCs/>
            <w:color w:val="000000"/>
            <w:szCs w:val="24"/>
            <w:lang w:val="en-US" w:eastAsia="zh-CN"/>
          </w:rPr>
          <w:t>8</w:t>
        </w:r>
      </w:ins>
      <w:ins w:id="2115" w:author="Romano Giovanni" w:date="2017-10-23T20:01:00Z">
        <w:r w:rsidRPr="00CF3217">
          <w:rPr>
            <w:rFonts w:eastAsia="SimSun"/>
            <w:bCs/>
            <w:color w:val="000000"/>
            <w:szCs w:val="24"/>
            <w:lang w:val="en-US" w:eastAsia="zh-CN"/>
          </w:rPr>
          <w:tab/>
          <w:t>TS 24.305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116" w:author="Romano Giovanni" w:date="2017-10-23T20:01:00Z"/>
          <w:rFonts w:eastAsia="SimSun"/>
          <w:b/>
          <w:bCs/>
          <w:color w:val="000000"/>
          <w:sz w:val="30"/>
          <w:szCs w:val="30"/>
          <w:lang w:val="en-US" w:eastAsia="zh-CN"/>
        </w:rPr>
      </w:pPr>
      <w:ins w:id="2117" w:author="Romano Giovanni" w:date="2017-10-23T20:01:00Z">
        <w:r w:rsidRPr="00CF3217">
          <w:rPr>
            <w:rFonts w:eastAsia="SimSun"/>
            <w:b/>
            <w:bCs/>
            <w:color w:val="000000"/>
            <w:szCs w:val="24"/>
            <w:lang w:val="en-US" w:eastAsia="zh-CN"/>
          </w:rPr>
          <w:t>Selective Disabling of 3GPP User Equipment Capabilities (</w:t>
        </w:r>
        <w:proofErr w:type="spellStart"/>
        <w:r w:rsidRPr="00CF3217">
          <w:rPr>
            <w:rFonts w:eastAsia="SimSun"/>
            <w:b/>
            <w:bCs/>
            <w:color w:val="000000"/>
            <w:szCs w:val="24"/>
            <w:lang w:val="en-US" w:eastAsia="zh-CN"/>
          </w:rPr>
          <w:t>SDoUE</w:t>
        </w:r>
        <w:proofErr w:type="spellEnd"/>
        <w:r w:rsidRPr="00CF3217">
          <w:rPr>
            <w:rFonts w:eastAsia="SimSun"/>
            <w:b/>
            <w:bCs/>
            <w:color w:val="000000"/>
            <w:szCs w:val="24"/>
            <w:lang w:val="en-US" w:eastAsia="zh-CN"/>
          </w:rPr>
          <w:t>) Management Object (MO)</w:t>
        </w:r>
      </w:ins>
    </w:p>
    <w:p w:rsidR="002051B4" w:rsidRDefault="002051B4" w:rsidP="002051B4">
      <w:pPr>
        <w:widowControl w:val="0"/>
        <w:tabs>
          <w:tab w:val="clear" w:pos="1134"/>
          <w:tab w:val="clear" w:pos="1871"/>
          <w:tab w:val="clear" w:pos="2268"/>
          <w:tab w:val="left" w:pos="90"/>
        </w:tabs>
        <w:overflowPunct/>
        <w:spacing w:before="0"/>
        <w:textAlignment w:val="auto"/>
        <w:rPr>
          <w:ins w:id="2118" w:author="Romano Giovanni" w:date="2017-10-23T20:01:00Z"/>
          <w:rFonts w:eastAsia="SimSun"/>
          <w:color w:val="000000"/>
          <w:szCs w:val="24"/>
          <w:lang w:val="en-US" w:eastAsia="zh-CN"/>
        </w:rPr>
      </w:pPr>
      <w:ins w:id="2119" w:author="Romano Giovanni" w:date="2017-10-23T20:01:00Z">
        <w:r w:rsidRPr="00CF3217">
          <w:rPr>
            <w:rFonts w:eastAsia="SimSun"/>
            <w:color w:val="000000"/>
            <w:szCs w:val="24"/>
            <w:lang w:val="en-US" w:eastAsia="zh-CN"/>
          </w:rPr>
          <w:t>This document specifies a mobile device Selective Disabling of 3GPP UE Capabilities (</w:t>
        </w:r>
        <w:proofErr w:type="spellStart"/>
        <w:r w:rsidRPr="00CF3217">
          <w:rPr>
            <w:rFonts w:eastAsia="SimSun"/>
            <w:color w:val="000000"/>
            <w:szCs w:val="24"/>
            <w:lang w:val="en-US" w:eastAsia="zh-CN"/>
          </w:rPr>
          <w:t>SDoUE</w:t>
        </w:r>
        <w:proofErr w:type="spellEnd"/>
        <w:r w:rsidRPr="00CF3217">
          <w:rPr>
            <w:rFonts w:eastAsia="SimSun"/>
            <w:color w:val="000000"/>
            <w:szCs w:val="24"/>
            <w:lang w:val="en-US" w:eastAsia="zh-CN"/>
          </w:rPr>
          <w:t xml:space="preserve">) Management Object (MO) and the rules and corresponding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of the UE with regard to the selective disabling of 3GPP UE capabilities, for example, when services or functions are disabled/enabled. </w:t>
        </w:r>
        <w:r w:rsidRPr="00CF3217">
          <w:rPr>
            <w:rFonts w:eastAsia="SimSun"/>
            <w:color w:val="000000"/>
            <w:szCs w:val="24"/>
            <w:lang w:val="en-US" w:eastAsia="zh-CN"/>
          </w:rPr>
          <w:br/>
          <w:t xml:space="preserve">The </w:t>
        </w:r>
        <w:proofErr w:type="spellStart"/>
        <w:r w:rsidRPr="00CF3217">
          <w:rPr>
            <w:rFonts w:eastAsia="SimSun"/>
            <w:color w:val="000000"/>
            <w:szCs w:val="24"/>
            <w:lang w:val="en-US" w:eastAsia="zh-CN"/>
          </w:rPr>
          <w:t>SDoUE</w:t>
        </w:r>
        <w:proofErr w:type="spellEnd"/>
        <w:r w:rsidRPr="00CF3217">
          <w:rPr>
            <w:rFonts w:eastAsia="SimSun"/>
            <w:color w:val="000000"/>
            <w:szCs w:val="24"/>
            <w:lang w:val="en-US" w:eastAsia="zh-CN"/>
          </w:rPr>
          <w:t xml:space="preserve"> MO is compatible with the OMA Device Management (DM) protocol specifications, version 1.2 and upwards, and is defined using the OMA DM Device Description Framework (DDF) as described in the Enabler Release Definition OMA-ERELD-DM-V1_2. The </w:t>
        </w:r>
        <w:proofErr w:type="spellStart"/>
        <w:r w:rsidRPr="00CF3217">
          <w:rPr>
            <w:rFonts w:eastAsia="SimSun"/>
            <w:color w:val="000000"/>
            <w:szCs w:val="24"/>
            <w:lang w:val="en-US" w:eastAsia="zh-CN"/>
          </w:rPr>
          <w:t>SDoUE</w:t>
        </w:r>
        <w:proofErr w:type="spellEnd"/>
        <w:r w:rsidRPr="00CF3217">
          <w:rPr>
            <w:rFonts w:eastAsia="SimSun"/>
            <w:color w:val="000000"/>
            <w:szCs w:val="24"/>
            <w:lang w:val="en-US" w:eastAsia="zh-CN"/>
          </w:rPr>
          <w:t xml:space="preserve"> MO consists of the relevant parameters that can be managed for selective disabling of 3GPP UE capabilities. The </w:t>
        </w:r>
        <w:proofErr w:type="spellStart"/>
        <w:r w:rsidRPr="00CF3217">
          <w:rPr>
            <w:rFonts w:eastAsia="SimSun"/>
            <w:color w:val="000000"/>
            <w:szCs w:val="24"/>
            <w:lang w:val="en-US" w:eastAsia="zh-CN"/>
          </w:rPr>
          <w:t>SDoUE</w:t>
        </w:r>
        <w:proofErr w:type="spellEnd"/>
        <w:r w:rsidRPr="00CF3217">
          <w:rPr>
            <w:rFonts w:eastAsia="SimSun"/>
            <w:color w:val="000000"/>
            <w:szCs w:val="24"/>
            <w:lang w:val="en-US" w:eastAsia="zh-CN"/>
          </w:rPr>
          <w:t xml:space="preserve"> MO defines a repository of data into the ME. </w:t>
        </w:r>
        <w:r w:rsidRPr="00CF3217">
          <w:rPr>
            <w:rFonts w:eastAsia="SimSun"/>
            <w:color w:val="000000"/>
            <w:szCs w:val="24"/>
            <w:lang w:val="en-US" w:eastAsia="zh-CN"/>
          </w:rPr>
          <w:br/>
          <w:t>The service requirements for selective disabling of 3GPP UE capabilities are defined in 3GPP TS 22.011.</w:t>
        </w:r>
      </w:ins>
    </w:p>
    <w:p w:rsidR="002051B4" w:rsidRPr="002D5C5B" w:rsidRDefault="002051B4" w:rsidP="002051B4">
      <w:pPr>
        <w:pStyle w:val="Titolo5"/>
        <w:rPr>
          <w:ins w:id="2120" w:author="Romano Giovanni" w:date="2017-10-23T20:01:00Z"/>
          <w:rFonts w:eastAsia="SimSun"/>
          <w:bCs/>
          <w:color w:val="000000"/>
          <w:szCs w:val="24"/>
          <w:lang w:val="en-US" w:eastAsia="zh-CN"/>
        </w:rPr>
      </w:pPr>
      <w:ins w:id="2121" w:author="Romano Giovanni" w:date="2017-10-23T20:01:00Z">
        <w:r w:rsidRPr="00CF3217">
          <w:rPr>
            <w:rFonts w:eastAsia="SimSun"/>
            <w:bCs/>
            <w:color w:val="000000"/>
            <w:szCs w:val="24"/>
            <w:lang w:val="en-US" w:eastAsia="zh-CN"/>
          </w:rPr>
          <w:t>5.1.2.</w:t>
        </w:r>
      </w:ins>
      <w:ins w:id="2122" w:author="Romano Giovanni" w:date="2017-10-23T20:44:00Z">
        <w:r w:rsidR="00E64DB4">
          <w:rPr>
            <w:rFonts w:eastAsia="SimSun"/>
            <w:bCs/>
            <w:color w:val="000000"/>
            <w:szCs w:val="24"/>
            <w:lang w:val="en-US" w:eastAsia="zh-CN"/>
          </w:rPr>
          <w:t>12.4.</w:t>
        </w:r>
      </w:ins>
      <w:ins w:id="2123" w:author="Romano Giovanni" w:date="2017-10-23T20:01:00Z">
        <w:r>
          <w:rPr>
            <w:rFonts w:eastAsia="SimSun"/>
            <w:bCs/>
            <w:color w:val="000000"/>
            <w:szCs w:val="24"/>
            <w:lang w:val="en-US" w:eastAsia="zh-CN"/>
          </w:rPr>
          <w:t>5</w:t>
        </w:r>
      </w:ins>
      <w:ins w:id="2124" w:author="Romano Giovanni" w:date="2017-10-24T22:06:00Z">
        <w:r w:rsidR="009D18B0">
          <w:rPr>
            <w:rFonts w:eastAsia="SimSun"/>
            <w:bCs/>
            <w:color w:val="000000"/>
            <w:szCs w:val="24"/>
            <w:lang w:val="en-US" w:eastAsia="zh-CN"/>
          </w:rPr>
          <w:t>9</w:t>
        </w:r>
      </w:ins>
      <w:ins w:id="2125" w:author="Romano Giovanni" w:date="2017-10-23T20:01:00Z">
        <w:r w:rsidRPr="00CF3217">
          <w:rPr>
            <w:rFonts w:eastAsia="SimSun"/>
            <w:bCs/>
            <w:color w:val="000000"/>
            <w:szCs w:val="24"/>
            <w:lang w:val="en-US" w:eastAsia="zh-CN"/>
          </w:rPr>
          <w:tab/>
          <w:t>TS 24.312</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126" w:author="Romano Giovanni" w:date="2017-10-23T20:01:00Z"/>
          <w:rFonts w:eastAsia="SimSun"/>
          <w:b/>
          <w:bCs/>
          <w:color w:val="000000"/>
          <w:sz w:val="30"/>
          <w:szCs w:val="30"/>
          <w:lang w:val="en-US" w:eastAsia="zh-CN"/>
        </w:rPr>
      </w:pPr>
      <w:ins w:id="2127" w:author="Romano Giovanni" w:date="2017-10-23T20:01:00Z">
        <w:r w:rsidRPr="00CF3217">
          <w:rPr>
            <w:rFonts w:eastAsia="SimSun"/>
            <w:b/>
            <w:bCs/>
            <w:color w:val="000000"/>
            <w:szCs w:val="24"/>
            <w:lang w:val="en-US" w:eastAsia="zh-CN"/>
          </w:rPr>
          <w:t>Access Network Discovery and Selection Function (ANDSF) Management Object (MO)</w:t>
        </w:r>
      </w:ins>
    </w:p>
    <w:p w:rsidR="002051B4" w:rsidRDefault="002051B4" w:rsidP="002051B4">
      <w:pPr>
        <w:widowControl w:val="0"/>
        <w:tabs>
          <w:tab w:val="clear" w:pos="1134"/>
          <w:tab w:val="clear" w:pos="1871"/>
          <w:tab w:val="clear" w:pos="2268"/>
          <w:tab w:val="left" w:pos="90"/>
        </w:tabs>
        <w:overflowPunct/>
        <w:spacing w:before="0"/>
        <w:textAlignment w:val="auto"/>
        <w:rPr>
          <w:ins w:id="2128" w:author="Romano Giovanni" w:date="2017-10-23T20:01:00Z"/>
          <w:rFonts w:eastAsia="SimSun"/>
          <w:color w:val="000000"/>
          <w:szCs w:val="24"/>
          <w:lang w:val="en-US" w:eastAsia="zh-CN"/>
        </w:rPr>
      </w:pPr>
      <w:ins w:id="2129" w:author="Romano Giovanni" w:date="2017-10-23T20:01:00Z">
        <w:r w:rsidRPr="00CF3217">
          <w:rPr>
            <w:rFonts w:eastAsia="SimSun"/>
            <w:color w:val="000000"/>
            <w:szCs w:val="24"/>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CF3217">
          <w:rPr>
            <w:rFonts w:eastAsia="SimSun"/>
            <w:color w:val="000000"/>
            <w:sz w:val="27"/>
            <w:szCs w:val="27"/>
            <w:lang w:val="en-US" w:eastAsia="zh-CN"/>
          </w:rPr>
          <w:t xml:space="preserve"> </w:t>
        </w:r>
        <w:r w:rsidRPr="00CF3217">
          <w:rPr>
            <w:rFonts w:eastAsia="SimSun"/>
            <w:color w:val="000000"/>
            <w:szCs w:val="24"/>
            <w:lang w:val="en-US" w:eastAsia="zh-CN"/>
          </w:rPr>
          <w:t>by the ANDSF. The service requirements and the functional requirements for the access network discovery and selection are described in 3GPP</w:t>
        </w:r>
        <w:r w:rsidRPr="00CF3217">
          <w:rPr>
            <w:rFonts w:eastAsia="SimSun"/>
            <w:color w:val="000000"/>
            <w:sz w:val="27"/>
            <w:szCs w:val="27"/>
            <w:lang w:val="en-US" w:eastAsia="zh-CN"/>
          </w:rPr>
          <w:t xml:space="preserve"> </w:t>
        </w:r>
        <w:r w:rsidRPr="00CF3217">
          <w:rPr>
            <w:rFonts w:eastAsia="SimSun"/>
            <w:color w:val="000000"/>
            <w:szCs w:val="24"/>
            <w:lang w:val="en-US" w:eastAsia="zh-CN"/>
          </w:rPr>
          <w:t>TS 22.278 and in 3GPP TS 23.402 respectively.</w:t>
        </w:r>
      </w:ins>
    </w:p>
    <w:p w:rsidR="002051B4" w:rsidRPr="002D5C5B" w:rsidRDefault="002051B4" w:rsidP="002051B4">
      <w:pPr>
        <w:pStyle w:val="Titolo5"/>
        <w:rPr>
          <w:ins w:id="2130" w:author="Romano Giovanni" w:date="2017-10-23T20:01:00Z"/>
          <w:rFonts w:eastAsia="SimSun"/>
          <w:bCs/>
          <w:color w:val="000000"/>
          <w:szCs w:val="24"/>
          <w:lang w:val="en-US" w:eastAsia="zh-CN"/>
        </w:rPr>
      </w:pPr>
      <w:ins w:id="2131" w:author="Romano Giovanni" w:date="2017-10-23T20:01:00Z">
        <w:r w:rsidRPr="00CF3217">
          <w:rPr>
            <w:rFonts w:eastAsia="SimSun"/>
            <w:bCs/>
            <w:color w:val="000000"/>
            <w:szCs w:val="24"/>
            <w:lang w:val="en-US" w:eastAsia="zh-CN"/>
          </w:rPr>
          <w:lastRenderedPageBreak/>
          <w:t>5.1.2.</w:t>
        </w:r>
      </w:ins>
      <w:ins w:id="2132" w:author="Romano Giovanni" w:date="2017-10-23T20:44:00Z">
        <w:r w:rsidR="00E64DB4">
          <w:rPr>
            <w:rFonts w:eastAsia="SimSun"/>
            <w:bCs/>
            <w:color w:val="000000"/>
            <w:szCs w:val="24"/>
            <w:lang w:val="en-US" w:eastAsia="zh-CN"/>
          </w:rPr>
          <w:t>12.4.</w:t>
        </w:r>
      </w:ins>
      <w:ins w:id="2133" w:author="Romano Giovanni" w:date="2017-10-24T22:06:00Z">
        <w:r w:rsidR="009D18B0">
          <w:rPr>
            <w:rFonts w:eastAsia="SimSun"/>
            <w:bCs/>
            <w:color w:val="000000"/>
            <w:szCs w:val="24"/>
            <w:lang w:val="en-US" w:eastAsia="zh-CN"/>
          </w:rPr>
          <w:t>60</w:t>
        </w:r>
      </w:ins>
      <w:ins w:id="2134" w:author="Romano Giovanni" w:date="2017-10-23T20:01:00Z">
        <w:r w:rsidRPr="00CF3217">
          <w:rPr>
            <w:rFonts w:eastAsia="SimSun"/>
            <w:bCs/>
            <w:color w:val="000000"/>
            <w:szCs w:val="24"/>
            <w:lang w:val="en-US" w:eastAsia="zh-CN"/>
          </w:rPr>
          <w:tab/>
          <w:t>TS 24.315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135" w:author="Romano Giovanni" w:date="2017-10-23T20:01:00Z"/>
          <w:rFonts w:eastAsia="SimSun"/>
          <w:b/>
          <w:bCs/>
          <w:color w:val="000000"/>
          <w:sz w:val="30"/>
          <w:szCs w:val="30"/>
          <w:lang w:val="en-US" w:eastAsia="zh-CN"/>
        </w:rPr>
      </w:pPr>
      <w:ins w:id="2136" w:author="Romano Giovanni" w:date="2017-10-23T20:01:00Z">
        <w:r w:rsidRPr="00CF3217">
          <w:rPr>
            <w:rFonts w:eastAsia="SimSun"/>
            <w:b/>
            <w:bCs/>
            <w:color w:val="000000"/>
            <w:szCs w:val="24"/>
            <w:lang w:val="en-US" w:eastAsia="zh-CN"/>
          </w:rPr>
          <w:t>IP Multimedia Subsystem (IMS) Operator Determined Barring (ODB); Stage 3: protocol specification</w:t>
        </w:r>
      </w:ins>
    </w:p>
    <w:p w:rsidR="002051B4" w:rsidRDefault="002051B4" w:rsidP="002051B4">
      <w:pPr>
        <w:widowControl w:val="0"/>
        <w:tabs>
          <w:tab w:val="clear" w:pos="1134"/>
          <w:tab w:val="clear" w:pos="1871"/>
          <w:tab w:val="clear" w:pos="2268"/>
          <w:tab w:val="left" w:pos="90"/>
        </w:tabs>
        <w:overflowPunct/>
        <w:textAlignment w:val="auto"/>
        <w:rPr>
          <w:ins w:id="2137" w:author="Romano Giovanni" w:date="2017-10-23T20:01:00Z"/>
          <w:rFonts w:eastAsia="SimSun"/>
          <w:color w:val="000000"/>
          <w:szCs w:val="24"/>
          <w:lang w:val="en-US" w:eastAsia="zh-CN"/>
        </w:rPr>
      </w:pPr>
      <w:ins w:id="2138" w:author="Romano Giovanni" w:date="2017-10-23T20:01:00Z">
        <w:r w:rsidRPr="00CF3217">
          <w:rPr>
            <w:rFonts w:eastAsia="SimSun"/>
            <w:color w:val="000000"/>
            <w:szCs w:val="24"/>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t>
        </w:r>
      </w:ins>
    </w:p>
    <w:p w:rsidR="002051B4" w:rsidRPr="002D5C5B" w:rsidRDefault="002051B4" w:rsidP="002051B4">
      <w:pPr>
        <w:pStyle w:val="Titolo5"/>
        <w:rPr>
          <w:ins w:id="2139" w:author="Romano Giovanni" w:date="2017-10-23T20:01:00Z"/>
          <w:rFonts w:eastAsia="SimSun"/>
          <w:bCs/>
          <w:color w:val="000000"/>
          <w:szCs w:val="24"/>
          <w:lang w:val="en-US" w:eastAsia="zh-CN"/>
        </w:rPr>
      </w:pPr>
      <w:ins w:id="2140"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141" w:author="Romano Giovanni" w:date="2017-10-23T20:44:00Z">
        <w:r w:rsidR="00E64DB4">
          <w:rPr>
            <w:rFonts w:eastAsia="SimSun"/>
            <w:bCs/>
            <w:color w:val="000000"/>
            <w:szCs w:val="24"/>
            <w:lang w:val="en-US" w:eastAsia="zh-CN"/>
          </w:rPr>
          <w:t>12.4.</w:t>
        </w:r>
      </w:ins>
      <w:ins w:id="2142" w:author="Romano Giovanni" w:date="2017-10-24T22:06:00Z">
        <w:r w:rsidR="009D18B0">
          <w:rPr>
            <w:rFonts w:eastAsia="SimSun"/>
            <w:bCs/>
            <w:color w:val="000000"/>
            <w:szCs w:val="24"/>
            <w:lang w:val="en-US" w:eastAsia="zh-CN"/>
          </w:rPr>
          <w:t>61</w:t>
        </w:r>
      </w:ins>
      <w:ins w:id="2143" w:author="Romano Giovanni" w:date="2017-10-23T20:01:00Z">
        <w:r w:rsidRPr="00CF3217">
          <w:rPr>
            <w:rFonts w:eastAsia="SimSun"/>
            <w:bCs/>
            <w:color w:val="000000"/>
            <w:szCs w:val="24"/>
            <w:lang w:val="en-US" w:eastAsia="zh-CN"/>
          </w:rPr>
          <w:tab/>
          <w:t>TS 24.322</w:t>
        </w:r>
      </w:ins>
    </w:p>
    <w:p w:rsidR="002051B4" w:rsidRPr="00C337DE" w:rsidRDefault="002051B4" w:rsidP="002051B4">
      <w:pPr>
        <w:rPr>
          <w:ins w:id="2144" w:author="Romano Giovanni" w:date="2017-10-23T20:01:00Z"/>
          <w:rFonts w:eastAsia="SimSun"/>
          <w:b/>
          <w:bCs/>
          <w:color w:val="000000"/>
          <w:szCs w:val="24"/>
          <w:lang w:val="en-US" w:eastAsia="zh-CN"/>
        </w:rPr>
      </w:pPr>
      <w:proofErr w:type="spellStart"/>
      <w:ins w:id="2145" w:author="Romano Giovanni" w:date="2017-10-23T20:01:00Z">
        <w:r w:rsidRPr="00CF3217">
          <w:rPr>
            <w:rFonts w:eastAsia="SimSun"/>
            <w:b/>
            <w:bCs/>
            <w:color w:val="000000"/>
            <w:szCs w:val="24"/>
            <w:lang w:val="en-US" w:eastAsia="zh-CN"/>
          </w:rPr>
          <w:t>Tunnelling</w:t>
        </w:r>
        <w:proofErr w:type="spellEnd"/>
        <w:r w:rsidRPr="00CF3217">
          <w:rPr>
            <w:rFonts w:eastAsia="SimSun"/>
            <w:b/>
            <w:bCs/>
            <w:color w:val="000000"/>
            <w:szCs w:val="24"/>
            <w:lang w:val="en-US" w:eastAsia="zh-CN"/>
          </w:rPr>
          <w:t xml:space="preserve"> of IP Multimedia Subsystem (IMS) services over restrictive access networks; Stage 3 </w:t>
        </w:r>
      </w:ins>
    </w:p>
    <w:p w:rsidR="002051B4" w:rsidRPr="00CF3217" w:rsidRDefault="002051B4" w:rsidP="002051B4">
      <w:pPr>
        <w:rPr>
          <w:ins w:id="2146" w:author="Romano Giovanni" w:date="2017-10-23T20:01:00Z"/>
          <w:rFonts w:eastAsia="SimSun"/>
          <w:lang w:val="en-US" w:eastAsia="zh-CN"/>
        </w:rPr>
      </w:pPr>
      <w:ins w:id="2147" w:author="Romano Giovanni" w:date="2017-10-23T20:01:00Z">
        <w:r w:rsidRPr="00CF3217">
          <w:rPr>
            <w:rFonts w:eastAsia="SimSun"/>
            <w:lang w:val="en-US" w:eastAsia="zh-CN"/>
          </w:rPr>
          <w:t xml:space="preserve">This document specifies procedures and protocol elements for </w:t>
        </w:r>
        <w:proofErr w:type="spellStart"/>
        <w:r w:rsidRPr="00CF3217">
          <w:rPr>
            <w:rFonts w:eastAsia="SimSun"/>
            <w:lang w:val="en-US" w:eastAsia="zh-CN"/>
          </w:rPr>
          <w:t>tunnelling</w:t>
        </w:r>
        <w:proofErr w:type="spellEnd"/>
        <w:r w:rsidRPr="00CF3217">
          <w:rPr>
            <w:rFonts w:eastAsia="SimSun"/>
            <w:lang w:val="en-US" w:eastAsia="zh-CN"/>
          </w:rPr>
          <w:t xml:space="preserve">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2051B4" w:rsidRDefault="002051B4" w:rsidP="002051B4">
      <w:pPr>
        <w:rPr>
          <w:ins w:id="2148" w:author="Romano Giovanni" w:date="2017-10-23T20:01:00Z"/>
          <w:rFonts w:eastAsia="SimSun"/>
          <w:lang w:val="en-US" w:eastAsia="zh-CN"/>
        </w:rPr>
      </w:pPr>
      <w:ins w:id="2149" w:author="Romano Giovanni" w:date="2017-10-23T20:01:00Z">
        <w:r w:rsidRPr="00CF3217">
          <w:rPr>
            <w:rFonts w:eastAsia="SimSun"/>
            <w:lang w:val="en-US" w:eastAsia="zh-CN"/>
          </w:rPr>
          <w:t xml:space="preserve">This document applies only to the case when the IMS traffic is not routed via EPC of a PLMN. Procedures for </w:t>
        </w:r>
        <w:proofErr w:type="spellStart"/>
        <w:r w:rsidRPr="00CF3217">
          <w:rPr>
            <w:rFonts w:eastAsia="SimSun"/>
            <w:lang w:val="en-US" w:eastAsia="zh-CN"/>
          </w:rPr>
          <w:t>tunnelling</w:t>
        </w:r>
        <w:proofErr w:type="spellEnd"/>
        <w:r w:rsidRPr="00CF3217">
          <w:rPr>
            <w:rFonts w:eastAsia="SimSun"/>
            <w:lang w:val="en-US" w:eastAsia="zh-CN"/>
          </w:rPr>
          <w:t xml:space="preserve"> of IMS traffic that is routed via EPC are specified in 3GPP TS 24.302 annex F.</w:t>
        </w:r>
      </w:ins>
    </w:p>
    <w:p w:rsidR="002051B4" w:rsidRPr="002D5C5B" w:rsidRDefault="002051B4" w:rsidP="002051B4">
      <w:pPr>
        <w:pStyle w:val="Titolo5"/>
        <w:rPr>
          <w:ins w:id="2150" w:author="Romano Giovanni" w:date="2017-10-23T20:01:00Z"/>
          <w:rFonts w:eastAsia="SimSun"/>
          <w:bCs/>
          <w:color w:val="000000"/>
          <w:szCs w:val="24"/>
          <w:lang w:val="en-US" w:eastAsia="zh-CN"/>
        </w:rPr>
      </w:pPr>
      <w:ins w:id="2151" w:author="Romano Giovanni" w:date="2017-10-23T20:01:00Z">
        <w:r w:rsidRPr="00CF3217">
          <w:rPr>
            <w:rFonts w:eastAsia="SimSun"/>
            <w:bCs/>
            <w:color w:val="000000"/>
            <w:szCs w:val="24"/>
            <w:lang w:val="en-US" w:eastAsia="zh-CN"/>
          </w:rPr>
          <w:t>5.1.2.</w:t>
        </w:r>
      </w:ins>
      <w:ins w:id="2152" w:author="Romano Giovanni" w:date="2017-10-23T20:44:00Z">
        <w:r w:rsidR="00E64DB4">
          <w:rPr>
            <w:rFonts w:eastAsia="SimSun"/>
            <w:bCs/>
            <w:color w:val="000000"/>
            <w:szCs w:val="24"/>
            <w:lang w:val="en-US" w:eastAsia="zh-CN"/>
          </w:rPr>
          <w:t>12.4.</w:t>
        </w:r>
      </w:ins>
      <w:ins w:id="2153" w:author="Romano Giovanni" w:date="2017-10-24T21:58:00Z">
        <w:r w:rsidR="0073340D">
          <w:rPr>
            <w:rFonts w:eastAsia="SimSun"/>
            <w:bCs/>
            <w:color w:val="000000"/>
            <w:szCs w:val="24"/>
            <w:lang w:val="en-US" w:eastAsia="zh-CN"/>
          </w:rPr>
          <w:t>6</w:t>
        </w:r>
      </w:ins>
      <w:ins w:id="2154" w:author="Romano Giovanni" w:date="2017-10-24T22:06:00Z">
        <w:r w:rsidR="009D18B0">
          <w:rPr>
            <w:rFonts w:eastAsia="SimSun"/>
            <w:bCs/>
            <w:color w:val="000000"/>
            <w:szCs w:val="24"/>
            <w:lang w:val="en-US" w:eastAsia="zh-CN"/>
          </w:rPr>
          <w:t>2</w:t>
        </w:r>
      </w:ins>
      <w:ins w:id="2155" w:author="Romano Giovanni" w:date="2017-10-23T20:01:00Z">
        <w:r w:rsidRPr="00CF3217">
          <w:rPr>
            <w:rFonts w:eastAsia="SimSun"/>
            <w:bCs/>
            <w:color w:val="000000"/>
            <w:szCs w:val="24"/>
            <w:lang w:val="en-US" w:eastAsia="zh-CN"/>
          </w:rPr>
          <w:tab/>
          <w:t>TS 24.327</w:t>
        </w:r>
      </w:ins>
    </w:p>
    <w:p w:rsidR="002051B4" w:rsidRPr="00CF3217" w:rsidRDefault="002051B4" w:rsidP="002051B4">
      <w:pPr>
        <w:keepNext/>
        <w:keepLines/>
        <w:widowControl w:val="0"/>
        <w:tabs>
          <w:tab w:val="clear" w:pos="1134"/>
          <w:tab w:val="clear" w:pos="1871"/>
          <w:tab w:val="clear" w:pos="2268"/>
          <w:tab w:val="left" w:pos="90"/>
        </w:tabs>
        <w:overflowPunct/>
        <w:textAlignment w:val="auto"/>
        <w:rPr>
          <w:ins w:id="2156" w:author="Romano Giovanni" w:date="2017-10-23T20:01:00Z"/>
          <w:rFonts w:eastAsia="SimSun"/>
          <w:b/>
          <w:bCs/>
          <w:color w:val="000000"/>
          <w:sz w:val="27"/>
          <w:szCs w:val="27"/>
          <w:lang w:val="en-US" w:eastAsia="zh-CN"/>
        </w:rPr>
      </w:pPr>
      <w:ins w:id="2157" w:author="Romano Giovanni" w:date="2017-10-23T20:01:00Z">
        <w:r w:rsidRPr="00CF3217">
          <w:rPr>
            <w:rFonts w:eastAsia="SimSun"/>
            <w:b/>
            <w:bCs/>
            <w:color w:val="000000"/>
            <w:szCs w:val="24"/>
            <w:lang w:val="en-US" w:eastAsia="zh-CN"/>
          </w:rPr>
          <w:t>Mobility between 3GPP Wireless Local Area Network (WLAN) interworking (I-WLAN) and 3GPP systems; General Packet Radio System (GPRS) and 3GPP I-WLAN aspects; Stage 3</w:t>
        </w:r>
      </w:ins>
    </w:p>
    <w:p w:rsidR="002051B4" w:rsidRDefault="002051B4" w:rsidP="002051B4">
      <w:pPr>
        <w:widowControl w:val="0"/>
        <w:tabs>
          <w:tab w:val="clear" w:pos="1134"/>
          <w:tab w:val="clear" w:pos="1871"/>
          <w:tab w:val="clear" w:pos="2268"/>
          <w:tab w:val="left" w:pos="90"/>
        </w:tabs>
        <w:overflowPunct/>
        <w:textAlignment w:val="auto"/>
        <w:rPr>
          <w:ins w:id="2158" w:author="Romano Giovanni" w:date="2017-10-23T20:01:00Z"/>
          <w:rFonts w:eastAsia="SimSun"/>
          <w:color w:val="000000"/>
          <w:szCs w:val="24"/>
          <w:lang w:val="en-US" w:eastAsia="zh-CN"/>
        </w:rPr>
      </w:pPr>
      <w:ins w:id="2159" w:author="Romano Giovanni" w:date="2017-10-23T20:01:00Z">
        <w:r w:rsidRPr="00CF3217">
          <w:rPr>
            <w:rFonts w:eastAsia="SimSun"/>
            <w:color w:val="000000"/>
            <w:szCs w:val="24"/>
            <w:lang w:val="en-US" w:eastAsia="zh-CN"/>
          </w:rPr>
          <w:t xml:space="preserve">This document specifies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ins>
    </w:p>
    <w:p w:rsidR="002051B4" w:rsidRPr="002D5C5B" w:rsidRDefault="002051B4" w:rsidP="002051B4">
      <w:pPr>
        <w:pStyle w:val="Titolo5"/>
        <w:rPr>
          <w:ins w:id="2160" w:author="Romano Giovanni" w:date="2017-10-23T20:01:00Z"/>
          <w:rFonts w:eastAsia="SimSun"/>
          <w:bCs/>
          <w:color w:val="000000"/>
          <w:szCs w:val="24"/>
          <w:lang w:val="en-US" w:eastAsia="zh-CN"/>
        </w:rPr>
      </w:pPr>
      <w:ins w:id="2161"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162" w:author="Romano Giovanni" w:date="2017-10-23T20:44:00Z">
        <w:r w:rsidR="00E64DB4">
          <w:rPr>
            <w:rFonts w:eastAsia="SimSun"/>
            <w:bCs/>
            <w:color w:val="000000"/>
            <w:szCs w:val="24"/>
            <w:lang w:val="en-US" w:eastAsia="zh-CN"/>
          </w:rPr>
          <w:t>12.4.</w:t>
        </w:r>
      </w:ins>
      <w:ins w:id="2163" w:author="Romano Giovanni" w:date="2017-10-24T21:58:00Z">
        <w:r w:rsidR="0073340D">
          <w:rPr>
            <w:rFonts w:eastAsia="SimSun"/>
            <w:bCs/>
            <w:color w:val="000000"/>
            <w:szCs w:val="24"/>
            <w:lang w:val="en-US" w:eastAsia="zh-CN"/>
          </w:rPr>
          <w:t>6</w:t>
        </w:r>
      </w:ins>
      <w:ins w:id="2164" w:author="Romano Giovanni" w:date="2017-10-24T22:06:00Z">
        <w:r w:rsidR="009D18B0">
          <w:rPr>
            <w:rFonts w:eastAsia="SimSun"/>
            <w:bCs/>
            <w:color w:val="000000"/>
            <w:szCs w:val="24"/>
            <w:lang w:val="en-US" w:eastAsia="zh-CN"/>
          </w:rPr>
          <w:t>3</w:t>
        </w:r>
      </w:ins>
      <w:ins w:id="2165" w:author="Romano Giovanni" w:date="2017-10-23T20:01:00Z">
        <w:r w:rsidRPr="00CF3217">
          <w:rPr>
            <w:rFonts w:eastAsia="SimSun"/>
            <w:bCs/>
            <w:color w:val="000000"/>
            <w:szCs w:val="24"/>
            <w:lang w:val="en-US" w:eastAsia="zh-CN"/>
          </w:rPr>
          <w:tab/>
          <w:t>TS 24.333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166" w:author="Romano Giovanni" w:date="2017-10-23T20:01:00Z"/>
          <w:rFonts w:eastAsia="SimSun"/>
          <w:b/>
          <w:bCs/>
          <w:color w:val="000000"/>
          <w:sz w:val="30"/>
          <w:szCs w:val="30"/>
          <w:lang w:val="en-US" w:eastAsia="zh-CN"/>
        </w:rPr>
      </w:pPr>
      <w:ins w:id="2167" w:author="Romano Giovanni" w:date="2017-10-23T20:01:00Z">
        <w:r w:rsidRPr="00CF3217">
          <w:rPr>
            <w:rFonts w:eastAsia="SimSun"/>
            <w:b/>
            <w:bCs/>
            <w:color w:val="000000"/>
            <w:szCs w:val="24"/>
            <w:lang w:val="en-US" w:eastAsia="zh-CN"/>
          </w:rPr>
          <w:t>Proximity-services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xml:space="preserve">) Management Objects (MO) </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68" w:author="Romano Giovanni" w:date="2017-10-23T20:01:00Z"/>
          <w:rFonts w:eastAsia="SimSun"/>
          <w:color w:val="000000"/>
          <w:szCs w:val="24"/>
          <w:lang w:val="en-US" w:eastAsia="zh-CN"/>
        </w:rPr>
      </w:pPr>
      <w:ins w:id="2169" w:author="Romano Giovanni" w:date="2017-10-23T20:01:00Z">
        <w:r w:rsidRPr="00CF3217">
          <w:rPr>
            <w:rFonts w:eastAsia="SimSun"/>
            <w:color w:val="000000"/>
            <w:szCs w:val="24"/>
            <w:lang w:val="en-US" w:eastAsia="zh-CN"/>
          </w:rPr>
          <w:t xml:space="preserve">This document defines Management Objects (MO) that are used to configure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UE.</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70" w:author="Romano Giovanni" w:date="2017-10-23T20:01:00Z"/>
          <w:rFonts w:eastAsia="SimSun"/>
          <w:color w:val="000000"/>
          <w:szCs w:val="24"/>
          <w:lang w:val="en-US" w:eastAsia="zh-CN"/>
        </w:rPr>
      </w:pPr>
      <w:ins w:id="2171" w:author="Romano Giovanni" w:date="2017-10-23T20:01:00Z">
        <w:r w:rsidRPr="00CF3217">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72" w:author="Romano Giovanni" w:date="2017-10-23T20:01:00Z"/>
          <w:rFonts w:eastAsia="SimSun"/>
          <w:color w:val="000000"/>
          <w:szCs w:val="24"/>
          <w:lang w:val="en-US" w:eastAsia="zh-CN"/>
        </w:rPr>
      </w:pPr>
      <w:ins w:id="2173" w:author="Romano Giovanni" w:date="2017-10-23T20:01:00Z">
        <w:r w:rsidRPr="00CF3217">
          <w:rPr>
            <w:rFonts w:eastAsia="SimSun"/>
            <w:color w:val="000000"/>
            <w:szCs w:val="24"/>
            <w:lang w:val="en-US" w:eastAsia="zh-CN"/>
          </w:rPr>
          <w:t xml:space="preserve">The MOs consist of relevant parameters for provisioning and </w:t>
        </w:r>
        <w:proofErr w:type="spellStart"/>
        <w:r w:rsidRPr="00CF3217">
          <w:rPr>
            <w:rFonts w:eastAsia="SimSun"/>
            <w:color w:val="000000"/>
            <w:szCs w:val="24"/>
            <w:lang w:val="en-US" w:eastAsia="zh-CN"/>
          </w:rPr>
          <w:t>authorisation</w:t>
        </w:r>
        <w:proofErr w:type="spellEnd"/>
        <w:r w:rsidRPr="00CF3217">
          <w:rPr>
            <w:rFonts w:eastAsia="SimSun"/>
            <w:color w:val="000000"/>
            <w:szCs w:val="24"/>
            <w:lang w:val="en-US" w:eastAsia="zh-CN"/>
          </w:rPr>
          <w:t xml:space="preserve"> of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at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UE.</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74" w:author="Romano Giovanni" w:date="2017-10-23T20:01:00Z"/>
          <w:rFonts w:eastAsia="SimSun"/>
          <w:color w:val="000000"/>
          <w:szCs w:val="24"/>
          <w:lang w:val="en-US" w:eastAsia="zh-CN"/>
        </w:rPr>
      </w:pPr>
      <w:ins w:id="2175" w:author="Romano Giovanni" w:date="2017-10-23T20:01:00Z">
        <w:r w:rsidRPr="00CF3217">
          <w:rPr>
            <w:rFonts w:eastAsia="SimSun"/>
            <w:color w:val="000000"/>
            <w:szCs w:val="24"/>
            <w:lang w:val="en-US" w:eastAsia="zh-CN"/>
          </w:rPr>
          <w:t xml:space="preserve">The protocol aspects for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are described in 3GPP TS 24.334.</w:t>
        </w:r>
      </w:ins>
    </w:p>
    <w:p w:rsidR="002051B4" w:rsidRDefault="002051B4" w:rsidP="002051B4">
      <w:pPr>
        <w:widowControl w:val="0"/>
        <w:tabs>
          <w:tab w:val="clear" w:pos="1134"/>
          <w:tab w:val="clear" w:pos="1871"/>
          <w:tab w:val="clear" w:pos="2268"/>
          <w:tab w:val="left" w:pos="90"/>
        </w:tabs>
        <w:overflowPunct/>
        <w:spacing w:before="0"/>
        <w:textAlignment w:val="auto"/>
        <w:rPr>
          <w:ins w:id="2176" w:author="Romano Giovanni" w:date="2017-10-23T20:01:00Z"/>
          <w:rFonts w:eastAsia="SimSun"/>
          <w:color w:val="000000"/>
          <w:szCs w:val="24"/>
          <w:lang w:val="en-US" w:eastAsia="zh-CN"/>
        </w:rPr>
      </w:pPr>
      <w:ins w:id="2177" w:author="Romano Giovanni" w:date="2017-10-23T20:01:00Z">
        <w:r w:rsidRPr="00CF3217">
          <w:rPr>
            <w:rFonts w:eastAsia="SimSun"/>
            <w:color w:val="000000"/>
            <w:szCs w:val="24"/>
            <w:lang w:val="en-US" w:eastAsia="zh-CN"/>
          </w:rPr>
          <w:t xml:space="preserve">In this release of the specification,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discovery is supported only when the UE is served by E-UTRAN.</w:t>
        </w:r>
      </w:ins>
    </w:p>
    <w:p w:rsidR="002051B4" w:rsidRPr="002D5C5B" w:rsidRDefault="002051B4" w:rsidP="002051B4">
      <w:pPr>
        <w:pStyle w:val="Titolo5"/>
        <w:rPr>
          <w:ins w:id="2178" w:author="Romano Giovanni" w:date="2017-10-23T20:01:00Z"/>
          <w:rFonts w:eastAsia="SimSun"/>
          <w:bCs/>
          <w:color w:val="000000"/>
          <w:szCs w:val="24"/>
          <w:lang w:val="en-US" w:eastAsia="zh-CN"/>
        </w:rPr>
      </w:pPr>
      <w:ins w:id="2179" w:author="Romano Giovanni" w:date="2017-10-23T20:01: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ins>
      <w:ins w:id="2180" w:author="Romano Giovanni" w:date="2017-10-23T20:44:00Z">
        <w:r w:rsidR="00E64DB4">
          <w:rPr>
            <w:rFonts w:eastAsia="SimSun"/>
            <w:bCs/>
            <w:color w:val="000000"/>
            <w:szCs w:val="24"/>
            <w:lang w:val="en-US" w:eastAsia="zh-CN"/>
          </w:rPr>
          <w:t>12.4.</w:t>
        </w:r>
      </w:ins>
      <w:ins w:id="2181" w:author="Romano Giovanni" w:date="2017-10-24T21:58:00Z">
        <w:r w:rsidR="0073340D">
          <w:rPr>
            <w:rFonts w:eastAsia="SimSun"/>
            <w:bCs/>
            <w:color w:val="000000"/>
            <w:szCs w:val="24"/>
            <w:lang w:val="en-US" w:eastAsia="zh-CN"/>
          </w:rPr>
          <w:t>6</w:t>
        </w:r>
      </w:ins>
      <w:ins w:id="2182" w:author="Romano Giovanni" w:date="2017-10-24T22:06:00Z">
        <w:r w:rsidR="009D18B0">
          <w:rPr>
            <w:rFonts w:eastAsia="SimSun"/>
            <w:bCs/>
            <w:color w:val="000000"/>
            <w:szCs w:val="24"/>
            <w:lang w:val="en-US" w:eastAsia="zh-CN"/>
          </w:rPr>
          <w:t>4</w:t>
        </w:r>
      </w:ins>
      <w:ins w:id="2183" w:author="Romano Giovanni" w:date="2017-10-23T20:01:00Z">
        <w:r w:rsidRPr="00CF3217">
          <w:rPr>
            <w:rFonts w:eastAsia="SimSun"/>
            <w:bCs/>
            <w:color w:val="000000"/>
            <w:szCs w:val="24"/>
            <w:lang w:val="en-US" w:eastAsia="zh-CN"/>
          </w:rPr>
          <w:tab/>
          <w:t>TS 24.334</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184" w:author="Romano Giovanni" w:date="2017-10-23T20:01:00Z"/>
          <w:rFonts w:eastAsia="SimSun"/>
          <w:b/>
          <w:bCs/>
          <w:color w:val="000000"/>
          <w:szCs w:val="24"/>
          <w:lang w:val="en-US" w:eastAsia="zh-CN"/>
        </w:rPr>
      </w:pPr>
      <w:ins w:id="2185" w:author="Romano Giovanni" w:date="2017-10-23T20:01:00Z">
        <w:r w:rsidRPr="00CF3217">
          <w:rPr>
            <w:rFonts w:eastAsia="SimSun"/>
            <w:b/>
            <w:bCs/>
            <w:color w:val="000000"/>
            <w:szCs w:val="24"/>
            <w:lang w:val="en-US" w:eastAsia="zh-CN"/>
          </w:rPr>
          <w:t>Proximity-services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xml:space="preserve">) User Equipment (UE) to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xml:space="preserve"> function protocol aspects; Stage 3</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86" w:author="Romano Giovanni" w:date="2017-10-23T20:01:00Z"/>
          <w:rFonts w:eastAsia="SimSun"/>
          <w:color w:val="000000"/>
          <w:szCs w:val="24"/>
          <w:lang w:val="en-US" w:eastAsia="zh-CN"/>
        </w:rPr>
      </w:pPr>
      <w:ins w:id="2187" w:author="Romano Giovanni" w:date="2017-10-23T20:01:00Z">
        <w:r w:rsidRPr="00CF3217">
          <w:rPr>
            <w:rFonts w:eastAsia="SimSun"/>
            <w:color w:val="000000"/>
            <w:szCs w:val="24"/>
            <w:lang w:val="en-US" w:eastAsia="zh-CN"/>
          </w:rPr>
          <w:t>This document specifies the protocols for Proximity-based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between: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88" w:author="Romano Giovanni" w:date="2017-10-23T20:01:00Z"/>
          <w:rFonts w:eastAsia="SimSun"/>
          <w:color w:val="000000"/>
          <w:szCs w:val="24"/>
          <w:lang w:val="en-US" w:eastAsia="zh-CN"/>
        </w:rPr>
      </w:pPr>
      <w:ins w:id="2189" w:author="Romano Giovanni" w:date="2017-10-23T20:01:00Z">
        <w:r w:rsidRPr="00CF3217">
          <w:rPr>
            <w:rFonts w:eastAsia="SimSun"/>
            <w:color w:val="000000"/>
            <w:szCs w:val="24"/>
            <w:lang w:val="en-US" w:eastAsia="zh-CN"/>
          </w:rPr>
          <w:t xml:space="preserve">-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-enabled UE and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(over the PC3 interface); and</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90" w:author="Romano Giovanni" w:date="2017-10-23T20:01:00Z"/>
          <w:rFonts w:eastAsia="SimSun"/>
          <w:color w:val="000000"/>
          <w:szCs w:val="24"/>
          <w:lang w:val="en-US" w:eastAsia="zh-CN"/>
        </w:rPr>
      </w:pPr>
      <w:ins w:id="2191" w:author="Romano Giovanni" w:date="2017-10-23T20:01:00Z">
        <w:r w:rsidRPr="00CF3217">
          <w:rPr>
            <w:rFonts w:eastAsia="SimSun"/>
            <w:color w:val="000000"/>
            <w:szCs w:val="24"/>
            <w:lang w:val="en-US" w:eastAsia="zh-CN"/>
          </w:rPr>
          <w:t xml:space="preserve">- two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UEs (over the PC5 interface).</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92" w:author="Romano Giovanni" w:date="2017-10-23T20:01:00Z"/>
          <w:rFonts w:eastAsia="SimSun"/>
          <w:color w:val="000000"/>
          <w:szCs w:val="24"/>
          <w:lang w:val="en-US" w:eastAsia="zh-CN"/>
        </w:rPr>
      </w:pPr>
      <w:ins w:id="2193" w:author="Romano Giovanni" w:date="2017-10-23T20:01:00Z">
        <w:r w:rsidRPr="00CF3217">
          <w:rPr>
            <w:rFonts w:eastAsia="SimSun"/>
            <w:color w:val="000000"/>
            <w:szCs w:val="24"/>
            <w:lang w:val="en-US" w:eastAsia="zh-CN"/>
          </w:rPr>
          <w:t xml:space="preserve">This document defines the associated procedures for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service </w:t>
        </w:r>
        <w:proofErr w:type="spellStart"/>
        <w:r w:rsidRPr="00CF3217">
          <w:rPr>
            <w:rFonts w:eastAsia="SimSun"/>
            <w:color w:val="000000"/>
            <w:szCs w:val="24"/>
            <w:lang w:val="en-US" w:eastAsia="zh-CN"/>
          </w:rPr>
          <w:t>authorisation</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discovery, EPC-level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discovery and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communication.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94" w:author="Romano Giovanni" w:date="2017-10-23T20:01:00Z"/>
          <w:rFonts w:eastAsia="SimSun"/>
          <w:color w:val="000000"/>
          <w:szCs w:val="24"/>
          <w:lang w:val="en-US" w:eastAsia="zh-CN"/>
        </w:rPr>
      </w:pPr>
      <w:ins w:id="2195" w:author="Romano Giovanni" w:date="2017-10-23T20:01:00Z">
        <w:r w:rsidRPr="00CF3217">
          <w:rPr>
            <w:rFonts w:eastAsia="SimSun"/>
            <w:color w:val="000000"/>
            <w:szCs w:val="24"/>
            <w:lang w:val="en-US" w:eastAsia="zh-CN"/>
          </w:rPr>
          <w:t xml:space="preserve">This document also defines the message format, message contents, error handling and system parameters applied by the protocols for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96" w:author="Romano Giovanni" w:date="2017-10-23T20:01:00Z"/>
          <w:rFonts w:eastAsia="SimSun"/>
          <w:color w:val="000000"/>
          <w:szCs w:val="24"/>
          <w:lang w:val="en-US" w:eastAsia="zh-CN"/>
        </w:rPr>
      </w:pPr>
      <w:ins w:id="2197" w:author="Romano Giovanni" w:date="2017-10-23T20:01:00Z">
        <w:r w:rsidRPr="00CF3217">
          <w:rPr>
            <w:rFonts w:eastAsia="SimSun"/>
            <w:color w:val="000000"/>
            <w:szCs w:val="24"/>
            <w:lang w:val="en-US" w:eastAsia="zh-CN"/>
          </w:rPr>
          <w:t>This document is applicable to:</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198" w:author="Romano Giovanni" w:date="2017-10-23T20:01:00Z"/>
          <w:rFonts w:eastAsia="SimSun"/>
          <w:color w:val="000000"/>
          <w:szCs w:val="24"/>
          <w:lang w:val="en-US" w:eastAsia="zh-CN"/>
        </w:rPr>
      </w:pPr>
      <w:ins w:id="2199" w:author="Romano Giovanni" w:date="2017-10-23T20:01:00Z">
        <w:r w:rsidRPr="00CF3217">
          <w:rPr>
            <w:rFonts w:eastAsia="SimSun"/>
            <w:color w:val="000000"/>
            <w:szCs w:val="24"/>
            <w:lang w:val="en-US" w:eastAsia="zh-CN"/>
          </w:rPr>
          <w:t xml:space="preserve">-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UE; and</w:t>
        </w:r>
      </w:ins>
    </w:p>
    <w:p w:rsidR="002051B4" w:rsidRDefault="002051B4" w:rsidP="002051B4">
      <w:pPr>
        <w:widowControl w:val="0"/>
        <w:tabs>
          <w:tab w:val="clear" w:pos="1134"/>
          <w:tab w:val="clear" w:pos="1871"/>
          <w:tab w:val="clear" w:pos="2268"/>
          <w:tab w:val="left" w:pos="90"/>
        </w:tabs>
        <w:overflowPunct/>
        <w:spacing w:before="0"/>
        <w:textAlignment w:val="auto"/>
        <w:rPr>
          <w:ins w:id="2200" w:author="Romano Giovanni" w:date="2017-10-23T20:01:00Z"/>
          <w:rFonts w:eastAsia="SimSun"/>
          <w:color w:val="000000"/>
          <w:szCs w:val="24"/>
          <w:lang w:val="en-US" w:eastAsia="zh-CN"/>
        </w:rPr>
      </w:pPr>
      <w:ins w:id="2201" w:author="Romano Giovanni" w:date="2017-10-23T20:01:00Z">
        <w:r w:rsidRPr="00CF3217">
          <w:rPr>
            <w:rFonts w:eastAsia="SimSun"/>
            <w:color w:val="000000"/>
            <w:szCs w:val="24"/>
            <w:lang w:val="en-US" w:eastAsia="zh-CN"/>
          </w:rPr>
          <w:t xml:space="preserve">-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w:t>
        </w:r>
      </w:ins>
    </w:p>
    <w:p w:rsidR="002051B4" w:rsidRPr="002D5C5B" w:rsidRDefault="002051B4" w:rsidP="002051B4">
      <w:pPr>
        <w:pStyle w:val="Titolo5"/>
        <w:rPr>
          <w:ins w:id="2202" w:author="Romano Giovanni" w:date="2017-10-23T20:01:00Z"/>
          <w:rFonts w:eastAsia="SimSun"/>
          <w:bCs/>
          <w:color w:val="000000"/>
          <w:szCs w:val="24"/>
          <w:lang w:val="en-US" w:eastAsia="zh-CN"/>
        </w:rPr>
      </w:pPr>
      <w:ins w:id="2203" w:author="Romano Giovanni" w:date="2017-10-23T20:01:00Z">
        <w:r w:rsidRPr="00CF3217">
          <w:rPr>
            <w:rFonts w:eastAsia="SimSun"/>
            <w:bCs/>
            <w:color w:val="000000"/>
            <w:szCs w:val="24"/>
            <w:lang w:val="en-US" w:eastAsia="zh-CN"/>
          </w:rPr>
          <w:t>5.1.2.</w:t>
        </w:r>
      </w:ins>
      <w:ins w:id="2204" w:author="Romano Giovanni" w:date="2017-10-23T20:44:00Z">
        <w:r w:rsidR="00E64DB4">
          <w:rPr>
            <w:rFonts w:eastAsia="SimSun"/>
            <w:bCs/>
            <w:color w:val="000000"/>
            <w:szCs w:val="24"/>
            <w:lang w:val="en-US" w:eastAsia="zh-CN"/>
          </w:rPr>
          <w:t>12.4.</w:t>
        </w:r>
      </w:ins>
      <w:ins w:id="2205" w:author="Romano Giovanni" w:date="2017-10-24T22:06:00Z">
        <w:r w:rsidR="009D18B0">
          <w:rPr>
            <w:rFonts w:eastAsia="SimSun"/>
            <w:bCs/>
            <w:color w:val="000000"/>
            <w:szCs w:val="24"/>
            <w:lang w:val="en-US" w:eastAsia="zh-CN"/>
          </w:rPr>
          <w:t>65</w:t>
        </w:r>
      </w:ins>
      <w:ins w:id="2206" w:author="Romano Giovanni" w:date="2017-10-23T20:01:00Z">
        <w:r w:rsidRPr="00CF3217">
          <w:rPr>
            <w:rFonts w:eastAsia="SimSun"/>
            <w:bCs/>
            <w:color w:val="000000"/>
            <w:szCs w:val="24"/>
            <w:lang w:val="en-US" w:eastAsia="zh-CN"/>
          </w:rPr>
          <w:tab/>
          <w:t>TS 24.337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207" w:author="Romano Giovanni" w:date="2017-10-23T20:01:00Z"/>
          <w:rFonts w:eastAsia="SimSun"/>
          <w:b/>
          <w:bCs/>
          <w:color w:val="000000"/>
          <w:sz w:val="30"/>
          <w:szCs w:val="30"/>
          <w:lang w:val="en-US" w:eastAsia="zh-CN"/>
        </w:rPr>
      </w:pPr>
      <w:ins w:id="2208" w:author="Romano Giovanni" w:date="2017-10-23T20:01:00Z">
        <w:r w:rsidRPr="00CF3217">
          <w:rPr>
            <w:rFonts w:eastAsia="SimSun"/>
            <w:b/>
            <w:bCs/>
            <w:color w:val="000000"/>
            <w:szCs w:val="24"/>
            <w:lang w:val="en-US" w:eastAsia="zh-CN"/>
          </w:rPr>
          <w:t>IP Multimedia (IM) Core Network (CN) subsystem IP Multimedia Subsystem (IMS) inter-UE transfer; Stage 3</w:t>
        </w:r>
      </w:ins>
    </w:p>
    <w:p w:rsidR="002051B4" w:rsidRDefault="002051B4" w:rsidP="002051B4">
      <w:pPr>
        <w:widowControl w:val="0"/>
        <w:tabs>
          <w:tab w:val="clear" w:pos="1134"/>
          <w:tab w:val="clear" w:pos="1871"/>
          <w:tab w:val="clear" w:pos="2268"/>
          <w:tab w:val="left" w:pos="90"/>
        </w:tabs>
        <w:overflowPunct/>
        <w:textAlignment w:val="auto"/>
        <w:rPr>
          <w:ins w:id="2209" w:author="Romano Giovanni" w:date="2017-10-23T20:01:00Z"/>
          <w:rFonts w:eastAsia="SimSun"/>
          <w:color w:val="000000"/>
          <w:szCs w:val="24"/>
          <w:lang w:val="en-US" w:eastAsia="zh-CN"/>
        </w:rPr>
      </w:pPr>
      <w:ins w:id="2210" w:author="Romano Giovanni" w:date="2017-10-23T20:01:00Z">
        <w:r w:rsidRPr="00CF3217">
          <w:rPr>
            <w:rFonts w:eastAsia="SimSun"/>
            <w:color w:val="000000"/>
            <w:szCs w:val="24"/>
            <w:lang w:val="en-US" w:eastAsia="zh-CN"/>
          </w:rPr>
          <w:t xml:space="preserve">IP Multimedia (IM) Core Network (CN) subsystem inter-UE transfer (IUT) provides the capability of continuing ongoing communication sessions with multiple media across different user </w:t>
        </w:r>
        <w:proofErr w:type="spellStart"/>
        <w:r w:rsidRPr="00CF3217">
          <w:rPr>
            <w:rFonts w:eastAsia="SimSun"/>
            <w:color w:val="000000"/>
            <w:szCs w:val="24"/>
            <w:lang w:val="en-US" w:eastAsia="zh-CN"/>
          </w:rPr>
          <w:t>equipments</w:t>
        </w:r>
        <w:proofErr w:type="spellEnd"/>
        <w:r w:rsidRPr="00CF3217">
          <w:rPr>
            <w:rFonts w:eastAsia="SimSun"/>
            <w:color w:val="000000"/>
            <w:szCs w:val="24"/>
            <w:lang w:val="en-US" w:eastAsia="zh-CN"/>
          </w:rPr>
          <w:t xml:space="preserve"> (UEs) under the control of the same or different subscribers, and as part of Service Continuity (SC). This document provides the protocol details for enabling IMS inter-UE transfer based on the Session Initiation protocol (SIP) and the Session Description Protocol (SDP).</w:t>
        </w:r>
      </w:ins>
    </w:p>
    <w:p w:rsidR="002051B4" w:rsidRPr="002D5C5B" w:rsidRDefault="002051B4" w:rsidP="002051B4">
      <w:pPr>
        <w:pStyle w:val="Titolo5"/>
        <w:rPr>
          <w:ins w:id="2211" w:author="Romano Giovanni" w:date="2017-10-23T20:01:00Z"/>
          <w:rFonts w:eastAsia="SimSun"/>
          <w:bCs/>
          <w:color w:val="000000"/>
          <w:szCs w:val="24"/>
          <w:lang w:val="en-US" w:eastAsia="zh-CN"/>
        </w:rPr>
      </w:pPr>
      <w:ins w:id="2212" w:author="Romano Giovanni" w:date="2017-10-23T20:01:00Z">
        <w:r w:rsidRPr="00CF3217">
          <w:rPr>
            <w:rFonts w:eastAsia="SimSun"/>
            <w:bCs/>
            <w:color w:val="000000"/>
            <w:szCs w:val="24"/>
            <w:lang w:val="en-US" w:eastAsia="zh-CN"/>
          </w:rPr>
          <w:t>5.1.2.</w:t>
        </w:r>
      </w:ins>
      <w:ins w:id="2213" w:author="Romano Giovanni" w:date="2017-10-23T20:45:00Z">
        <w:r w:rsidR="00E64DB4">
          <w:rPr>
            <w:rFonts w:eastAsia="SimSun"/>
            <w:bCs/>
            <w:color w:val="000000"/>
            <w:szCs w:val="24"/>
            <w:lang w:val="en-US" w:eastAsia="zh-CN"/>
          </w:rPr>
          <w:t>12.4.</w:t>
        </w:r>
      </w:ins>
      <w:ins w:id="2214" w:author="Romano Giovanni" w:date="2017-10-24T22:06:00Z">
        <w:r w:rsidR="009D18B0">
          <w:rPr>
            <w:rFonts w:eastAsia="SimSun"/>
            <w:bCs/>
            <w:color w:val="000000"/>
            <w:szCs w:val="24"/>
            <w:lang w:val="en-US" w:eastAsia="zh-CN"/>
          </w:rPr>
          <w:t>66</w:t>
        </w:r>
      </w:ins>
      <w:ins w:id="2215" w:author="Romano Giovanni" w:date="2017-10-23T20:01:00Z">
        <w:r w:rsidRPr="00CF3217">
          <w:rPr>
            <w:rFonts w:eastAsia="SimSun"/>
            <w:bCs/>
            <w:color w:val="000000"/>
            <w:szCs w:val="24"/>
            <w:lang w:val="en-US" w:eastAsia="zh-CN"/>
          </w:rPr>
          <w:tab/>
          <w:t>TS 24.341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216" w:author="Romano Giovanni" w:date="2017-10-23T20:01:00Z"/>
          <w:rFonts w:eastAsia="SimSun"/>
          <w:b/>
          <w:bCs/>
          <w:color w:val="000000"/>
          <w:sz w:val="30"/>
          <w:szCs w:val="30"/>
          <w:lang w:val="en-US" w:eastAsia="zh-CN"/>
        </w:rPr>
      </w:pPr>
      <w:ins w:id="2217" w:author="Romano Giovanni" w:date="2017-10-23T20:01:00Z">
        <w:r w:rsidRPr="00CF3217">
          <w:rPr>
            <w:rFonts w:eastAsia="SimSun"/>
            <w:b/>
            <w:bCs/>
            <w:color w:val="000000"/>
            <w:szCs w:val="24"/>
            <w:lang w:val="en-US" w:eastAsia="zh-CN"/>
          </w:rPr>
          <w:t>Support of SMS over IP networks; Stage 3</w:t>
        </w:r>
      </w:ins>
    </w:p>
    <w:p w:rsidR="002051B4" w:rsidRDefault="002051B4" w:rsidP="002051B4">
      <w:pPr>
        <w:widowControl w:val="0"/>
        <w:tabs>
          <w:tab w:val="clear" w:pos="1134"/>
          <w:tab w:val="clear" w:pos="1871"/>
          <w:tab w:val="clear" w:pos="2268"/>
          <w:tab w:val="left" w:pos="90"/>
        </w:tabs>
        <w:overflowPunct/>
        <w:textAlignment w:val="auto"/>
        <w:rPr>
          <w:ins w:id="2218" w:author="Romano Giovanni" w:date="2017-10-23T20:01:00Z"/>
          <w:rFonts w:eastAsia="SimSun"/>
          <w:color w:val="000000"/>
          <w:szCs w:val="24"/>
          <w:lang w:val="en-US" w:eastAsia="zh-CN"/>
        </w:rPr>
      </w:pPr>
      <w:ins w:id="2219" w:author="Romano Giovanni" w:date="2017-10-23T20:01:00Z">
        <w:r w:rsidRPr="00CF3217">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ins>
    </w:p>
    <w:p w:rsidR="002051B4" w:rsidRPr="002D5C5B" w:rsidRDefault="002051B4" w:rsidP="002051B4">
      <w:pPr>
        <w:pStyle w:val="Titolo5"/>
        <w:rPr>
          <w:ins w:id="2220" w:author="Romano Giovanni" w:date="2017-10-23T20:01:00Z"/>
          <w:rFonts w:eastAsia="SimSun"/>
          <w:bCs/>
          <w:color w:val="000000"/>
          <w:szCs w:val="24"/>
          <w:lang w:val="en-US" w:eastAsia="zh-CN"/>
        </w:rPr>
      </w:pPr>
      <w:ins w:id="2221" w:author="Romano Giovanni" w:date="2017-10-23T20:01:00Z">
        <w:r w:rsidRPr="00CF3217">
          <w:rPr>
            <w:rFonts w:eastAsia="SimSun"/>
            <w:bCs/>
            <w:color w:val="000000"/>
            <w:szCs w:val="24"/>
            <w:lang w:val="en-US" w:eastAsia="zh-CN"/>
          </w:rPr>
          <w:t>5.1.2.</w:t>
        </w:r>
      </w:ins>
      <w:ins w:id="2222" w:author="Romano Giovanni" w:date="2017-10-23T20:45:00Z">
        <w:r w:rsidR="00E64DB4">
          <w:rPr>
            <w:rFonts w:eastAsia="SimSun"/>
            <w:bCs/>
            <w:color w:val="000000"/>
            <w:szCs w:val="24"/>
            <w:lang w:val="en-US" w:eastAsia="zh-CN"/>
          </w:rPr>
          <w:t>12.4.</w:t>
        </w:r>
      </w:ins>
      <w:ins w:id="2223" w:author="Romano Giovanni" w:date="2017-10-23T20:01:00Z">
        <w:r>
          <w:rPr>
            <w:rFonts w:eastAsia="SimSun"/>
            <w:bCs/>
            <w:color w:val="000000"/>
            <w:szCs w:val="24"/>
            <w:lang w:val="en-US" w:eastAsia="zh-CN"/>
          </w:rPr>
          <w:t>6</w:t>
        </w:r>
      </w:ins>
      <w:ins w:id="2224" w:author="Romano Giovanni" w:date="2017-10-24T22:06:00Z">
        <w:r w:rsidR="009D18B0">
          <w:rPr>
            <w:rFonts w:eastAsia="SimSun"/>
            <w:bCs/>
            <w:color w:val="000000"/>
            <w:szCs w:val="24"/>
            <w:lang w:val="en-US" w:eastAsia="zh-CN"/>
          </w:rPr>
          <w:t>7</w:t>
        </w:r>
      </w:ins>
      <w:ins w:id="2225" w:author="Romano Giovanni" w:date="2017-10-23T20:01:00Z">
        <w:r w:rsidRPr="00CF3217">
          <w:rPr>
            <w:rFonts w:eastAsia="SimSun"/>
            <w:bCs/>
            <w:color w:val="000000"/>
            <w:szCs w:val="24"/>
            <w:lang w:val="en-US" w:eastAsia="zh-CN"/>
          </w:rPr>
          <w:tab/>
          <w:t>TS 24.368</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226" w:author="Romano Giovanni" w:date="2017-10-23T20:01:00Z"/>
          <w:rFonts w:eastAsia="SimSun"/>
          <w:b/>
          <w:bCs/>
          <w:color w:val="000000"/>
          <w:sz w:val="30"/>
          <w:szCs w:val="30"/>
          <w:lang w:val="en-US" w:eastAsia="zh-CN"/>
        </w:rPr>
      </w:pPr>
      <w:ins w:id="2227" w:author="Romano Giovanni" w:date="2017-10-23T20:01:00Z">
        <w:r w:rsidRPr="00CF3217">
          <w:rPr>
            <w:rFonts w:eastAsia="SimSun"/>
            <w:b/>
            <w:bCs/>
            <w:color w:val="000000"/>
            <w:szCs w:val="24"/>
            <w:lang w:val="en-US" w:eastAsia="zh-CN"/>
          </w:rPr>
          <w:t>Non-Access Stratum (NAS) configuration Management Object (MO)</w:t>
        </w:r>
      </w:ins>
    </w:p>
    <w:p w:rsidR="002051B4" w:rsidRDefault="002051B4" w:rsidP="002051B4">
      <w:pPr>
        <w:widowControl w:val="0"/>
        <w:tabs>
          <w:tab w:val="clear" w:pos="1134"/>
          <w:tab w:val="clear" w:pos="1871"/>
          <w:tab w:val="clear" w:pos="2268"/>
          <w:tab w:val="left" w:pos="90"/>
        </w:tabs>
        <w:overflowPunct/>
        <w:textAlignment w:val="auto"/>
        <w:rPr>
          <w:ins w:id="2228" w:author="Romano Giovanni" w:date="2017-10-23T20:01:00Z"/>
          <w:rFonts w:eastAsia="SimSun"/>
          <w:color w:val="000000"/>
          <w:szCs w:val="24"/>
          <w:lang w:val="en-US" w:eastAsia="zh-CN"/>
        </w:rPr>
      </w:pPr>
      <w:ins w:id="2229" w:author="Romano Giovanni" w:date="2017-10-23T20:01:00Z">
        <w:r w:rsidRPr="00CF3217">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ins>
    </w:p>
    <w:p w:rsidR="002051B4" w:rsidRPr="00CF3217" w:rsidRDefault="002051B4" w:rsidP="002051B4">
      <w:pPr>
        <w:pStyle w:val="Titolo5"/>
        <w:rPr>
          <w:ins w:id="2230" w:author="Romano Giovanni" w:date="2017-10-23T20:01:00Z"/>
          <w:rFonts w:eastAsia="SimSun"/>
          <w:bCs/>
          <w:color w:val="000000"/>
          <w:szCs w:val="24"/>
          <w:lang w:val="en-US" w:eastAsia="zh-CN"/>
        </w:rPr>
      </w:pPr>
      <w:ins w:id="2231" w:author="Romano Giovanni" w:date="2017-10-23T20:01: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ins>
      <w:ins w:id="2232" w:author="Romano Giovanni" w:date="2017-10-23T20:45:00Z">
        <w:r w:rsidR="00E64DB4">
          <w:rPr>
            <w:rFonts w:eastAsia="SimSun"/>
            <w:bCs/>
            <w:color w:val="000000"/>
            <w:szCs w:val="24"/>
            <w:lang w:val="en-US" w:eastAsia="zh-CN"/>
          </w:rPr>
          <w:t>12.4.</w:t>
        </w:r>
      </w:ins>
      <w:ins w:id="2233" w:author="Romano Giovanni" w:date="2017-10-23T20:01:00Z">
        <w:r>
          <w:rPr>
            <w:rFonts w:eastAsia="SimSun"/>
            <w:bCs/>
            <w:color w:val="000000"/>
            <w:szCs w:val="24"/>
            <w:lang w:val="en-US" w:eastAsia="zh-CN"/>
          </w:rPr>
          <w:t>6</w:t>
        </w:r>
      </w:ins>
      <w:ins w:id="2234" w:author="Romano Giovanni" w:date="2017-10-24T22:06:00Z">
        <w:r w:rsidR="009D18B0">
          <w:rPr>
            <w:rFonts w:eastAsia="SimSun"/>
            <w:bCs/>
            <w:color w:val="000000"/>
            <w:szCs w:val="24"/>
            <w:lang w:val="en-US" w:eastAsia="zh-CN"/>
          </w:rPr>
          <w:t>8</w:t>
        </w:r>
      </w:ins>
      <w:ins w:id="2235" w:author="Romano Giovanni" w:date="2017-10-23T20:01:00Z">
        <w:r w:rsidRPr="00CF3217">
          <w:rPr>
            <w:rFonts w:eastAsia="SimSun"/>
            <w:bCs/>
            <w:color w:val="000000"/>
            <w:szCs w:val="24"/>
            <w:lang w:val="en-US" w:eastAsia="zh-CN"/>
          </w:rPr>
          <w:tab/>
          <w:t>TS 24.371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236" w:author="Romano Giovanni" w:date="2017-10-23T20:01:00Z"/>
          <w:rFonts w:eastAsia="SimSun"/>
          <w:b/>
          <w:bCs/>
          <w:color w:val="000000"/>
          <w:szCs w:val="24"/>
          <w:lang w:val="en-US" w:eastAsia="zh-CN"/>
        </w:rPr>
      </w:pPr>
      <w:ins w:id="2237" w:author="Romano Giovanni" w:date="2017-10-23T20:01:00Z">
        <w:r w:rsidRPr="00CF3217">
          <w:rPr>
            <w:rFonts w:eastAsia="SimSun"/>
            <w:b/>
            <w:bCs/>
            <w:color w:val="000000"/>
            <w:szCs w:val="24"/>
            <w:lang w:val="en-US" w:eastAsia="zh-CN"/>
          </w:rPr>
          <w:t>Web Real-Time Communications (</w:t>
        </w:r>
        <w:proofErr w:type="spellStart"/>
        <w:r w:rsidRPr="00CF3217">
          <w:rPr>
            <w:rFonts w:eastAsia="SimSun"/>
            <w:b/>
            <w:bCs/>
            <w:color w:val="000000"/>
            <w:szCs w:val="24"/>
            <w:lang w:val="en-US" w:eastAsia="zh-CN"/>
          </w:rPr>
          <w:t>WebRTC</w:t>
        </w:r>
        <w:proofErr w:type="spellEnd"/>
        <w:r w:rsidRPr="00CF3217">
          <w:rPr>
            <w:rFonts w:eastAsia="SimSun"/>
            <w:b/>
            <w:bCs/>
            <w:color w:val="000000"/>
            <w:szCs w:val="24"/>
            <w:lang w:val="en-US" w:eastAsia="zh-CN"/>
          </w:rPr>
          <w:t>) access to the IP Multimedia (IM) Core Network (CN) subsystem (IMS); Stage 3; Protocol specification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238" w:author="Romano Giovanni" w:date="2017-10-23T20:01:00Z"/>
          <w:rFonts w:eastAsia="SimSun"/>
          <w:color w:val="000000"/>
          <w:szCs w:val="24"/>
          <w:lang w:val="en-US" w:eastAsia="zh-CN"/>
        </w:rPr>
      </w:pPr>
      <w:ins w:id="2239" w:author="Romano Giovanni" w:date="2017-10-23T20:01:00Z">
        <w:r w:rsidRPr="00CF3217">
          <w:rPr>
            <w:rFonts w:eastAsia="SimSun"/>
            <w:color w:val="000000"/>
            <w:szCs w:val="24"/>
            <w:lang w:val="en-US" w:eastAsia="zh-CN"/>
          </w:rPr>
          <w:t>This document provides the details for allowing Web Real-Time Communication (</w:t>
        </w:r>
        <w:proofErr w:type="spellStart"/>
        <w:r w:rsidRPr="00CF3217">
          <w:rPr>
            <w:rFonts w:eastAsia="SimSun"/>
            <w:color w:val="000000"/>
            <w:szCs w:val="24"/>
            <w:lang w:val="en-US" w:eastAsia="zh-CN"/>
          </w:rPr>
          <w:t>WebRTC</w:t>
        </w:r>
        <w:proofErr w:type="spellEnd"/>
        <w:r w:rsidRPr="00CF3217">
          <w:rPr>
            <w:rFonts w:eastAsia="SimSun"/>
            <w:color w:val="000000"/>
            <w:szCs w:val="24"/>
            <w:lang w:val="en-US" w:eastAsia="zh-CN"/>
          </w:rPr>
          <w:t>) IMS Clients (WIC) to access the IP Multimedia (IM) Core Network (CN) subsystem.</w:t>
        </w:r>
      </w:ins>
    </w:p>
    <w:p w:rsidR="002051B4" w:rsidRDefault="002051B4" w:rsidP="002051B4">
      <w:pPr>
        <w:widowControl w:val="0"/>
        <w:tabs>
          <w:tab w:val="clear" w:pos="1134"/>
          <w:tab w:val="clear" w:pos="1871"/>
          <w:tab w:val="clear" w:pos="2268"/>
          <w:tab w:val="left" w:pos="90"/>
        </w:tabs>
        <w:overflowPunct/>
        <w:spacing w:before="0"/>
        <w:textAlignment w:val="auto"/>
        <w:rPr>
          <w:ins w:id="2240" w:author="Romano Giovanni" w:date="2017-10-23T20:01:00Z"/>
          <w:rFonts w:eastAsia="SimSun"/>
          <w:color w:val="000000"/>
          <w:szCs w:val="24"/>
          <w:lang w:val="en-US" w:eastAsia="zh-CN"/>
        </w:rPr>
      </w:pPr>
      <w:ins w:id="2241" w:author="Romano Giovanni" w:date="2017-10-23T20:01:00Z">
        <w:r w:rsidRPr="00CF3217">
          <w:rPr>
            <w:rFonts w:eastAsia="SimSun"/>
            <w:color w:val="000000"/>
            <w:szCs w:val="24"/>
            <w:lang w:val="en-US" w:eastAsia="zh-CN"/>
          </w:rPr>
          <w:t xml:space="preserve">This document is applicable to </w:t>
        </w:r>
        <w:proofErr w:type="spellStart"/>
        <w:r w:rsidRPr="00CF3217">
          <w:rPr>
            <w:rFonts w:eastAsia="SimSun"/>
            <w:color w:val="000000"/>
            <w:szCs w:val="24"/>
            <w:lang w:val="en-US" w:eastAsia="zh-CN"/>
          </w:rPr>
          <w:t>WebRTC</w:t>
        </w:r>
        <w:proofErr w:type="spellEnd"/>
        <w:r w:rsidRPr="00CF3217">
          <w:rPr>
            <w:rFonts w:eastAsia="SimSun"/>
            <w:color w:val="000000"/>
            <w:szCs w:val="24"/>
            <w:lang w:val="en-US" w:eastAsia="zh-CN"/>
          </w:rPr>
          <w:t xml:space="preserve"> IMS client (WIC), </w:t>
        </w:r>
        <w:proofErr w:type="spellStart"/>
        <w:r w:rsidRPr="00CF3217">
          <w:rPr>
            <w:rFonts w:eastAsia="SimSun"/>
            <w:color w:val="000000"/>
            <w:szCs w:val="24"/>
            <w:lang w:val="en-US" w:eastAsia="zh-CN"/>
          </w:rPr>
          <w:t>eP</w:t>
        </w:r>
        <w:proofErr w:type="spellEnd"/>
        <w:r w:rsidRPr="00CF3217">
          <w:rPr>
            <w:rFonts w:eastAsia="SimSun"/>
            <w:color w:val="000000"/>
            <w:szCs w:val="24"/>
            <w:lang w:val="en-US" w:eastAsia="zh-CN"/>
          </w:rPr>
          <w:t xml:space="preserve">-CSCF, </w:t>
        </w:r>
        <w:proofErr w:type="spellStart"/>
        <w:r w:rsidRPr="00CF3217">
          <w:rPr>
            <w:rFonts w:eastAsia="SimSun"/>
            <w:color w:val="000000"/>
            <w:szCs w:val="24"/>
            <w:lang w:val="en-US" w:eastAsia="zh-CN"/>
          </w:rPr>
          <w:t>eIMS</w:t>
        </w:r>
        <w:proofErr w:type="spellEnd"/>
        <w:r w:rsidRPr="00CF3217">
          <w:rPr>
            <w:rFonts w:eastAsia="SimSun"/>
            <w:color w:val="000000"/>
            <w:szCs w:val="24"/>
            <w:lang w:val="en-US" w:eastAsia="zh-CN"/>
          </w:rPr>
          <w:t xml:space="preserve">-AGW, </w:t>
        </w:r>
        <w:proofErr w:type="spellStart"/>
        <w:r w:rsidRPr="00CF3217">
          <w:rPr>
            <w:rFonts w:eastAsia="SimSun"/>
            <w:color w:val="000000"/>
            <w:szCs w:val="24"/>
            <w:lang w:val="en-US" w:eastAsia="zh-CN"/>
          </w:rPr>
          <w:t>WebRTC</w:t>
        </w:r>
        <w:proofErr w:type="spellEnd"/>
        <w:r w:rsidRPr="00CF3217">
          <w:rPr>
            <w:rFonts w:eastAsia="SimSun"/>
            <w:color w:val="000000"/>
            <w:szCs w:val="24"/>
            <w:lang w:val="en-US" w:eastAsia="zh-CN"/>
          </w:rPr>
          <w:t xml:space="preserve"> Web Server Function (WWSF) and </w:t>
        </w:r>
        <w:proofErr w:type="spellStart"/>
        <w:r w:rsidRPr="00CF3217">
          <w:rPr>
            <w:rFonts w:eastAsia="SimSun"/>
            <w:color w:val="000000"/>
            <w:szCs w:val="24"/>
            <w:lang w:val="en-US" w:eastAsia="zh-CN"/>
          </w:rPr>
          <w:t>WebRTC</w:t>
        </w:r>
        <w:proofErr w:type="spellEnd"/>
        <w:r w:rsidRPr="00CF3217">
          <w:rPr>
            <w:rFonts w:eastAsia="SimSun"/>
            <w:color w:val="000000"/>
            <w:szCs w:val="24"/>
            <w:lang w:val="en-US" w:eastAsia="zh-CN"/>
          </w:rPr>
          <w:t xml:space="preserve"> Authorization Function (WAF).</w:t>
        </w:r>
      </w:ins>
    </w:p>
    <w:p w:rsidR="006C40AB" w:rsidRPr="006C40AB" w:rsidRDefault="006C40AB" w:rsidP="006C40AB">
      <w:pPr>
        <w:pStyle w:val="Titolo5"/>
        <w:rPr>
          <w:ins w:id="2242" w:author="Romano Giovanni" w:date="2017-10-24T22:32:00Z"/>
          <w:rFonts w:eastAsia="SimSun"/>
          <w:bCs/>
          <w:color w:val="000000"/>
          <w:szCs w:val="24"/>
          <w:highlight w:val="yellow"/>
          <w:lang w:val="en-US" w:eastAsia="zh-CN"/>
        </w:rPr>
      </w:pPr>
      <w:ins w:id="2243"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.2.12.4.69</w:t>
        </w:r>
        <w:r w:rsidRPr="006C40AB">
          <w:rPr>
            <w:rFonts w:eastAsia="SimSun"/>
            <w:bCs/>
            <w:color w:val="000000"/>
            <w:szCs w:val="24"/>
            <w:highlight w:val="yellow"/>
            <w:lang w:val="en-US" w:eastAsia="zh-CN"/>
          </w:rPr>
          <w:tab/>
          <w:t>TS 24.379</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244" w:author="Romano Giovanni" w:date="2017-10-24T22:32:00Z"/>
          <w:rFonts w:eastAsia="SimSun"/>
          <w:b/>
          <w:bCs/>
          <w:color w:val="000000"/>
          <w:szCs w:val="24"/>
          <w:highlight w:val="yellow"/>
          <w:lang w:val="en-US" w:eastAsia="zh-CN"/>
        </w:rPr>
      </w:pPr>
      <w:ins w:id="2245" w:author="Romano Giovanni" w:date="2017-10-24T22:32:00Z">
        <w:r w:rsidRPr="006C40AB">
          <w:rPr>
            <w:rFonts w:eastAsia="SimSun"/>
            <w:b/>
            <w:bCs/>
            <w:color w:val="000000"/>
            <w:szCs w:val="24"/>
            <w:highlight w:val="yellow"/>
            <w:lang w:val="en-US" w:eastAsia="zh-CN"/>
          </w:rPr>
          <w:t>Mission Critical Push To Talk (MCPTT) call control; Protocol specification</w:t>
        </w:r>
      </w:ins>
    </w:p>
    <w:p w:rsidR="006C40AB" w:rsidRPr="006C40AB" w:rsidRDefault="006C40AB" w:rsidP="006C40AB">
      <w:pPr>
        <w:rPr>
          <w:ins w:id="2246" w:author="Romano Giovanni" w:date="2017-10-24T22:32:00Z"/>
          <w:rFonts w:eastAsia="SimSun"/>
          <w:color w:val="000000"/>
          <w:szCs w:val="24"/>
          <w:highlight w:val="yellow"/>
          <w:lang w:val="en-US" w:eastAsia="zh-CN"/>
        </w:rPr>
      </w:pPr>
      <w:ins w:id="2247" w:author="Romano Giovanni" w:date="2017-10-24T22:32:00Z">
        <w:r w:rsidRPr="006C40AB">
          <w:rPr>
            <w:rFonts w:eastAsia="SimSun"/>
            <w:color w:val="000000"/>
            <w:szCs w:val="24"/>
            <w:highlight w:val="yellow"/>
            <w:lang w:val="en-US" w:eastAsia="zh-CN"/>
          </w:rPr>
          <w:t>This document specifies the session control protocols needed to support Mission Critical Push To Talk (MCPTT). This document specifies both on-network and off-network protocols.</w:t>
        </w:r>
      </w:ins>
    </w:p>
    <w:p w:rsidR="006C40AB" w:rsidRPr="006C40AB" w:rsidRDefault="006C40AB" w:rsidP="006C40AB">
      <w:pPr>
        <w:rPr>
          <w:ins w:id="2248" w:author="Romano Giovanni" w:date="2017-10-24T22:32:00Z"/>
          <w:rFonts w:eastAsia="SimSun"/>
          <w:color w:val="000000"/>
          <w:szCs w:val="24"/>
          <w:highlight w:val="yellow"/>
          <w:lang w:val="en-US" w:eastAsia="zh-CN"/>
        </w:rPr>
      </w:pPr>
      <w:ins w:id="2249" w:author="Romano Giovanni" w:date="2017-10-24T22:32: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6C40AB" w:rsidRPr="006C40AB" w:rsidRDefault="006C40AB" w:rsidP="006C40AB">
      <w:pPr>
        <w:rPr>
          <w:ins w:id="2250" w:author="Romano Giovanni" w:date="2017-10-24T22:32:00Z"/>
          <w:rFonts w:eastAsia="SimSun"/>
          <w:color w:val="000000"/>
          <w:szCs w:val="24"/>
          <w:highlight w:val="yellow"/>
          <w:lang w:val="en-US" w:eastAsia="zh-CN"/>
        </w:rPr>
      </w:pPr>
      <w:ins w:id="2251" w:author="Romano Giovanni" w:date="2017-10-24T22:32: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6C40AB" w:rsidRPr="006C40AB" w:rsidRDefault="006C40AB" w:rsidP="006C40AB">
      <w:pPr>
        <w:rPr>
          <w:ins w:id="2252" w:author="Romano Giovanni" w:date="2017-10-24T22:32:00Z"/>
          <w:rFonts w:eastAsia="SimSun"/>
          <w:color w:val="000000"/>
          <w:szCs w:val="24"/>
          <w:highlight w:val="yellow"/>
          <w:lang w:val="en-US" w:eastAsia="zh-CN"/>
        </w:rPr>
      </w:pPr>
      <w:ins w:id="2253" w:author="Romano Giovanni" w:date="2017-10-24T22:32:00Z">
        <w:r w:rsidRPr="006C40AB">
          <w:rPr>
            <w:rFonts w:eastAsia="SimSun"/>
            <w:color w:val="000000"/>
            <w:szCs w:val="24"/>
            <w:highlight w:val="yellow"/>
            <w:lang w:val="en-US" w:eastAsia="zh-CN"/>
          </w:rPr>
          <w:t>This document is applicable to User Equipment (UE) supporting the MCPTT client functionality, and to application servers supporting the MCPTT server functionality.</w:t>
        </w:r>
      </w:ins>
    </w:p>
    <w:p w:rsidR="006C40AB" w:rsidRPr="006C40AB" w:rsidRDefault="006C40AB" w:rsidP="006C40AB">
      <w:pPr>
        <w:pStyle w:val="Titolo5"/>
        <w:rPr>
          <w:ins w:id="2254" w:author="Romano Giovanni" w:date="2017-10-24T22:32:00Z"/>
          <w:rFonts w:eastAsia="SimSun"/>
          <w:bCs/>
          <w:color w:val="000000"/>
          <w:szCs w:val="24"/>
          <w:highlight w:val="yellow"/>
          <w:lang w:val="en-US" w:eastAsia="zh-CN"/>
        </w:rPr>
      </w:pPr>
      <w:ins w:id="2255"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.2.12.4.70</w:t>
        </w:r>
        <w:r w:rsidRPr="006C40AB">
          <w:rPr>
            <w:rFonts w:eastAsia="SimSun"/>
            <w:bCs/>
            <w:color w:val="000000"/>
            <w:szCs w:val="24"/>
            <w:highlight w:val="yellow"/>
            <w:lang w:val="en-US" w:eastAsia="zh-CN"/>
          </w:rPr>
          <w:tab/>
          <w:t>TS 24.380</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256" w:author="Romano Giovanni" w:date="2017-10-24T22:32:00Z"/>
          <w:rFonts w:eastAsia="SimSun"/>
          <w:b/>
          <w:bCs/>
          <w:color w:val="000000"/>
          <w:szCs w:val="24"/>
          <w:highlight w:val="yellow"/>
          <w:lang w:val="en-US" w:eastAsia="zh-CN"/>
        </w:rPr>
      </w:pPr>
      <w:ins w:id="2257" w:author="Romano Giovanni" w:date="2017-10-24T22:32:00Z">
        <w:r w:rsidRPr="006C40AB">
          <w:rPr>
            <w:rFonts w:eastAsia="SimSun"/>
            <w:b/>
            <w:bCs/>
            <w:color w:val="000000"/>
            <w:szCs w:val="24"/>
            <w:highlight w:val="yellow"/>
            <w:lang w:val="en-US" w:eastAsia="zh-CN"/>
          </w:rPr>
          <w:t>Mission Critical Push To Talk (MCPTT) media plane control; Protocol specification</w:t>
        </w:r>
      </w:ins>
    </w:p>
    <w:p w:rsidR="006C40AB" w:rsidRPr="006C40AB" w:rsidRDefault="006C40AB" w:rsidP="006C40AB">
      <w:pPr>
        <w:rPr>
          <w:ins w:id="2258" w:author="Romano Giovanni" w:date="2017-10-24T22:32:00Z"/>
          <w:rFonts w:eastAsia="SimSun"/>
          <w:color w:val="000000"/>
          <w:szCs w:val="24"/>
          <w:highlight w:val="yellow"/>
          <w:lang w:val="en-US" w:eastAsia="zh-CN"/>
        </w:rPr>
      </w:pPr>
      <w:ins w:id="2259" w:author="Romano Giovanni" w:date="2017-10-24T22:32:00Z">
        <w:r w:rsidRPr="006C40AB">
          <w:rPr>
            <w:rFonts w:eastAsia="SimSun"/>
            <w:color w:val="000000"/>
            <w:szCs w:val="24"/>
            <w:highlight w:val="yellow"/>
            <w:lang w:val="en-US" w:eastAsia="zh-CN"/>
          </w:rPr>
          <w:t>This document specifies the media plane control protocols and interactions with the media needed to support Mission Critical Push To Talk (MCPTT).</w:t>
        </w:r>
      </w:ins>
    </w:p>
    <w:p w:rsidR="006C40AB" w:rsidRPr="006C40AB" w:rsidRDefault="006C40AB" w:rsidP="006C40AB">
      <w:pPr>
        <w:rPr>
          <w:ins w:id="2260" w:author="Romano Giovanni" w:date="2017-10-24T22:32:00Z"/>
          <w:rFonts w:eastAsia="SimSun"/>
          <w:color w:val="000000"/>
          <w:szCs w:val="24"/>
          <w:highlight w:val="yellow"/>
          <w:lang w:val="en-US" w:eastAsia="zh-CN"/>
        </w:rPr>
      </w:pPr>
      <w:ins w:id="2261" w:author="Romano Giovanni" w:date="2017-10-24T22:32:00Z">
        <w:r w:rsidRPr="006C40AB">
          <w:rPr>
            <w:rFonts w:eastAsia="SimSun"/>
            <w:color w:val="000000"/>
            <w:szCs w:val="24"/>
            <w:highlight w:val="yellow"/>
            <w:lang w:val="en-US" w:eastAsia="zh-CN"/>
          </w:rPr>
          <w:t xml:space="preserve">This document specifies protocol for using pre-established session to setup calls, floor control and managing MBMS </w:t>
        </w:r>
        <w:proofErr w:type="spellStart"/>
        <w:r w:rsidRPr="006C40AB">
          <w:rPr>
            <w:rFonts w:eastAsia="SimSun"/>
            <w:color w:val="000000"/>
            <w:szCs w:val="24"/>
            <w:highlight w:val="yellow"/>
            <w:lang w:val="en-US" w:eastAsia="zh-CN"/>
          </w:rPr>
          <w:t>subchannels</w:t>
        </w:r>
        <w:proofErr w:type="spellEnd"/>
        <w:r w:rsidRPr="006C40AB">
          <w:rPr>
            <w:rFonts w:eastAsia="SimSun"/>
            <w:color w:val="000000"/>
            <w:szCs w:val="24"/>
            <w:highlight w:val="yellow"/>
            <w:lang w:val="en-US" w:eastAsia="zh-CN"/>
          </w:rPr>
          <w:t xml:space="preserve"> over MBMS bearers on-network and off-network protocols for floor control.</w:t>
        </w:r>
      </w:ins>
    </w:p>
    <w:p w:rsidR="006C40AB" w:rsidRPr="006C40AB" w:rsidRDefault="006C40AB" w:rsidP="006C40AB">
      <w:pPr>
        <w:rPr>
          <w:ins w:id="2262" w:author="Romano Giovanni" w:date="2017-10-24T22:32:00Z"/>
          <w:rFonts w:eastAsia="SimSun"/>
          <w:color w:val="000000"/>
          <w:szCs w:val="24"/>
          <w:highlight w:val="yellow"/>
          <w:lang w:val="en-US" w:eastAsia="zh-CN"/>
        </w:rPr>
      </w:pPr>
      <w:ins w:id="2263" w:author="Romano Giovanni" w:date="2017-10-24T22:32: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ins>
    </w:p>
    <w:p w:rsidR="006C40AB" w:rsidRPr="006C40AB" w:rsidRDefault="006C40AB" w:rsidP="006C40AB">
      <w:pPr>
        <w:rPr>
          <w:ins w:id="2264" w:author="Romano Giovanni" w:date="2017-10-24T22:32:00Z"/>
          <w:rFonts w:eastAsia="SimSun"/>
          <w:color w:val="000000"/>
          <w:szCs w:val="24"/>
          <w:highlight w:val="yellow"/>
          <w:lang w:val="en-US" w:eastAsia="zh-CN"/>
        </w:rPr>
      </w:pPr>
      <w:ins w:id="2265" w:author="Romano Giovanni" w:date="2017-10-24T22:32:00Z">
        <w:r w:rsidRPr="006C40AB">
          <w:rPr>
            <w:rFonts w:eastAsia="SimSun"/>
            <w:color w:val="000000"/>
            <w:szCs w:val="24"/>
            <w:highlight w:val="yellow"/>
            <w:lang w:val="en-US" w:eastAsia="zh-CN"/>
          </w:rPr>
          <w:t>The MCPTT service and its associated media plane control protocols can be used for public safety applications and also for general commercial applications (e.g., utility companies and railways).</w:t>
        </w:r>
      </w:ins>
    </w:p>
    <w:p w:rsidR="006C40AB" w:rsidRPr="006C40AB" w:rsidRDefault="006C40AB" w:rsidP="006C40AB">
      <w:pPr>
        <w:rPr>
          <w:ins w:id="2266" w:author="Romano Giovanni" w:date="2017-10-24T22:32:00Z"/>
          <w:rFonts w:eastAsia="SimSun"/>
          <w:color w:val="000000"/>
          <w:szCs w:val="24"/>
          <w:highlight w:val="yellow"/>
          <w:lang w:val="en-US" w:eastAsia="zh-CN"/>
        </w:rPr>
      </w:pPr>
      <w:ins w:id="2267" w:author="Romano Giovanni" w:date="2017-10-24T22:32:00Z">
        <w:r w:rsidRPr="006C40AB">
          <w:rPr>
            <w:rFonts w:eastAsia="SimSun"/>
            <w:color w:val="000000"/>
            <w:szCs w:val="24"/>
            <w:highlight w:val="yellow"/>
            <w:lang w:val="en-US" w:eastAsia="zh-CN"/>
          </w:rPr>
          <w:t>This document is applicable to User Equipment (UE) supporting the floor participant functionality, setting up calls using pre-established SIP sessions and using MBMS bearers for group communication and to floor control servers supporting these functions in the MCPTT system.</w:t>
        </w:r>
      </w:ins>
    </w:p>
    <w:p w:rsidR="006C40AB" w:rsidRPr="006C40AB" w:rsidRDefault="006C40AB" w:rsidP="006C40AB">
      <w:pPr>
        <w:pStyle w:val="Titolo5"/>
        <w:rPr>
          <w:ins w:id="2268" w:author="Romano Giovanni" w:date="2017-10-24T22:32:00Z"/>
          <w:rFonts w:eastAsia="SimSun"/>
          <w:bCs/>
          <w:color w:val="000000"/>
          <w:szCs w:val="24"/>
          <w:highlight w:val="yellow"/>
          <w:lang w:val="en-US" w:eastAsia="zh-CN"/>
        </w:rPr>
      </w:pPr>
      <w:ins w:id="2269" w:author="Romano Giovanni" w:date="2017-10-24T22:32:00Z">
        <w:r w:rsidRPr="006C40AB">
          <w:rPr>
            <w:rFonts w:eastAsia="SimSun"/>
            <w:bCs/>
            <w:color w:val="000000"/>
            <w:szCs w:val="24"/>
            <w:highlight w:val="yellow"/>
            <w:lang w:val="en-US" w:eastAsia="zh-CN"/>
          </w:rPr>
          <w:lastRenderedPageBreak/>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.2.12.4.71</w:t>
        </w:r>
        <w:r w:rsidRPr="006C40AB">
          <w:rPr>
            <w:rFonts w:eastAsia="SimSun"/>
            <w:bCs/>
            <w:color w:val="000000"/>
            <w:szCs w:val="24"/>
            <w:highlight w:val="yellow"/>
            <w:lang w:val="en-US" w:eastAsia="zh-CN"/>
          </w:rPr>
          <w:tab/>
          <w:t>TS 24.381</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270" w:author="Romano Giovanni" w:date="2017-10-24T22:32:00Z"/>
          <w:rFonts w:eastAsia="SimSun"/>
          <w:b/>
          <w:bCs/>
          <w:color w:val="000000"/>
          <w:szCs w:val="24"/>
          <w:highlight w:val="yellow"/>
          <w:lang w:val="en-US" w:eastAsia="zh-CN"/>
        </w:rPr>
      </w:pPr>
      <w:ins w:id="2271" w:author="Romano Giovanni" w:date="2017-10-24T22:32:00Z">
        <w:r w:rsidRPr="006C40AB">
          <w:rPr>
            <w:rFonts w:eastAsia="SimSun"/>
            <w:b/>
            <w:bCs/>
            <w:color w:val="000000"/>
            <w:szCs w:val="24"/>
            <w:highlight w:val="yellow"/>
            <w:lang w:val="en-US" w:eastAsia="zh-CN"/>
          </w:rPr>
          <w:t>Mission Critical Push To Talk (MCPTT) group management; Protocol specification</w:t>
        </w:r>
      </w:ins>
    </w:p>
    <w:p w:rsidR="006C40AB" w:rsidRPr="006C40AB" w:rsidRDefault="006C40AB" w:rsidP="006C40AB">
      <w:pPr>
        <w:rPr>
          <w:ins w:id="2272" w:author="Romano Giovanni" w:date="2017-10-24T22:32:00Z"/>
          <w:rFonts w:eastAsia="SimSun"/>
          <w:color w:val="000000"/>
          <w:szCs w:val="24"/>
          <w:highlight w:val="yellow"/>
          <w:lang w:val="en-US" w:eastAsia="zh-CN"/>
        </w:rPr>
      </w:pPr>
      <w:ins w:id="2273" w:author="Romano Giovanni" w:date="2017-10-24T22:32:00Z">
        <w:r w:rsidRPr="006C40AB">
          <w:rPr>
            <w:rFonts w:eastAsia="SimSun"/>
            <w:color w:val="000000"/>
            <w:szCs w:val="24"/>
            <w:highlight w:val="yellow"/>
            <w:lang w:val="en-US" w:eastAsia="zh-CN"/>
          </w:rPr>
          <w:t>This document specifies the group management protocols needed to support Mission Critical Push To Talk (MCPTT). Group management applies only when the UE operates on the network.</w:t>
        </w:r>
      </w:ins>
    </w:p>
    <w:p w:rsidR="006C40AB" w:rsidRPr="006C40AB" w:rsidRDefault="006C40AB" w:rsidP="006C40AB">
      <w:pPr>
        <w:rPr>
          <w:ins w:id="2274" w:author="Romano Giovanni" w:date="2017-10-24T22:32:00Z"/>
          <w:rFonts w:eastAsia="SimSun"/>
          <w:color w:val="000000"/>
          <w:szCs w:val="24"/>
          <w:highlight w:val="yellow"/>
          <w:lang w:val="en-US" w:eastAsia="zh-CN"/>
        </w:rPr>
      </w:pPr>
      <w:ins w:id="2275" w:author="Romano Giovanni" w:date="2017-10-24T22:32: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6C40AB" w:rsidRPr="006C40AB" w:rsidRDefault="006C40AB" w:rsidP="006C40AB">
      <w:pPr>
        <w:rPr>
          <w:ins w:id="2276" w:author="Romano Giovanni" w:date="2017-10-24T22:32:00Z"/>
          <w:rFonts w:eastAsia="SimSun"/>
          <w:color w:val="000000"/>
          <w:szCs w:val="24"/>
          <w:highlight w:val="yellow"/>
          <w:lang w:val="en-US" w:eastAsia="zh-CN"/>
        </w:rPr>
      </w:pPr>
      <w:ins w:id="2277" w:author="Romano Giovanni" w:date="2017-10-24T22:32: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6C40AB" w:rsidRPr="006C40AB" w:rsidRDefault="006C40AB" w:rsidP="006C40AB">
      <w:pPr>
        <w:rPr>
          <w:ins w:id="2278" w:author="Romano Giovanni" w:date="2017-10-24T22:32:00Z"/>
          <w:rFonts w:eastAsia="SimSun"/>
          <w:color w:val="000000"/>
          <w:szCs w:val="24"/>
          <w:highlight w:val="yellow"/>
          <w:lang w:val="en-US" w:eastAsia="zh-CN"/>
        </w:rPr>
      </w:pPr>
      <w:ins w:id="2279" w:author="Romano Giovanni" w:date="2017-10-24T22:32:00Z">
        <w:r w:rsidRPr="006C40AB">
          <w:rPr>
            <w:rFonts w:eastAsia="SimSun"/>
            <w:color w:val="000000"/>
            <w:szCs w:val="24"/>
            <w:highlight w:val="yellow"/>
            <w:lang w:val="en-US" w:eastAsia="zh-CN"/>
          </w:rPr>
          <w:t>This document is applicable to User Equipment (UE) supporting the group management client (GMC) functionality, to application server supporting the group management server (GMS) functionality, and to application server supporting the MCPTT server functionality.</w:t>
        </w:r>
      </w:ins>
    </w:p>
    <w:p w:rsidR="006C40AB" w:rsidRPr="006C40AB" w:rsidRDefault="006C40AB" w:rsidP="006C40AB">
      <w:pPr>
        <w:pStyle w:val="Titolo5"/>
        <w:rPr>
          <w:ins w:id="2280" w:author="Romano Giovanni" w:date="2017-10-24T22:32:00Z"/>
          <w:rFonts w:eastAsia="SimSun"/>
          <w:bCs/>
          <w:color w:val="000000"/>
          <w:szCs w:val="24"/>
          <w:highlight w:val="yellow"/>
          <w:lang w:val="en-US" w:eastAsia="zh-CN"/>
        </w:rPr>
      </w:pPr>
      <w:ins w:id="2281"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.2.12.4.72</w:t>
        </w:r>
        <w:r w:rsidRPr="006C40AB">
          <w:rPr>
            <w:rFonts w:eastAsia="SimSun"/>
            <w:bCs/>
            <w:color w:val="000000"/>
            <w:szCs w:val="24"/>
            <w:highlight w:val="yellow"/>
            <w:lang w:val="en-US" w:eastAsia="zh-CN"/>
          </w:rPr>
          <w:tab/>
          <w:t>TS 24.382</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282" w:author="Romano Giovanni" w:date="2017-10-24T22:32:00Z"/>
          <w:rFonts w:eastAsia="SimSun"/>
          <w:b/>
          <w:bCs/>
          <w:color w:val="000000"/>
          <w:szCs w:val="24"/>
          <w:highlight w:val="yellow"/>
          <w:lang w:val="en-US" w:eastAsia="zh-CN"/>
        </w:rPr>
      </w:pPr>
      <w:ins w:id="2283" w:author="Romano Giovanni" w:date="2017-10-24T22:32:00Z">
        <w:r w:rsidRPr="006C40AB">
          <w:rPr>
            <w:rFonts w:eastAsia="SimSun"/>
            <w:b/>
            <w:bCs/>
            <w:color w:val="000000"/>
            <w:szCs w:val="24"/>
            <w:highlight w:val="yellow"/>
            <w:lang w:val="en-US" w:eastAsia="zh-CN"/>
          </w:rPr>
          <w:t>Mission Critical Push To Talk (MCPTT) identity management; Protocol specification</w:t>
        </w:r>
      </w:ins>
    </w:p>
    <w:p w:rsidR="006C40AB" w:rsidRPr="006C40AB" w:rsidRDefault="006C40AB" w:rsidP="006C40AB">
      <w:pPr>
        <w:rPr>
          <w:ins w:id="2284" w:author="Romano Giovanni" w:date="2017-10-24T22:32:00Z"/>
          <w:rFonts w:eastAsia="SimSun"/>
          <w:color w:val="000000"/>
          <w:szCs w:val="24"/>
          <w:highlight w:val="yellow"/>
          <w:lang w:val="en-US" w:eastAsia="zh-CN"/>
        </w:rPr>
      </w:pPr>
      <w:ins w:id="2285" w:author="Romano Giovanni" w:date="2017-10-24T22:32:00Z">
        <w:r w:rsidRPr="006C40AB">
          <w:rPr>
            <w:rFonts w:eastAsia="SimSun"/>
            <w:color w:val="000000"/>
            <w:szCs w:val="24"/>
            <w:highlight w:val="yellow"/>
            <w:lang w:val="en-US" w:eastAsia="zh-CN"/>
          </w:rPr>
          <w:t>This document specifies the identity management and authentication protocols needed to support Mission Critical Push To Talk (MCPTT). Identity management applies only to on-network operation.</w:t>
        </w:r>
      </w:ins>
    </w:p>
    <w:p w:rsidR="006C40AB" w:rsidRPr="006C40AB" w:rsidRDefault="006C40AB" w:rsidP="006C40AB">
      <w:pPr>
        <w:rPr>
          <w:ins w:id="2286" w:author="Romano Giovanni" w:date="2017-10-24T22:32:00Z"/>
          <w:rFonts w:eastAsia="SimSun"/>
          <w:color w:val="000000"/>
          <w:szCs w:val="24"/>
          <w:highlight w:val="yellow"/>
          <w:lang w:val="en-US" w:eastAsia="zh-CN"/>
        </w:rPr>
      </w:pPr>
      <w:smartTag w:uri="urn:schemas-microsoft-com:office:smarttags" w:element="place">
        <w:ins w:id="2287" w:author="Romano Giovanni" w:date="2017-10-24T22:32:00Z">
          <w:r w:rsidRPr="006C40AB">
            <w:rPr>
              <w:rFonts w:eastAsia="SimSun"/>
              <w:color w:val="000000"/>
              <w:szCs w:val="24"/>
              <w:highlight w:val="yellow"/>
              <w:lang w:val="en-US" w:eastAsia="zh-CN"/>
            </w:rPr>
            <w:t>Mission</w:t>
          </w:r>
        </w:ins>
      </w:smartTag>
      <w:ins w:id="2288" w:author="Romano Giovanni" w:date="2017-10-24T22:32:00Z">
        <w:r w:rsidRPr="006C40AB">
          <w:rPr>
            <w:rFonts w:eastAsia="SimSun"/>
            <w:color w:val="000000"/>
            <w:szCs w:val="24"/>
            <w:highlight w:val="yellow"/>
            <w:lang w:val="en-US" w:eastAsia="zh-CN"/>
          </w:rPr>
          <w:t xml:space="preserve"> critical communication services are services that require preferential handling compared to normal telecommunication services, e.g. in support of police or fire brigade.</w:t>
        </w:r>
      </w:ins>
    </w:p>
    <w:p w:rsidR="006C40AB" w:rsidRPr="006C40AB" w:rsidRDefault="006C40AB" w:rsidP="006C40AB">
      <w:pPr>
        <w:rPr>
          <w:ins w:id="2289" w:author="Romano Giovanni" w:date="2017-10-24T22:32:00Z"/>
          <w:rFonts w:eastAsia="SimSun"/>
          <w:color w:val="000000"/>
          <w:szCs w:val="24"/>
          <w:highlight w:val="yellow"/>
          <w:lang w:val="en-US" w:eastAsia="zh-CN"/>
        </w:rPr>
      </w:pPr>
      <w:ins w:id="2290" w:author="Romano Giovanni" w:date="2017-10-24T22:32: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6C40AB" w:rsidRPr="006C40AB" w:rsidRDefault="006C40AB" w:rsidP="006C40AB">
      <w:pPr>
        <w:rPr>
          <w:ins w:id="2291" w:author="Romano Giovanni" w:date="2017-10-24T22:32:00Z"/>
          <w:rFonts w:eastAsia="SimSun"/>
          <w:color w:val="000000"/>
          <w:szCs w:val="24"/>
          <w:highlight w:val="yellow"/>
          <w:lang w:val="en-US" w:eastAsia="zh-CN"/>
        </w:rPr>
      </w:pPr>
      <w:ins w:id="2292" w:author="Romano Giovanni" w:date="2017-10-24T22:32:00Z">
        <w:r w:rsidRPr="006C40AB">
          <w:rPr>
            <w:rFonts w:eastAsia="SimSun"/>
            <w:color w:val="000000"/>
            <w:szCs w:val="24"/>
            <w:highlight w:val="yellow"/>
            <w:lang w:val="en-US" w:eastAsia="zh-CN"/>
          </w:rPr>
          <w:t>This document is applicable to User Equipment (UE) supporting the identity management client functionality, and to application servers supporting the identity management server functionality.</w:t>
        </w:r>
      </w:ins>
    </w:p>
    <w:p w:rsidR="006C40AB" w:rsidRPr="006C40AB" w:rsidRDefault="006C40AB" w:rsidP="006C40AB">
      <w:pPr>
        <w:pStyle w:val="Titolo5"/>
        <w:rPr>
          <w:ins w:id="2293" w:author="Romano Giovanni" w:date="2017-10-24T22:32:00Z"/>
          <w:rFonts w:eastAsia="SimSun"/>
          <w:bCs/>
          <w:color w:val="000000"/>
          <w:szCs w:val="24"/>
          <w:highlight w:val="yellow"/>
          <w:lang w:val="en-US" w:eastAsia="zh-CN"/>
        </w:rPr>
      </w:pPr>
      <w:ins w:id="2294"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.2.12.4.73</w:t>
        </w:r>
        <w:r w:rsidRPr="006C40AB">
          <w:rPr>
            <w:rFonts w:eastAsia="SimSun"/>
            <w:bCs/>
            <w:color w:val="000000"/>
            <w:szCs w:val="24"/>
            <w:highlight w:val="yellow"/>
            <w:lang w:val="en-US" w:eastAsia="zh-CN"/>
          </w:rPr>
          <w:tab/>
          <w:t>TS 24.383</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295" w:author="Romano Giovanni" w:date="2017-10-24T22:32:00Z"/>
          <w:rFonts w:eastAsia="SimSun"/>
          <w:b/>
          <w:bCs/>
          <w:color w:val="000000"/>
          <w:szCs w:val="24"/>
          <w:highlight w:val="yellow"/>
          <w:lang w:val="en-US" w:eastAsia="zh-CN"/>
        </w:rPr>
      </w:pPr>
      <w:ins w:id="2296" w:author="Romano Giovanni" w:date="2017-10-24T22:32:00Z">
        <w:r w:rsidRPr="006C40AB">
          <w:rPr>
            <w:rFonts w:eastAsia="SimSun"/>
            <w:b/>
            <w:bCs/>
            <w:color w:val="000000"/>
            <w:szCs w:val="24"/>
            <w:highlight w:val="yellow"/>
            <w:lang w:val="en-US" w:eastAsia="zh-CN"/>
          </w:rPr>
          <w:t>Mission Critical Push To Talk (MCPTT) Management Object (MO)</w:t>
        </w:r>
      </w:ins>
    </w:p>
    <w:p w:rsidR="006C40AB" w:rsidRPr="006C40AB" w:rsidRDefault="006C40AB" w:rsidP="006C40AB">
      <w:pPr>
        <w:rPr>
          <w:ins w:id="2297" w:author="Romano Giovanni" w:date="2017-10-24T22:32:00Z"/>
          <w:rFonts w:eastAsia="SimSun"/>
          <w:color w:val="000000"/>
          <w:szCs w:val="24"/>
          <w:highlight w:val="yellow"/>
          <w:lang w:val="en-US" w:eastAsia="zh-CN"/>
        </w:rPr>
      </w:pPr>
      <w:ins w:id="2298" w:author="Romano Giovanni" w:date="2017-10-24T22:32:00Z">
        <w:r w:rsidRPr="006C40AB">
          <w:rPr>
            <w:rFonts w:eastAsia="SimSun"/>
            <w:color w:val="000000"/>
            <w:szCs w:val="24"/>
            <w:highlight w:val="yellow"/>
            <w:lang w:val="en-US" w:eastAsia="zh-CN"/>
          </w:rPr>
          <w:t>This</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 xml:space="preserve">document defines a </w:t>
        </w:r>
        <w:r w:rsidRPr="006C40AB">
          <w:rPr>
            <w:rFonts w:eastAsia="SimSun" w:hint="eastAsia"/>
            <w:color w:val="000000"/>
            <w:szCs w:val="24"/>
            <w:highlight w:val="yellow"/>
            <w:lang w:val="en-US" w:eastAsia="zh-CN"/>
          </w:rPr>
          <w:t xml:space="preserve">number of </w:t>
        </w:r>
        <w:r w:rsidRPr="006C40AB">
          <w:rPr>
            <w:rFonts w:eastAsia="SimSun"/>
            <w:color w:val="000000"/>
            <w:szCs w:val="24"/>
            <w:highlight w:val="yellow"/>
            <w:lang w:val="en-US" w:eastAsia="zh-CN"/>
          </w:rPr>
          <w:t>Mission Critical Push</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To</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Talk (MCPTT) Management Object</w:t>
        </w:r>
        <w:r w:rsidRPr="006C40AB">
          <w:rPr>
            <w:rFonts w:eastAsia="SimSun" w:hint="eastAsia"/>
            <w:color w:val="000000"/>
            <w:szCs w:val="24"/>
            <w:highlight w:val="yellow"/>
            <w:lang w:val="en-US" w:eastAsia="zh-CN"/>
          </w:rPr>
          <w:t>s</w:t>
        </w:r>
        <w:r w:rsidRPr="006C40AB">
          <w:rPr>
            <w:rFonts w:eastAsia="SimSun"/>
            <w:color w:val="000000"/>
            <w:szCs w:val="24"/>
            <w:highlight w:val="yellow"/>
            <w:lang w:val="en-US" w:eastAsia="zh-CN"/>
          </w:rPr>
          <w:t xml:space="preserve"> (MO)</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that are configured for the MCPTT UE for the operation of the MCPTT Service. The management object</w:t>
        </w:r>
        <w:r w:rsidRPr="006C40AB">
          <w:rPr>
            <w:rFonts w:eastAsia="SimSun" w:hint="eastAsia"/>
            <w:color w:val="000000"/>
            <w:szCs w:val="24"/>
            <w:highlight w:val="yellow"/>
            <w:lang w:val="en-US" w:eastAsia="zh-CN"/>
          </w:rPr>
          <w:t>s</w:t>
        </w:r>
        <w:r w:rsidRPr="006C40AB">
          <w:rPr>
            <w:rFonts w:eastAsia="SimSun"/>
            <w:color w:val="000000"/>
            <w:szCs w:val="24"/>
            <w:highlight w:val="yellow"/>
            <w:lang w:val="en-US" w:eastAsia="zh-CN"/>
          </w:rPr>
          <w:t xml:space="preserve"> </w:t>
        </w:r>
        <w:r w:rsidRPr="006C40AB">
          <w:rPr>
            <w:rFonts w:eastAsia="SimSun" w:hint="eastAsia"/>
            <w:color w:val="000000"/>
            <w:szCs w:val="24"/>
            <w:highlight w:val="yellow"/>
            <w:lang w:val="en-US" w:eastAsia="zh-CN"/>
          </w:rPr>
          <w:t>are</w:t>
        </w:r>
        <w:r w:rsidRPr="006C40AB">
          <w:rPr>
            <w:rFonts w:eastAsia="SimSun"/>
            <w:color w:val="000000"/>
            <w:szCs w:val="24"/>
            <w:highlight w:val="yellow"/>
            <w:lang w:val="en-US" w:eastAsia="zh-CN"/>
          </w:rPr>
          <w:t xml:space="preserve"> compatible with OMA Device Management protocol specifications, version 1.2 and upwards, and is defined using the OMA DM Device Description Framework as described in the Enabler Release Definition OMA OMA-ERELD_DM-V1_2.</w:t>
        </w:r>
      </w:ins>
    </w:p>
    <w:p w:rsidR="006C40AB" w:rsidRPr="006C40AB" w:rsidRDefault="006C40AB" w:rsidP="006C40AB">
      <w:pPr>
        <w:rPr>
          <w:ins w:id="2299" w:author="Romano Giovanni" w:date="2017-10-24T22:32:00Z"/>
          <w:rFonts w:eastAsia="SimSun"/>
          <w:color w:val="000000"/>
          <w:szCs w:val="24"/>
          <w:highlight w:val="yellow"/>
          <w:lang w:val="en-US" w:eastAsia="zh-CN"/>
        </w:rPr>
      </w:pPr>
      <w:smartTag w:uri="urn:schemas-microsoft-com:office:smarttags" w:element="place">
        <w:ins w:id="2300" w:author="Romano Giovanni" w:date="2017-10-24T22:32:00Z">
          <w:r w:rsidRPr="006C40AB">
            <w:rPr>
              <w:rFonts w:eastAsia="SimSun"/>
              <w:color w:val="000000"/>
              <w:szCs w:val="24"/>
              <w:highlight w:val="yellow"/>
              <w:lang w:val="en-US" w:eastAsia="zh-CN"/>
            </w:rPr>
            <w:t>Mission</w:t>
          </w:r>
        </w:ins>
      </w:smartTag>
      <w:ins w:id="2301" w:author="Romano Giovanni" w:date="2017-10-24T22:32:00Z">
        <w:r w:rsidRPr="006C40AB">
          <w:rPr>
            <w:rFonts w:eastAsia="SimSun"/>
            <w:color w:val="000000"/>
            <w:szCs w:val="24"/>
            <w:highlight w:val="yellow"/>
            <w:lang w:val="en-US" w:eastAsia="zh-CN"/>
          </w:rPr>
          <w:t xml:space="preserve"> critical communication services are services that require preferential handling compared to normal telecommunication services, e.g. in support of police or fire brigade.</w:t>
        </w:r>
      </w:ins>
    </w:p>
    <w:p w:rsidR="006C40AB" w:rsidRPr="006C40AB" w:rsidRDefault="006C40AB" w:rsidP="006C40AB">
      <w:pPr>
        <w:rPr>
          <w:ins w:id="2302" w:author="Romano Giovanni" w:date="2017-10-24T22:32:00Z"/>
          <w:rFonts w:eastAsia="SimSun"/>
          <w:color w:val="000000"/>
          <w:szCs w:val="24"/>
          <w:highlight w:val="yellow"/>
          <w:lang w:val="en-US" w:eastAsia="zh-CN"/>
        </w:rPr>
      </w:pPr>
      <w:ins w:id="2303" w:author="Romano Giovanni" w:date="2017-10-24T22:32:00Z">
        <w:r w:rsidRPr="006C40AB">
          <w:rPr>
            <w:rFonts w:eastAsia="SimSun"/>
            <w:color w:val="000000"/>
            <w:szCs w:val="24"/>
            <w:highlight w:val="yellow"/>
            <w:lang w:val="en-US" w:eastAsia="zh-CN"/>
          </w:rPr>
          <w:lastRenderedPageBreak/>
          <w:t>The MCPTT service can be used for public safety applications and also for general commercial applications (e.g., utility companies and railways).</w:t>
        </w:r>
      </w:ins>
    </w:p>
    <w:p w:rsidR="006C40AB" w:rsidRPr="006C40AB" w:rsidRDefault="006C40AB" w:rsidP="006C40AB">
      <w:pPr>
        <w:rPr>
          <w:ins w:id="2304" w:author="Romano Giovanni" w:date="2017-10-24T22:32:00Z"/>
          <w:rFonts w:eastAsia="SimSun"/>
          <w:color w:val="000000"/>
          <w:szCs w:val="24"/>
          <w:highlight w:val="yellow"/>
          <w:lang w:val="en-US" w:eastAsia="zh-CN"/>
        </w:rPr>
      </w:pPr>
      <w:ins w:id="2305" w:author="Romano Giovanni" w:date="2017-10-24T22:32:00Z">
        <w:r w:rsidRPr="006C40AB">
          <w:rPr>
            <w:rFonts w:eastAsia="SimSun"/>
            <w:color w:val="000000"/>
            <w:szCs w:val="24"/>
            <w:highlight w:val="yellow"/>
            <w:lang w:val="en-US" w:eastAsia="zh-CN"/>
          </w:rPr>
          <w:t>This document is applicable to a</w:t>
        </w:r>
        <w:r w:rsidRPr="006C40AB">
          <w:rPr>
            <w:rFonts w:eastAsia="SimSun" w:hint="eastAsia"/>
            <w:color w:val="000000"/>
            <w:szCs w:val="24"/>
            <w:highlight w:val="yellow"/>
            <w:lang w:val="en-US" w:eastAsia="zh-CN"/>
          </w:rPr>
          <w:t>n MCPTT</w:t>
        </w:r>
        <w:r w:rsidRPr="006C40AB">
          <w:rPr>
            <w:rFonts w:eastAsia="SimSun"/>
            <w:color w:val="000000"/>
            <w:szCs w:val="24"/>
            <w:highlight w:val="yellow"/>
            <w:lang w:val="en-US" w:eastAsia="zh-CN"/>
          </w:rPr>
          <w:t xml:space="preserve"> UE supporting on-line, off-line or both on-line and off-line configuration of the configuration management client.</w:t>
        </w:r>
      </w:ins>
    </w:p>
    <w:p w:rsidR="006C40AB" w:rsidRPr="006C40AB" w:rsidRDefault="006C40AB" w:rsidP="006C40AB">
      <w:pPr>
        <w:rPr>
          <w:ins w:id="2306" w:author="Romano Giovanni" w:date="2017-10-24T22:32:00Z"/>
          <w:rFonts w:eastAsia="SimSun"/>
          <w:color w:val="000000"/>
          <w:szCs w:val="24"/>
          <w:highlight w:val="yellow"/>
          <w:lang w:val="en-US" w:eastAsia="zh-CN"/>
        </w:rPr>
      </w:pPr>
      <w:ins w:id="2307" w:author="Romano Giovanni" w:date="2017-10-24T22:32:00Z">
        <w:r w:rsidRPr="006C40AB">
          <w:rPr>
            <w:rFonts w:eastAsia="SimSun"/>
            <w:color w:val="000000"/>
            <w:szCs w:val="24"/>
            <w:highlight w:val="yellow"/>
            <w:lang w:val="en-US" w:eastAsia="zh-CN"/>
          </w:rPr>
          <w:t xml:space="preserve">This document is applicable to </w:t>
        </w:r>
        <w:r w:rsidRPr="006C40AB">
          <w:rPr>
            <w:rFonts w:eastAsia="SimSun" w:hint="eastAsia"/>
            <w:color w:val="000000"/>
            <w:szCs w:val="24"/>
            <w:highlight w:val="yellow"/>
            <w:lang w:val="en-US" w:eastAsia="zh-CN"/>
          </w:rPr>
          <w:t xml:space="preserve">an MCPTT </w:t>
        </w:r>
        <w:r w:rsidRPr="006C40AB">
          <w:rPr>
            <w:rFonts w:eastAsia="SimSun"/>
            <w:color w:val="000000"/>
            <w:szCs w:val="24"/>
            <w:highlight w:val="yellow"/>
            <w:lang w:val="en-US" w:eastAsia="zh-CN"/>
          </w:rPr>
          <w:t>UE supporting off-line configuration of the group management client.</w:t>
        </w:r>
      </w:ins>
    </w:p>
    <w:p w:rsidR="006C40AB" w:rsidRPr="006C40AB" w:rsidRDefault="006C40AB" w:rsidP="006C40AB">
      <w:pPr>
        <w:rPr>
          <w:ins w:id="2308" w:author="Romano Giovanni" w:date="2017-10-24T22:32:00Z"/>
          <w:rFonts w:eastAsia="SimSun"/>
          <w:color w:val="000000"/>
          <w:szCs w:val="24"/>
          <w:highlight w:val="yellow"/>
          <w:lang w:val="en-US" w:eastAsia="zh-CN"/>
        </w:rPr>
      </w:pPr>
      <w:ins w:id="2309" w:author="Romano Giovanni" w:date="2017-10-24T22:32:00Z">
        <w:r w:rsidRPr="006C40AB">
          <w:rPr>
            <w:rFonts w:eastAsia="SimSun"/>
            <w:color w:val="000000"/>
            <w:szCs w:val="24"/>
            <w:highlight w:val="yellow"/>
            <w:lang w:val="en-US" w:eastAsia="zh-CN"/>
          </w:rPr>
          <w:t xml:space="preserve">The parameters defined by the management objects in this document are configured in the </w:t>
        </w:r>
        <w:r w:rsidRPr="006C40AB">
          <w:rPr>
            <w:rFonts w:eastAsia="SimSun" w:hint="eastAsia"/>
            <w:color w:val="000000"/>
            <w:szCs w:val="24"/>
            <w:highlight w:val="yellow"/>
            <w:lang w:val="en-US" w:eastAsia="zh-CN"/>
          </w:rPr>
          <w:t xml:space="preserve">MCPTT </w:t>
        </w:r>
        <w:r w:rsidRPr="006C40AB">
          <w:rPr>
            <w:rFonts w:eastAsia="SimSun"/>
            <w:color w:val="000000"/>
            <w:szCs w:val="24"/>
            <w:highlight w:val="yellow"/>
            <w:lang w:val="en-US" w:eastAsia="zh-CN"/>
          </w:rPr>
          <w:t>UE using on</w:t>
        </w:r>
        <w:r w:rsidRPr="006C40AB">
          <w:rPr>
            <w:rFonts w:eastAsia="SimSun" w:hint="eastAsia"/>
            <w:color w:val="000000"/>
            <w:szCs w:val="24"/>
            <w:highlight w:val="yellow"/>
            <w:lang w:val="en-US" w:eastAsia="zh-CN"/>
          </w:rPr>
          <w:t>-</w:t>
        </w:r>
        <w:r w:rsidRPr="006C40AB">
          <w:rPr>
            <w:rFonts w:eastAsia="SimSun"/>
            <w:color w:val="000000"/>
            <w:szCs w:val="24"/>
            <w:highlight w:val="yellow"/>
            <w:lang w:val="en-US" w:eastAsia="zh-CN"/>
          </w:rPr>
          <w:t>line configuration over the CSC-4 reference point and using off</w:t>
        </w:r>
        <w:r w:rsidRPr="006C40AB">
          <w:rPr>
            <w:rFonts w:eastAsia="SimSun" w:hint="eastAsia"/>
            <w:color w:val="000000"/>
            <w:szCs w:val="24"/>
            <w:highlight w:val="yellow"/>
            <w:lang w:val="en-US" w:eastAsia="zh-CN"/>
          </w:rPr>
          <w:t>-</w:t>
        </w:r>
        <w:r w:rsidRPr="006C40AB">
          <w:rPr>
            <w:rFonts w:eastAsia="SimSun"/>
            <w:color w:val="000000"/>
            <w:szCs w:val="24"/>
            <w:highlight w:val="yellow"/>
            <w:lang w:val="en-US" w:eastAsia="zh-CN"/>
          </w:rPr>
          <w:t>line configuration over the CSC-11 and CSC-12 reference points. Other specifications define how these parameters are used in the operation of MCPTT, and whether they are applicable to on-network operation or off-network operation, or both</w:t>
        </w:r>
        <w:r w:rsidRPr="006C40AB">
          <w:rPr>
            <w:rFonts w:eastAsia="SimSun" w:hint="eastAsia"/>
            <w:color w:val="000000"/>
            <w:szCs w:val="24"/>
            <w:highlight w:val="yellow"/>
            <w:lang w:val="en-US" w:eastAsia="zh-CN"/>
          </w:rPr>
          <w:t>:</w:t>
        </w:r>
      </w:ins>
    </w:p>
    <w:p w:rsidR="006C40AB" w:rsidRPr="006C40AB" w:rsidRDefault="006C40AB" w:rsidP="006C40AB">
      <w:pPr>
        <w:pStyle w:val="B10"/>
        <w:rPr>
          <w:ins w:id="2310" w:author="Romano Giovanni" w:date="2017-10-24T22:32:00Z"/>
          <w:rFonts w:eastAsia="SimSun"/>
          <w:color w:val="000000"/>
          <w:szCs w:val="24"/>
          <w:highlight w:val="yellow"/>
          <w:lang w:val="en-US" w:eastAsia="zh-CN"/>
        </w:rPr>
      </w:pPr>
      <w:ins w:id="2311"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379</w:t>
        </w:r>
      </w:ins>
    </w:p>
    <w:p w:rsidR="006C40AB" w:rsidRPr="006C40AB" w:rsidRDefault="006C40AB" w:rsidP="006C40AB">
      <w:pPr>
        <w:pStyle w:val="B10"/>
        <w:rPr>
          <w:ins w:id="2312" w:author="Romano Giovanni" w:date="2017-10-24T22:32:00Z"/>
          <w:rFonts w:eastAsia="SimSun"/>
          <w:color w:val="000000"/>
          <w:szCs w:val="24"/>
          <w:highlight w:val="yellow"/>
          <w:lang w:val="en-US" w:eastAsia="zh-CN"/>
        </w:rPr>
      </w:pPr>
      <w:ins w:id="2313"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380</w:t>
        </w:r>
      </w:ins>
    </w:p>
    <w:p w:rsidR="006C40AB" w:rsidRPr="006C40AB" w:rsidRDefault="006C40AB" w:rsidP="006C40AB">
      <w:pPr>
        <w:pStyle w:val="B10"/>
        <w:rPr>
          <w:ins w:id="2314" w:author="Romano Giovanni" w:date="2017-10-24T22:32:00Z"/>
          <w:rFonts w:eastAsia="SimSun"/>
          <w:color w:val="000000"/>
          <w:szCs w:val="24"/>
          <w:highlight w:val="yellow"/>
          <w:lang w:val="en-US" w:eastAsia="zh-CN"/>
        </w:rPr>
      </w:pPr>
      <w:ins w:id="2315"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381</w:t>
        </w:r>
      </w:ins>
    </w:p>
    <w:p w:rsidR="006C40AB" w:rsidRPr="006C40AB" w:rsidRDefault="006C40AB" w:rsidP="006C40AB">
      <w:pPr>
        <w:pStyle w:val="B10"/>
        <w:rPr>
          <w:ins w:id="2316" w:author="Romano Giovanni" w:date="2017-10-24T22:32:00Z"/>
          <w:rFonts w:eastAsia="SimSun"/>
          <w:color w:val="000000"/>
          <w:szCs w:val="24"/>
          <w:highlight w:val="yellow"/>
          <w:lang w:val="en-US" w:eastAsia="zh-CN"/>
        </w:rPr>
      </w:pPr>
      <w:ins w:id="2317"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382</w:t>
        </w:r>
      </w:ins>
    </w:p>
    <w:p w:rsidR="006C40AB" w:rsidRPr="006C40AB" w:rsidRDefault="006C40AB" w:rsidP="006C40AB">
      <w:pPr>
        <w:pStyle w:val="B10"/>
        <w:rPr>
          <w:ins w:id="2318" w:author="Romano Giovanni" w:date="2017-10-24T22:32:00Z"/>
          <w:rFonts w:eastAsia="SimSun"/>
          <w:color w:val="000000"/>
          <w:szCs w:val="24"/>
          <w:highlight w:val="yellow"/>
          <w:lang w:val="en-US" w:eastAsia="zh-CN"/>
        </w:rPr>
      </w:pPr>
      <w:ins w:id="2319"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384</w:t>
        </w:r>
      </w:ins>
    </w:p>
    <w:p w:rsidR="006C40AB" w:rsidRPr="006C40AB" w:rsidRDefault="006C40AB" w:rsidP="006C40AB">
      <w:pPr>
        <w:rPr>
          <w:ins w:id="2320" w:author="Romano Giovanni" w:date="2017-10-24T22:32:00Z"/>
          <w:rFonts w:eastAsia="SimSun"/>
          <w:color w:val="000000"/>
          <w:szCs w:val="24"/>
          <w:highlight w:val="yellow"/>
          <w:lang w:val="en-US" w:eastAsia="zh-CN"/>
        </w:rPr>
      </w:pPr>
      <w:ins w:id="2321" w:author="Romano Giovanni" w:date="2017-10-24T22:32:00Z">
        <w:r w:rsidRPr="006C40AB">
          <w:rPr>
            <w:rFonts w:eastAsia="SimSun" w:hint="eastAsia"/>
            <w:color w:val="000000"/>
            <w:szCs w:val="24"/>
            <w:highlight w:val="yellow"/>
            <w:lang w:val="en-US" w:eastAsia="zh-CN"/>
          </w:rPr>
          <w:t xml:space="preserve">The common network operation means both on-network operation and off-network operation in </w:t>
        </w:r>
        <w:r w:rsidRPr="006C40AB">
          <w:rPr>
            <w:rFonts w:eastAsia="SimSun"/>
            <w:color w:val="000000"/>
            <w:szCs w:val="24"/>
            <w:highlight w:val="yellow"/>
            <w:lang w:val="en-US" w:eastAsia="zh-CN"/>
          </w:rPr>
          <w:t>this</w:t>
        </w:r>
        <w:r w:rsidRPr="006C40AB">
          <w:rPr>
            <w:rFonts w:eastAsia="SimSun" w:hint="eastAsia"/>
            <w:color w:val="000000"/>
            <w:szCs w:val="24"/>
            <w:highlight w:val="yellow"/>
            <w:lang w:val="en-US" w:eastAsia="zh-CN"/>
          </w:rPr>
          <w:t xml:space="preserve"> document.</w:t>
        </w:r>
      </w:ins>
    </w:p>
    <w:p w:rsidR="006C40AB" w:rsidRPr="006C40AB" w:rsidRDefault="006C40AB" w:rsidP="006C40AB">
      <w:pPr>
        <w:rPr>
          <w:ins w:id="2322" w:author="Romano Giovanni" w:date="2017-10-24T22:32:00Z"/>
          <w:rFonts w:eastAsia="SimSun"/>
          <w:color w:val="000000"/>
          <w:szCs w:val="24"/>
          <w:highlight w:val="yellow"/>
          <w:lang w:val="en-US" w:eastAsia="zh-CN"/>
        </w:rPr>
      </w:pPr>
      <w:ins w:id="2323" w:author="Romano Giovanni" w:date="2017-10-24T22:32:00Z">
        <w:r w:rsidRPr="006C40AB">
          <w:rPr>
            <w:rFonts w:eastAsia="SimSun"/>
            <w:color w:val="000000"/>
            <w:szCs w:val="24"/>
            <w:highlight w:val="yellow"/>
            <w:lang w:val="en-US" w:eastAsia="zh-CN"/>
          </w:rPr>
          <w:t>The following management objects are defined in this document:</w:t>
        </w:r>
      </w:ins>
    </w:p>
    <w:p w:rsidR="006C40AB" w:rsidRPr="006C40AB" w:rsidRDefault="006C40AB" w:rsidP="006C40AB">
      <w:pPr>
        <w:pStyle w:val="B10"/>
        <w:rPr>
          <w:ins w:id="2324" w:author="Romano Giovanni" w:date="2017-10-24T22:32:00Z"/>
          <w:rFonts w:eastAsia="SimSun"/>
          <w:color w:val="000000"/>
          <w:szCs w:val="24"/>
          <w:highlight w:val="yellow"/>
          <w:lang w:val="en-US" w:eastAsia="zh-CN"/>
        </w:rPr>
      </w:pPr>
      <w:ins w:id="2325"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UE configuration MO</w:t>
        </w:r>
      </w:ins>
    </w:p>
    <w:p w:rsidR="006C40AB" w:rsidRPr="006C40AB" w:rsidRDefault="006C40AB" w:rsidP="006C40AB">
      <w:pPr>
        <w:pStyle w:val="B10"/>
        <w:rPr>
          <w:ins w:id="2326" w:author="Romano Giovanni" w:date="2017-10-24T22:32:00Z"/>
          <w:rFonts w:eastAsia="SimSun"/>
          <w:color w:val="000000"/>
          <w:szCs w:val="24"/>
          <w:highlight w:val="yellow"/>
          <w:lang w:val="en-US" w:eastAsia="zh-CN"/>
        </w:rPr>
      </w:pPr>
      <w:ins w:id="2327"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user profile MO</w:t>
        </w:r>
      </w:ins>
    </w:p>
    <w:p w:rsidR="006C40AB" w:rsidRPr="006C40AB" w:rsidRDefault="006C40AB" w:rsidP="006C40AB">
      <w:pPr>
        <w:pStyle w:val="B10"/>
        <w:rPr>
          <w:ins w:id="2328" w:author="Romano Giovanni" w:date="2017-10-24T22:32:00Z"/>
          <w:rFonts w:eastAsia="SimSun"/>
          <w:color w:val="000000"/>
          <w:szCs w:val="24"/>
          <w:highlight w:val="yellow"/>
          <w:lang w:val="en-US" w:eastAsia="zh-CN"/>
        </w:rPr>
      </w:pPr>
      <w:ins w:id="2329"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group</w:t>
        </w:r>
        <w:r w:rsidRPr="006C40AB">
          <w:rPr>
            <w:rFonts w:eastAsia="SimSun" w:hint="eastAsia"/>
            <w:color w:val="000000"/>
            <w:szCs w:val="24"/>
            <w:highlight w:val="yellow"/>
            <w:lang w:val="en-US" w:eastAsia="zh-CN"/>
          </w:rPr>
          <w:t xml:space="preserve"> configuration</w:t>
        </w:r>
        <w:r w:rsidRPr="006C40AB">
          <w:rPr>
            <w:rFonts w:eastAsia="SimSun"/>
            <w:color w:val="000000"/>
            <w:szCs w:val="24"/>
            <w:highlight w:val="yellow"/>
            <w:lang w:val="en-US" w:eastAsia="zh-CN"/>
          </w:rPr>
          <w:t xml:space="preserve"> MO</w:t>
        </w:r>
      </w:ins>
    </w:p>
    <w:p w:rsidR="006C40AB" w:rsidRPr="006C40AB" w:rsidRDefault="006C40AB" w:rsidP="006C40AB">
      <w:pPr>
        <w:pStyle w:val="B10"/>
        <w:rPr>
          <w:ins w:id="2330" w:author="Romano Giovanni" w:date="2017-10-24T22:32:00Z"/>
          <w:rFonts w:eastAsia="SimSun"/>
          <w:color w:val="000000"/>
          <w:szCs w:val="24"/>
          <w:highlight w:val="yellow"/>
          <w:lang w:val="en-US" w:eastAsia="zh-CN"/>
        </w:rPr>
      </w:pPr>
      <w:ins w:id="2331"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service configuration MO</w:t>
        </w:r>
      </w:ins>
    </w:p>
    <w:p w:rsidR="006C40AB" w:rsidRPr="006C40AB" w:rsidRDefault="006C40AB" w:rsidP="006C40AB">
      <w:pPr>
        <w:pStyle w:val="B10"/>
        <w:rPr>
          <w:ins w:id="2332" w:author="Romano Giovanni" w:date="2017-10-24T22:32:00Z"/>
          <w:rFonts w:eastAsia="SimSun"/>
          <w:color w:val="000000"/>
          <w:szCs w:val="24"/>
          <w:highlight w:val="yellow"/>
          <w:lang w:val="en-US" w:eastAsia="zh-CN"/>
        </w:rPr>
      </w:pPr>
      <w:ins w:id="2333"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UE initial configuration MO</w:t>
        </w:r>
      </w:ins>
    </w:p>
    <w:p w:rsidR="006C40AB" w:rsidRPr="006C40AB" w:rsidRDefault="006C40AB" w:rsidP="006C40AB">
      <w:pPr>
        <w:rPr>
          <w:ins w:id="2334" w:author="Romano Giovanni" w:date="2017-10-24T22:32:00Z"/>
          <w:rFonts w:eastAsia="SimSun"/>
          <w:color w:val="000000"/>
          <w:szCs w:val="24"/>
          <w:highlight w:val="yellow"/>
          <w:lang w:val="en-US" w:eastAsia="zh-CN"/>
        </w:rPr>
      </w:pPr>
      <w:ins w:id="2335" w:author="Romano Giovanni" w:date="2017-10-24T22:32:00Z">
        <w:r w:rsidRPr="006C40AB">
          <w:rPr>
            <w:rFonts w:eastAsia="SimSun"/>
            <w:color w:val="000000"/>
            <w:szCs w:val="24"/>
            <w:highlight w:val="yellow"/>
            <w:lang w:val="en-US" w:eastAsia="zh-CN"/>
          </w:rPr>
          <w:t>The MO</w:t>
        </w:r>
        <w:r w:rsidRPr="006C40AB">
          <w:rPr>
            <w:rFonts w:eastAsia="SimSun" w:hint="eastAsia"/>
            <w:color w:val="000000"/>
            <w:szCs w:val="24"/>
            <w:highlight w:val="yellow"/>
            <w:lang w:val="en-US" w:eastAsia="zh-CN"/>
          </w:rPr>
          <w:t>s listed above</w:t>
        </w:r>
        <w:r w:rsidRPr="006C40AB">
          <w:rPr>
            <w:rFonts w:eastAsia="SimSun"/>
            <w:color w:val="000000"/>
            <w:szCs w:val="24"/>
            <w:highlight w:val="yellow"/>
            <w:lang w:val="en-US" w:eastAsia="zh-CN"/>
          </w:rPr>
          <w:t xml:space="preserve"> define repositor</w:t>
        </w:r>
        <w:r w:rsidRPr="006C40AB">
          <w:rPr>
            <w:rFonts w:eastAsia="SimSun" w:hint="eastAsia"/>
            <w:color w:val="000000"/>
            <w:szCs w:val="24"/>
            <w:highlight w:val="yellow"/>
            <w:lang w:val="en-US" w:eastAsia="zh-CN"/>
          </w:rPr>
          <w:t>ies</w:t>
        </w:r>
        <w:r w:rsidRPr="006C40AB">
          <w:rPr>
            <w:rFonts w:eastAsia="SimSun"/>
            <w:color w:val="000000"/>
            <w:szCs w:val="24"/>
            <w:highlight w:val="yellow"/>
            <w:lang w:val="en-US" w:eastAsia="zh-CN"/>
          </w:rPr>
          <w:t xml:space="preserve"> of data in the ME.</w:t>
        </w:r>
      </w:ins>
    </w:p>
    <w:p w:rsidR="006C40AB" w:rsidRPr="006C40AB" w:rsidRDefault="006C40AB" w:rsidP="006C40AB">
      <w:pPr>
        <w:pStyle w:val="Titolo5"/>
        <w:rPr>
          <w:ins w:id="2336" w:author="Romano Giovanni" w:date="2017-10-24T22:32:00Z"/>
          <w:rFonts w:eastAsia="SimSun"/>
          <w:bCs/>
          <w:color w:val="000000"/>
          <w:szCs w:val="24"/>
          <w:highlight w:val="yellow"/>
          <w:lang w:val="en-US" w:eastAsia="zh-CN"/>
        </w:rPr>
      </w:pPr>
      <w:ins w:id="2337"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.2.12.4.74</w:t>
        </w:r>
        <w:r w:rsidRPr="006C40AB">
          <w:rPr>
            <w:rFonts w:eastAsia="SimSun"/>
            <w:bCs/>
            <w:color w:val="000000"/>
            <w:szCs w:val="24"/>
            <w:highlight w:val="yellow"/>
            <w:lang w:val="en-US" w:eastAsia="zh-CN"/>
          </w:rPr>
          <w:tab/>
          <w:t>TS 24.384</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338" w:author="Romano Giovanni" w:date="2017-10-24T22:32:00Z"/>
          <w:rFonts w:eastAsia="SimSun"/>
          <w:b/>
          <w:bCs/>
          <w:color w:val="000000"/>
          <w:szCs w:val="24"/>
          <w:highlight w:val="yellow"/>
          <w:lang w:val="en-US" w:eastAsia="zh-CN"/>
        </w:rPr>
      </w:pPr>
      <w:ins w:id="2339" w:author="Romano Giovanni" w:date="2017-10-24T22:32:00Z">
        <w:r w:rsidRPr="006C40AB">
          <w:rPr>
            <w:rFonts w:eastAsia="SimSun"/>
            <w:b/>
            <w:bCs/>
            <w:color w:val="000000"/>
            <w:szCs w:val="24"/>
            <w:highlight w:val="yellow"/>
            <w:lang w:val="en-US" w:eastAsia="zh-CN"/>
          </w:rPr>
          <w:t>Mission Critical Push To Talk (MCPTT) configuration management; Protocol specification</w:t>
        </w:r>
      </w:ins>
    </w:p>
    <w:p w:rsidR="006C40AB" w:rsidRPr="006C40AB" w:rsidRDefault="006C40AB" w:rsidP="006C40AB">
      <w:pPr>
        <w:rPr>
          <w:ins w:id="2340" w:author="Romano Giovanni" w:date="2017-10-24T22:32:00Z"/>
          <w:rFonts w:eastAsia="SimSun"/>
          <w:color w:val="000000"/>
          <w:szCs w:val="24"/>
          <w:highlight w:val="yellow"/>
          <w:lang w:val="en-US" w:eastAsia="zh-CN"/>
        </w:rPr>
      </w:pPr>
      <w:ins w:id="2341" w:author="Romano Giovanni" w:date="2017-10-24T22:32:00Z">
        <w:r w:rsidRPr="006C40AB">
          <w:rPr>
            <w:rFonts w:eastAsia="SimSun"/>
            <w:color w:val="000000"/>
            <w:szCs w:val="24"/>
            <w:highlight w:val="yellow"/>
            <w:lang w:val="en-US" w:eastAsia="zh-CN"/>
          </w:rPr>
          <w: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CSC-11and CSC-12 reference points. Configuration management documents defined in this document includes:</w:t>
        </w:r>
      </w:ins>
    </w:p>
    <w:p w:rsidR="006C40AB" w:rsidRPr="006C40AB" w:rsidRDefault="006C40AB" w:rsidP="006C40AB">
      <w:pPr>
        <w:pStyle w:val="B10"/>
        <w:rPr>
          <w:ins w:id="2342" w:author="Romano Giovanni" w:date="2017-10-24T22:32:00Z"/>
          <w:rFonts w:eastAsia="SimSun"/>
          <w:color w:val="000000"/>
          <w:szCs w:val="24"/>
          <w:highlight w:val="yellow"/>
          <w:lang w:val="en-US" w:eastAsia="zh-CN"/>
        </w:rPr>
      </w:pPr>
      <w:ins w:id="2343" w:author="Romano Giovanni" w:date="2017-10-24T22:32:00Z">
        <w:r w:rsidRPr="006C40AB">
          <w:rPr>
            <w:rFonts w:eastAsia="SimSun"/>
            <w:color w:val="000000"/>
            <w:szCs w:val="24"/>
            <w:highlight w:val="yellow"/>
            <w:lang w:val="en-US" w:eastAsia="zh-CN"/>
          </w:rPr>
          <w:t>MCPTT UE initial configuration document;</w:t>
        </w:r>
      </w:ins>
    </w:p>
    <w:p w:rsidR="006C40AB" w:rsidRPr="006C40AB" w:rsidRDefault="006C40AB" w:rsidP="006C40AB">
      <w:pPr>
        <w:pStyle w:val="B10"/>
        <w:rPr>
          <w:ins w:id="2344" w:author="Romano Giovanni" w:date="2017-10-24T22:32:00Z"/>
          <w:rFonts w:eastAsia="SimSun"/>
          <w:color w:val="000000"/>
          <w:szCs w:val="24"/>
          <w:highlight w:val="yellow"/>
          <w:lang w:val="en-US" w:eastAsia="zh-CN"/>
        </w:rPr>
      </w:pPr>
      <w:ins w:id="2345" w:author="Romano Giovanni" w:date="2017-10-24T22:32:00Z">
        <w:r w:rsidRPr="006C40AB">
          <w:rPr>
            <w:rFonts w:eastAsia="SimSun"/>
            <w:color w:val="000000"/>
            <w:szCs w:val="24"/>
            <w:highlight w:val="yellow"/>
            <w:lang w:val="en-US" w:eastAsia="zh-CN"/>
          </w:rPr>
          <w:t>MCPTT UE configuration document;</w:t>
        </w:r>
      </w:ins>
    </w:p>
    <w:p w:rsidR="006C40AB" w:rsidRPr="006C40AB" w:rsidRDefault="006C40AB" w:rsidP="006C40AB">
      <w:pPr>
        <w:pStyle w:val="B10"/>
        <w:rPr>
          <w:ins w:id="2346" w:author="Romano Giovanni" w:date="2017-10-24T22:32:00Z"/>
          <w:rFonts w:eastAsia="SimSun"/>
          <w:color w:val="000000"/>
          <w:szCs w:val="24"/>
          <w:highlight w:val="yellow"/>
          <w:lang w:val="en-US" w:eastAsia="zh-CN"/>
        </w:rPr>
      </w:pPr>
      <w:ins w:id="2347" w:author="Romano Giovanni" w:date="2017-10-24T22:32:00Z">
        <w:r w:rsidRPr="006C40AB">
          <w:rPr>
            <w:rFonts w:eastAsia="SimSun"/>
            <w:color w:val="000000"/>
            <w:szCs w:val="24"/>
            <w:highlight w:val="yellow"/>
            <w:lang w:val="en-US" w:eastAsia="zh-CN"/>
          </w:rPr>
          <w:lastRenderedPageBreak/>
          <w:t>MCPTT user profile configuration document; and</w:t>
        </w:r>
      </w:ins>
    </w:p>
    <w:p w:rsidR="006C40AB" w:rsidRPr="006C40AB" w:rsidRDefault="006C40AB" w:rsidP="006C40AB">
      <w:pPr>
        <w:pStyle w:val="B10"/>
        <w:rPr>
          <w:ins w:id="2348" w:author="Romano Giovanni" w:date="2017-10-24T22:32:00Z"/>
          <w:rFonts w:eastAsia="SimSun"/>
          <w:color w:val="000000"/>
          <w:szCs w:val="24"/>
          <w:highlight w:val="yellow"/>
          <w:lang w:val="en-US" w:eastAsia="zh-CN"/>
        </w:rPr>
      </w:pPr>
      <w:ins w:id="2349" w:author="Romano Giovanni" w:date="2017-10-24T22:32:00Z">
        <w:r w:rsidRPr="006C40AB">
          <w:rPr>
            <w:rFonts w:eastAsia="SimSun"/>
            <w:color w:val="000000"/>
            <w:szCs w:val="24"/>
            <w:highlight w:val="yellow"/>
            <w:lang w:val="en-US" w:eastAsia="zh-CN"/>
          </w:rPr>
          <w:t>MCPTT service configuration document.</w:t>
        </w:r>
      </w:ins>
    </w:p>
    <w:p w:rsidR="006C40AB" w:rsidRPr="006C40AB" w:rsidRDefault="006C40AB" w:rsidP="006C40AB">
      <w:pPr>
        <w:rPr>
          <w:ins w:id="2350" w:author="Romano Giovanni" w:date="2017-10-24T22:32:00Z"/>
          <w:rFonts w:eastAsia="SimSun"/>
          <w:color w:val="000000"/>
          <w:szCs w:val="24"/>
          <w:highlight w:val="yellow"/>
          <w:lang w:val="en-US" w:eastAsia="zh-CN"/>
        </w:rPr>
      </w:pPr>
      <w:ins w:id="2351" w:author="Romano Giovanni" w:date="2017-10-24T22:32: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6C40AB" w:rsidRPr="006C40AB" w:rsidRDefault="006C40AB" w:rsidP="006C40AB">
      <w:pPr>
        <w:rPr>
          <w:ins w:id="2352" w:author="Romano Giovanni" w:date="2017-10-24T22:32:00Z"/>
          <w:rFonts w:eastAsia="SimSun"/>
          <w:color w:val="000000"/>
          <w:szCs w:val="24"/>
          <w:highlight w:val="yellow"/>
          <w:lang w:val="en-US" w:eastAsia="zh-CN"/>
        </w:rPr>
      </w:pPr>
      <w:ins w:id="2353" w:author="Romano Giovanni" w:date="2017-10-24T22:32: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6C40AB" w:rsidRPr="006C40AB" w:rsidRDefault="006C40AB" w:rsidP="006C40AB">
      <w:pPr>
        <w:rPr>
          <w:ins w:id="2354" w:author="Romano Giovanni" w:date="2017-10-24T22:32:00Z"/>
          <w:rFonts w:eastAsia="SimSun"/>
          <w:color w:val="000000"/>
          <w:szCs w:val="24"/>
          <w:highlight w:val="yellow"/>
          <w:lang w:val="en-US" w:eastAsia="zh-CN"/>
        </w:rPr>
      </w:pPr>
      <w:ins w:id="2355" w:author="Romano Giovanni" w:date="2017-10-24T22:32:00Z">
        <w:r w:rsidRPr="006C40AB">
          <w:rPr>
            <w:rFonts w:eastAsia="SimSun"/>
            <w:color w:val="000000"/>
            <w:szCs w:val="24"/>
            <w:highlight w:val="yellow"/>
            <w:lang w:val="en-US" w:eastAsia="zh-CN"/>
          </w:rPr>
          <w:t>This document is applicable to an MCPTT UE supporting the configuration management client functionality, to application server supporting the configuration management server functionality, and to application server supporting the MCPTT server functionality.</w:t>
        </w:r>
      </w:ins>
    </w:p>
    <w:p w:rsidR="006C40AB" w:rsidRPr="006C40AB" w:rsidRDefault="006C40AB" w:rsidP="006C40AB">
      <w:pPr>
        <w:pStyle w:val="Titolo5"/>
        <w:rPr>
          <w:ins w:id="2356" w:author="Romano Giovanni" w:date="2017-10-24T22:32:00Z"/>
          <w:rFonts w:eastAsia="SimSun"/>
          <w:bCs/>
          <w:color w:val="000000"/>
          <w:szCs w:val="24"/>
          <w:highlight w:val="yellow"/>
          <w:lang w:val="en-US" w:eastAsia="zh-CN"/>
        </w:rPr>
      </w:pPr>
      <w:ins w:id="2357"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.2.12.4.75</w:t>
        </w:r>
        <w:r w:rsidRPr="006C40AB">
          <w:rPr>
            <w:rFonts w:eastAsia="SimSun"/>
            <w:bCs/>
            <w:color w:val="000000"/>
            <w:szCs w:val="24"/>
            <w:highlight w:val="yellow"/>
            <w:lang w:val="en-US" w:eastAsia="zh-CN"/>
          </w:rPr>
          <w:tab/>
          <w:t>TS 24.385</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358" w:author="Romano Giovanni" w:date="2017-10-24T22:32:00Z"/>
          <w:rFonts w:eastAsia="SimSun"/>
          <w:b/>
          <w:bCs/>
          <w:color w:val="000000"/>
          <w:szCs w:val="24"/>
          <w:highlight w:val="yellow"/>
          <w:lang w:val="en-US" w:eastAsia="zh-CN"/>
        </w:rPr>
      </w:pPr>
      <w:ins w:id="2359" w:author="Romano Giovanni" w:date="2017-10-24T22:32:00Z">
        <w:r w:rsidRPr="006C40AB">
          <w:rPr>
            <w:rFonts w:eastAsia="SimSun"/>
            <w:b/>
            <w:bCs/>
            <w:color w:val="000000"/>
            <w:szCs w:val="24"/>
            <w:highlight w:val="yellow"/>
            <w:lang w:val="en-US" w:eastAsia="zh-CN"/>
          </w:rPr>
          <w:t>V2X services Management Object (MO)</w:t>
        </w:r>
      </w:ins>
    </w:p>
    <w:p w:rsidR="006C40AB" w:rsidRPr="006C40AB" w:rsidRDefault="006C40AB" w:rsidP="006C40AB">
      <w:pPr>
        <w:rPr>
          <w:ins w:id="2360" w:author="Romano Giovanni" w:date="2017-10-24T22:32:00Z"/>
          <w:rFonts w:eastAsia="SimSun"/>
          <w:color w:val="000000"/>
          <w:szCs w:val="24"/>
          <w:highlight w:val="yellow"/>
          <w:lang w:val="en-US" w:eastAsia="zh-CN"/>
        </w:rPr>
      </w:pPr>
      <w:ins w:id="2361" w:author="Romano Giovanni" w:date="2017-10-24T22:32:00Z">
        <w:r w:rsidRPr="006C40AB">
          <w:rPr>
            <w:rFonts w:eastAsia="SimSun"/>
            <w:color w:val="000000"/>
            <w:szCs w:val="24"/>
            <w:highlight w:val="yellow"/>
            <w:lang w:val="en-US" w:eastAsia="zh-CN"/>
          </w:rPr>
          <w:t xml:space="preserve">This document defines Management Object (MO) that </w:t>
        </w:r>
        <w:r w:rsidRPr="006C40AB">
          <w:rPr>
            <w:rFonts w:eastAsia="SimSun" w:hint="eastAsia"/>
            <w:color w:val="000000"/>
            <w:szCs w:val="24"/>
            <w:highlight w:val="yellow"/>
            <w:lang w:val="en-US" w:eastAsia="zh-CN"/>
          </w:rPr>
          <w:t>is</w:t>
        </w:r>
        <w:r w:rsidRPr="006C40AB">
          <w:rPr>
            <w:rFonts w:eastAsia="SimSun"/>
            <w:color w:val="000000"/>
            <w:szCs w:val="24"/>
            <w:highlight w:val="yellow"/>
            <w:lang w:val="en-US" w:eastAsia="zh-CN"/>
          </w:rPr>
          <w:t xml:space="preserve"> used to configure the UE</w:t>
        </w:r>
        <w:r w:rsidRPr="006C40AB">
          <w:rPr>
            <w:rFonts w:eastAsia="SimSun" w:hint="eastAsia"/>
            <w:color w:val="000000"/>
            <w:szCs w:val="24"/>
            <w:highlight w:val="yellow"/>
            <w:lang w:val="en-US" w:eastAsia="zh-CN"/>
          </w:rPr>
          <w:t xml:space="preserve"> for V2X services</w:t>
        </w:r>
        <w:r w:rsidRPr="006C40AB">
          <w:rPr>
            <w:rFonts w:eastAsia="SimSun"/>
            <w:color w:val="000000"/>
            <w:szCs w:val="24"/>
            <w:highlight w:val="yellow"/>
            <w:lang w:val="en-US" w:eastAsia="zh-CN"/>
          </w:rPr>
          <w:t>.</w:t>
        </w:r>
      </w:ins>
    </w:p>
    <w:p w:rsidR="006C40AB" w:rsidRPr="006C40AB" w:rsidRDefault="006C40AB" w:rsidP="006C40AB">
      <w:pPr>
        <w:rPr>
          <w:ins w:id="2362" w:author="Romano Giovanni" w:date="2017-10-24T22:32:00Z"/>
          <w:rFonts w:eastAsia="SimSun"/>
          <w:color w:val="000000"/>
          <w:szCs w:val="24"/>
          <w:highlight w:val="yellow"/>
          <w:lang w:val="en-US" w:eastAsia="zh-CN"/>
        </w:rPr>
      </w:pPr>
      <w:ins w:id="2363" w:author="Romano Giovanni" w:date="2017-10-24T22:32:00Z">
        <w:r w:rsidRPr="006C40AB">
          <w:rPr>
            <w:rFonts w:eastAsia="SimSun"/>
            <w:color w:val="000000"/>
            <w:szCs w:val="24"/>
            <w:highlight w:val="yellow"/>
            <w:lang w:val="en-US" w:eastAsia="zh-CN"/>
          </w:rPr>
          <w:t xml:space="preserve">The MO </w:t>
        </w:r>
        <w:r w:rsidRPr="006C40AB">
          <w:rPr>
            <w:rFonts w:eastAsia="SimSun" w:hint="eastAsia"/>
            <w:color w:val="000000"/>
            <w:szCs w:val="24"/>
            <w:highlight w:val="yellow"/>
            <w:lang w:val="en-US" w:eastAsia="zh-CN"/>
          </w:rPr>
          <w:t>is</w:t>
        </w:r>
        <w:r w:rsidRPr="006C40AB">
          <w:rPr>
            <w:rFonts w:eastAsia="SimSun"/>
            <w:color w:val="000000"/>
            <w:szCs w:val="24"/>
            <w:highlight w:val="yellow"/>
            <w:lang w:val="en-US" w:eastAsia="zh-CN"/>
          </w:rPr>
          <w:t xml:space="preserve"> compatible with the OMA Device Management (DM) protocol specifications, version 1.2 and upwards, and </w:t>
        </w:r>
        <w:r w:rsidRPr="006C40AB">
          <w:rPr>
            <w:rFonts w:eastAsia="SimSun" w:hint="eastAsia"/>
            <w:color w:val="000000"/>
            <w:szCs w:val="24"/>
            <w:highlight w:val="yellow"/>
            <w:lang w:val="en-US" w:eastAsia="zh-CN"/>
          </w:rPr>
          <w:t>is</w:t>
        </w:r>
        <w:r w:rsidRPr="006C40AB">
          <w:rPr>
            <w:rFonts w:eastAsia="SimSun"/>
            <w:color w:val="000000"/>
            <w:szCs w:val="24"/>
            <w:highlight w:val="yellow"/>
            <w:lang w:val="en-US" w:eastAsia="zh-CN"/>
          </w:rPr>
          <w:t xml:space="preserve"> defined using the OMA DM Device Description Framework (DDF) as described in the Enabler Release Definition OMA-ERELD-DM-V1_2.</w:t>
        </w:r>
      </w:ins>
    </w:p>
    <w:p w:rsidR="006C40AB" w:rsidRPr="006C40AB" w:rsidRDefault="006C40AB" w:rsidP="006C40AB">
      <w:pPr>
        <w:rPr>
          <w:ins w:id="2364" w:author="Romano Giovanni" w:date="2017-10-24T22:32:00Z"/>
          <w:rFonts w:eastAsia="SimSun"/>
          <w:color w:val="000000"/>
          <w:szCs w:val="24"/>
          <w:highlight w:val="yellow"/>
          <w:lang w:val="en-US" w:eastAsia="zh-CN"/>
        </w:rPr>
      </w:pPr>
      <w:ins w:id="2365" w:author="Romano Giovanni" w:date="2017-10-24T22:32:00Z">
        <w:r w:rsidRPr="006C40AB">
          <w:rPr>
            <w:rFonts w:eastAsia="SimSun"/>
            <w:color w:val="000000"/>
            <w:szCs w:val="24"/>
            <w:highlight w:val="yellow"/>
            <w:lang w:val="en-US" w:eastAsia="zh-CN"/>
          </w:rPr>
          <w:t>The MO consist</w:t>
        </w:r>
        <w:r w:rsidRPr="006C40AB">
          <w:rPr>
            <w:rFonts w:eastAsia="SimSun" w:hint="eastAsia"/>
            <w:color w:val="000000"/>
            <w:szCs w:val="24"/>
            <w:highlight w:val="yellow"/>
            <w:lang w:val="en-US" w:eastAsia="zh-CN"/>
          </w:rPr>
          <w:t>s</w:t>
        </w:r>
        <w:r w:rsidRPr="006C40AB">
          <w:rPr>
            <w:rFonts w:eastAsia="SimSun"/>
            <w:color w:val="000000"/>
            <w:szCs w:val="24"/>
            <w:highlight w:val="yellow"/>
            <w:lang w:val="en-US" w:eastAsia="zh-CN"/>
          </w:rPr>
          <w:t xml:space="preserve"> of relevant parameters for provisioning and </w:t>
        </w:r>
        <w:r w:rsidRPr="006C40AB">
          <w:rPr>
            <w:rFonts w:eastAsia="SimSun" w:hint="eastAsia"/>
            <w:color w:val="000000"/>
            <w:szCs w:val="24"/>
            <w:highlight w:val="yellow"/>
            <w:lang w:val="en-US" w:eastAsia="zh-CN"/>
          </w:rPr>
          <w:t>au</w:t>
        </w:r>
        <w:r w:rsidRPr="006C40AB">
          <w:rPr>
            <w:rFonts w:eastAsia="SimSun"/>
            <w:color w:val="000000"/>
            <w:szCs w:val="24"/>
            <w:highlight w:val="yellow"/>
            <w:lang w:val="en-US" w:eastAsia="zh-CN"/>
          </w:rPr>
          <w:t>t</w:t>
        </w:r>
        <w:r w:rsidRPr="006C40AB">
          <w:rPr>
            <w:rFonts w:eastAsia="SimSun" w:hint="eastAsia"/>
            <w:color w:val="000000"/>
            <w:szCs w:val="24"/>
            <w:highlight w:val="yellow"/>
            <w:lang w:val="en-US" w:eastAsia="zh-CN"/>
          </w:rPr>
          <w:t>horiz</w:t>
        </w:r>
        <w:r w:rsidRPr="006C40AB">
          <w:rPr>
            <w:rFonts w:eastAsia="SimSun"/>
            <w:color w:val="000000"/>
            <w:szCs w:val="24"/>
            <w:highlight w:val="yellow"/>
            <w:lang w:val="en-US" w:eastAsia="zh-CN"/>
          </w:rPr>
          <w:t>ation of V2X communication at the UE.</w:t>
        </w:r>
      </w:ins>
    </w:p>
    <w:p w:rsidR="006C40AB" w:rsidRPr="006C40AB" w:rsidRDefault="006C40AB" w:rsidP="006C40AB">
      <w:pPr>
        <w:rPr>
          <w:ins w:id="2366" w:author="Romano Giovanni" w:date="2017-10-24T22:32:00Z"/>
          <w:rFonts w:eastAsia="SimSun"/>
          <w:color w:val="000000"/>
          <w:szCs w:val="24"/>
          <w:highlight w:val="yellow"/>
          <w:lang w:val="en-US" w:eastAsia="zh-CN"/>
        </w:rPr>
      </w:pPr>
      <w:ins w:id="2367" w:author="Romano Giovanni" w:date="2017-10-24T22:32:00Z">
        <w:r w:rsidRPr="006C40AB">
          <w:rPr>
            <w:rFonts w:eastAsia="SimSun"/>
            <w:color w:val="000000"/>
            <w:szCs w:val="24"/>
            <w:highlight w:val="yellow"/>
            <w:lang w:val="en-US" w:eastAsia="zh-CN"/>
          </w:rPr>
          <w:t>The protocol aspects for V2X are described in 3GPP TS 24.386.</w:t>
        </w:r>
      </w:ins>
    </w:p>
    <w:p w:rsidR="006C40AB" w:rsidRPr="006C40AB" w:rsidRDefault="006C40AB" w:rsidP="006C40AB">
      <w:pPr>
        <w:pStyle w:val="Titolo5"/>
        <w:rPr>
          <w:ins w:id="2368" w:author="Romano Giovanni" w:date="2017-10-24T22:32:00Z"/>
          <w:rFonts w:eastAsia="SimSun"/>
          <w:bCs/>
          <w:color w:val="000000"/>
          <w:szCs w:val="24"/>
          <w:highlight w:val="yellow"/>
          <w:lang w:val="en-US" w:eastAsia="zh-CN"/>
        </w:rPr>
      </w:pPr>
      <w:ins w:id="2369" w:author="Romano Giovanni" w:date="2017-10-24T22:32:00Z">
        <w:r w:rsidRPr="006C40AB">
          <w:rPr>
            <w:rFonts w:eastAsia="SimSun"/>
            <w:bCs/>
            <w:color w:val="000000"/>
            <w:szCs w:val="24"/>
            <w:highlight w:val="yellow"/>
            <w:lang w:val="en-US" w:eastAsia="zh-CN"/>
          </w:rPr>
          <w:t>5.</w:t>
        </w:r>
        <w:r w:rsidRPr="006C40AB">
          <w:rPr>
            <w:rFonts w:hint="eastAsia"/>
            <w:bCs/>
            <w:color w:val="000000"/>
            <w:szCs w:val="24"/>
            <w:highlight w:val="yellow"/>
            <w:lang w:val="en-US" w:eastAsia="ja-JP"/>
          </w:rPr>
          <w:t>1</w:t>
        </w:r>
        <w:r w:rsidRPr="006C40AB">
          <w:rPr>
            <w:rFonts w:eastAsia="SimSun"/>
            <w:bCs/>
            <w:color w:val="000000"/>
            <w:szCs w:val="24"/>
            <w:highlight w:val="yellow"/>
            <w:lang w:val="en-US" w:eastAsia="zh-CN"/>
          </w:rPr>
          <w:t>.2.12.4.76</w:t>
        </w:r>
        <w:r w:rsidRPr="006C40AB">
          <w:rPr>
            <w:rFonts w:eastAsia="SimSun"/>
            <w:bCs/>
            <w:color w:val="000000"/>
            <w:szCs w:val="24"/>
            <w:highlight w:val="yellow"/>
            <w:lang w:val="en-US" w:eastAsia="zh-CN"/>
          </w:rPr>
          <w:tab/>
          <w:t>TS 24.386</w:t>
        </w:r>
      </w:ins>
    </w:p>
    <w:p w:rsidR="006C40AB" w:rsidRPr="006C40AB" w:rsidRDefault="006C40AB" w:rsidP="006C40AB">
      <w:pPr>
        <w:widowControl w:val="0"/>
        <w:tabs>
          <w:tab w:val="clear" w:pos="1134"/>
          <w:tab w:val="clear" w:pos="1871"/>
          <w:tab w:val="clear" w:pos="2268"/>
          <w:tab w:val="left" w:pos="90"/>
        </w:tabs>
        <w:overflowPunct/>
        <w:spacing w:before="91"/>
        <w:textAlignment w:val="auto"/>
        <w:rPr>
          <w:ins w:id="2370" w:author="Romano Giovanni" w:date="2017-10-24T22:32:00Z"/>
          <w:rFonts w:eastAsia="SimSun"/>
          <w:b/>
          <w:bCs/>
          <w:color w:val="000000"/>
          <w:szCs w:val="24"/>
          <w:highlight w:val="yellow"/>
          <w:lang w:val="en-US" w:eastAsia="zh-CN"/>
        </w:rPr>
      </w:pPr>
      <w:ins w:id="2371" w:author="Romano Giovanni" w:date="2017-10-24T22:32:00Z">
        <w:r w:rsidRPr="006C40AB">
          <w:rPr>
            <w:rFonts w:eastAsia="SimSun"/>
            <w:b/>
            <w:bCs/>
            <w:color w:val="000000"/>
            <w:szCs w:val="24"/>
            <w:highlight w:val="yellow"/>
            <w:lang w:val="en-US" w:eastAsia="zh-CN"/>
          </w:rPr>
          <w:t>User Equipment (UE) to V2X control function; protocol aspects; Stage 3</w:t>
        </w:r>
      </w:ins>
    </w:p>
    <w:p w:rsidR="006C40AB" w:rsidRPr="006C40AB" w:rsidRDefault="006C40AB" w:rsidP="006C40AB">
      <w:pPr>
        <w:rPr>
          <w:ins w:id="2372" w:author="Romano Giovanni" w:date="2017-10-24T22:32:00Z"/>
          <w:rFonts w:eastAsia="SimSun"/>
          <w:color w:val="000000"/>
          <w:szCs w:val="24"/>
          <w:highlight w:val="yellow"/>
          <w:lang w:val="en-US" w:eastAsia="zh-CN"/>
        </w:rPr>
      </w:pPr>
      <w:ins w:id="2373" w:author="Romano Giovanni" w:date="2017-10-24T22:32:00Z">
        <w:r w:rsidRPr="006C40AB">
          <w:rPr>
            <w:rFonts w:eastAsia="SimSun"/>
            <w:color w:val="000000"/>
            <w:szCs w:val="24"/>
            <w:highlight w:val="yellow"/>
            <w:lang w:val="en-US" w:eastAsia="zh-CN"/>
          </w:rPr>
          <w:t>This</w:t>
        </w:r>
        <w:r w:rsidRPr="006C40AB">
          <w:rPr>
            <w:rFonts w:eastAsia="SimSun" w:hint="eastAsia"/>
            <w:color w:val="000000"/>
            <w:szCs w:val="24"/>
            <w:highlight w:val="yellow"/>
            <w:lang w:val="en-US" w:eastAsia="zh-CN"/>
          </w:rPr>
          <w:t xml:space="preserve"> document specifies the</w:t>
        </w:r>
        <w:r w:rsidRPr="006C40AB">
          <w:rPr>
            <w:rFonts w:eastAsia="SimSun"/>
            <w:color w:val="000000"/>
            <w:szCs w:val="24"/>
            <w:highlight w:val="yellow"/>
            <w:lang w:val="en-US" w:eastAsia="zh-CN"/>
          </w:rPr>
          <w:t xml:space="preserve"> protocols:</w:t>
        </w:r>
      </w:ins>
    </w:p>
    <w:p w:rsidR="006C40AB" w:rsidRPr="006C40AB" w:rsidRDefault="006C40AB" w:rsidP="006C40AB">
      <w:pPr>
        <w:pStyle w:val="B10"/>
        <w:rPr>
          <w:ins w:id="2374" w:author="Romano Giovanni" w:date="2017-10-24T22:32:00Z"/>
          <w:rFonts w:eastAsia="SimSun"/>
          <w:color w:val="000000"/>
          <w:szCs w:val="24"/>
          <w:highlight w:val="yellow"/>
          <w:lang w:val="en-US" w:eastAsia="zh-CN"/>
        </w:rPr>
      </w:pPr>
      <w:ins w:id="2375"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for V2X authorization between the UE and the V2X control function (over the V3 interface);</w:t>
        </w:r>
      </w:ins>
    </w:p>
    <w:p w:rsidR="006C40AB" w:rsidRPr="006C40AB" w:rsidRDefault="006C40AB" w:rsidP="006C40AB">
      <w:pPr>
        <w:pStyle w:val="B10"/>
        <w:rPr>
          <w:ins w:id="2376" w:author="Romano Giovanni" w:date="2017-10-24T22:32:00Z"/>
          <w:rFonts w:eastAsia="SimSun"/>
          <w:color w:val="000000"/>
          <w:szCs w:val="24"/>
          <w:highlight w:val="yellow"/>
          <w:lang w:val="en-US" w:eastAsia="zh-CN"/>
        </w:rPr>
      </w:pPr>
      <w:ins w:id="2377"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for V2X communication among the UEs (over the PC5 interface); and</w:t>
        </w:r>
      </w:ins>
    </w:p>
    <w:p w:rsidR="006C40AB" w:rsidRPr="006C40AB" w:rsidRDefault="006C40AB" w:rsidP="006C40AB">
      <w:pPr>
        <w:pStyle w:val="B10"/>
        <w:rPr>
          <w:ins w:id="2378" w:author="Romano Giovanni" w:date="2017-10-24T22:32:00Z"/>
          <w:rFonts w:eastAsia="SimSun"/>
          <w:color w:val="000000"/>
          <w:szCs w:val="24"/>
          <w:highlight w:val="yellow"/>
          <w:lang w:val="en-US" w:eastAsia="zh-CN"/>
        </w:rPr>
      </w:pPr>
      <w:ins w:id="2379"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for V2X communication between the UE and the V2X application server (over the LTE-</w:t>
        </w:r>
        <w:proofErr w:type="spellStart"/>
        <w:r w:rsidRPr="006C40AB">
          <w:rPr>
            <w:rFonts w:eastAsia="SimSun"/>
            <w:color w:val="000000"/>
            <w:szCs w:val="24"/>
            <w:highlight w:val="yellow"/>
            <w:lang w:val="en-US" w:eastAsia="zh-CN"/>
          </w:rPr>
          <w:t>Uu</w:t>
        </w:r>
        <w:proofErr w:type="spellEnd"/>
        <w:r w:rsidRPr="006C40AB">
          <w:rPr>
            <w:rFonts w:eastAsia="SimSun"/>
            <w:color w:val="000000"/>
            <w:szCs w:val="24"/>
            <w:highlight w:val="yellow"/>
            <w:lang w:val="en-US" w:eastAsia="zh-CN"/>
          </w:rPr>
          <w:t xml:space="preserve"> interface).</w:t>
        </w:r>
      </w:ins>
    </w:p>
    <w:p w:rsidR="006C40AB" w:rsidRPr="006C40AB" w:rsidRDefault="006C40AB" w:rsidP="006C40AB">
      <w:pPr>
        <w:rPr>
          <w:ins w:id="2380" w:author="Romano Giovanni" w:date="2017-10-24T22:32:00Z"/>
          <w:rFonts w:eastAsia="SimSun"/>
          <w:color w:val="000000"/>
          <w:szCs w:val="24"/>
          <w:highlight w:val="yellow"/>
          <w:lang w:val="en-US" w:eastAsia="zh-CN"/>
        </w:rPr>
      </w:pPr>
      <w:ins w:id="2381" w:author="Romano Giovanni" w:date="2017-10-24T22:32:00Z">
        <w:r w:rsidRPr="006C40AB">
          <w:rPr>
            <w:rFonts w:eastAsia="SimSun"/>
            <w:color w:val="000000"/>
            <w:szCs w:val="24"/>
            <w:highlight w:val="yellow"/>
            <w:lang w:val="en-US" w:eastAsia="zh-CN"/>
          </w:rPr>
          <w:t>This document defines the associated procedures for V2X authorization and V2X communication.</w:t>
        </w:r>
      </w:ins>
    </w:p>
    <w:p w:rsidR="006C40AB" w:rsidRPr="006C40AB" w:rsidRDefault="006C40AB" w:rsidP="006C40AB">
      <w:pPr>
        <w:rPr>
          <w:ins w:id="2382" w:author="Romano Giovanni" w:date="2017-10-24T22:32:00Z"/>
          <w:rFonts w:eastAsia="SimSun"/>
          <w:color w:val="000000"/>
          <w:szCs w:val="24"/>
          <w:highlight w:val="yellow"/>
          <w:lang w:val="en-US" w:eastAsia="zh-CN"/>
        </w:rPr>
      </w:pPr>
      <w:ins w:id="2383" w:author="Romano Giovanni" w:date="2017-10-24T22:32:00Z">
        <w:r w:rsidRPr="006C40AB">
          <w:rPr>
            <w:rFonts w:eastAsia="SimSun"/>
            <w:color w:val="000000"/>
            <w:szCs w:val="24"/>
            <w:highlight w:val="yellow"/>
            <w:lang w:val="en-US" w:eastAsia="zh-CN"/>
          </w:rPr>
          <w:t>This document also defines the message forma</w:t>
        </w:r>
        <w:r w:rsidRPr="006C40AB">
          <w:rPr>
            <w:rFonts w:eastAsia="SimSun" w:hint="eastAsia"/>
            <w:color w:val="000000"/>
            <w:szCs w:val="24"/>
            <w:highlight w:val="yellow"/>
            <w:lang w:val="en-US" w:eastAsia="zh-CN"/>
          </w:rPr>
          <w:t xml:space="preserve">t, </w:t>
        </w:r>
        <w:r w:rsidRPr="006C40AB">
          <w:rPr>
            <w:rFonts w:eastAsia="SimSun"/>
            <w:color w:val="000000"/>
            <w:szCs w:val="24"/>
            <w:highlight w:val="yellow"/>
            <w:lang w:val="en-US" w:eastAsia="zh-CN"/>
          </w:rPr>
          <w:t>message contents, error handling</w:t>
        </w:r>
        <w:r w:rsidRPr="006C40AB">
          <w:rPr>
            <w:rFonts w:eastAsia="SimSun" w:hint="eastAsia"/>
            <w:color w:val="000000"/>
            <w:szCs w:val="24"/>
            <w:highlight w:val="yellow"/>
            <w:lang w:val="en-US" w:eastAsia="zh-CN"/>
          </w:rPr>
          <w:t xml:space="preserve"> and system parameters</w:t>
        </w:r>
        <w:r w:rsidRPr="006C40AB">
          <w:rPr>
            <w:rFonts w:eastAsia="SimSun"/>
            <w:color w:val="000000"/>
            <w:szCs w:val="24"/>
            <w:highlight w:val="yellow"/>
            <w:lang w:val="en-US" w:eastAsia="zh-CN"/>
          </w:rPr>
          <w:t xml:space="preserve"> applied by the protocols for V2X.</w:t>
        </w:r>
      </w:ins>
    </w:p>
    <w:p w:rsidR="006C40AB" w:rsidRPr="006C40AB" w:rsidRDefault="006C40AB" w:rsidP="006C40AB">
      <w:pPr>
        <w:rPr>
          <w:ins w:id="2384" w:author="Romano Giovanni" w:date="2017-10-24T22:32:00Z"/>
          <w:rFonts w:eastAsia="SimSun"/>
          <w:color w:val="000000"/>
          <w:szCs w:val="24"/>
          <w:highlight w:val="yellow"/>
          <w:lang w:val="en-US" w:eastAsia="zh-CN"/>
        </w:rPr>
      </w:pPr>
      <w:ins w:id="2385" w:author="Romano Giovanni" w:date="2017-10-24T22:32:00Z">
        <w:r w:rsidRPr="006C40AB">
          <w:rPr>
            <w:rFonts w:eastAsia="SimSun"/>
            <w:color w:val="000000"/>
            <w:szCs w:val="24"/>
            <w:highlight w:val="yellow"/>
            <w:lang w:val="en-US" w:eastAsia="zh-CN"/>
          </w:rPr>
          <w:t>This document is applicable to:</w:t>
        </w:r>
      </w:ins>
    </w:p>
    <w:p w:rsidR="006C40AB" w:rsidRPr="006C40AB" w:rsidRDefault="006C40AB" w:rsidP="006C40AB">
      <w:pPr>
        <w:pStyle w:val="B10"/>
        <w:rPr>
          <w:ins w:id="2386" w:author="Romano Giovanni" w:date="2017-10-24T22:32:00Z"/>
          <w:rFonts w:eastAsia="SimSun"/>
          <w:color w:val="000000"/>
          <w:szCs w:val="24"/>
          <w:highlight w:val="yellow"/>
          <w:lang w:val="en-US" w:eastAsia="zh-CN"/>
        </w:rPr>
      </w:pPr>
      <w:ins w:id="2387"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the UE;</w:t>
        </w:r>
      </w:ins>
    </w:p>
    <w:p w:rsidR="006C40AB" w:rsidRPr="006C40AB" w:rsidRDefault="006C40AB" w:rsidP="006C40AB">
      <w:pPr>
        <w:pStyle w:val="B10"/>
        <w:rPr>
          <w:ins w:id="2388" w:author="Romano Giovanni" w:date="2017-10-24T22:32:00Z"/>
          <w:rFonts w:eastAsia="SimSun"/>
          <w:color w:val="000000"/>
          <w:szCs w:val="24"/>
          <w:highlight w:val="yellow"/>
          <w:lang w:val="en-US" w:eastAsia="zh-CN"/>
        </w:rPr>
      </w:pPr>
      <w:ins w:id="2389" w:author="Romano Giovanni" w:date="2017-10-24T22:32: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the V2X control function; and</w:t>
        </w:r>
      </w:ins>
    </w:p>
    <w:p w:rsidR="006C40AB" w:rsidRPr="00AA4374" w:rsidRDefault="006C40AB" w:rsidP="006C40AB">
      <w:pPr>
        <w:pStyle w:val="B10"/>
        <w:rPr>
          <w:ins w:id="2390" w:author="Romano Giovanni" w:date="2017-10-24T22:32:00Z"/>
          <w:rFonts w:eastAsia="SimSun"/>
          <w:color w:val="000000"/>
          <w:szCs w:val="24"/>
          <w:lang w:val="en-US" w:eastAsia="zh-CN"/>
        </w:rPr>
      </w:pPr>
      <w:ins w:id="2391" w:author="Romano Giovanni" w:date="2017-10-24T22:32:00Z">
        <w:r w:rsidRPr="006C40AB">
          <w:rPr>
            <w:rFonts w:eastAsia="SimSun"/>
            <w:color w:val="000000"/>
            <w:szCs w:val="24"/>
            <w:highlight w:val="yellow"/>
            <w:lang w:val="en-US" w:eastAsia="zh-CN"/>
          </w:rPr>
          <w:lastRenderedPageBreak/>
          <w:t>-</w:t>
        </w:r>
        <w:r w:rsidRPr="006C40AB">
          <w:rPr>
            <w:rFonts w:eastAsia="SimSun"/>
            <w:color w:val="000000"/>
            <w:szCs w:val="24"/>
            <w:highlight w:val="yellow"/>
            <w:lang w:val="en-US" w:eastAsia="zh-CN"/>
          </w:rPr>
          <w:tab/>
          <w:t>the V2X application server.</w:t>
        </w:r>
      </w:ins>
    </w:p>
    <w:p w:rsidR="002051B4" w:rsidRPr="002D5C5B" w:rsidRDefault="002051B4" w:rsidP="002051B4">
      <w:pPr>
        <w:pStyle w:val="Titolo5"/>
        <w:rPr>
          <w:ins w:id="2392" w:author="Romano Giovanni" w:date="2017-10-23T20:01:00Z"/>
          <w:rFonts w:eastAsia="SimSun"/>
          <w:bCs/>
          <w:color w:val="000000"/>
          <w:szCs w:val="24"/>
          <w:lang w:val="en-US" w:eastAsia="zh-CN"/>
        </w:rPr>
      </w:pPr>
      <w:ins w:id="2393" w:author="Romano Giovanni" w:date="2017-10-23T20:01:00Z">
        <w:r w:rsidRPr="00CF3217">
          <w:rPr>
            <w:rFonts w:eastAsia="SimSun"/>
            <w:bCs/>
            <w:color w:val="000000"/>
            <w:szCs w:val="24"/>
            <w:lang w:val="en-US" w:eastAsia="zh-CN"/>
          </w:rPr>
          <w:t>5.1.2.</w:t>
        </w:r>
      </w:ins>
      <w:ins w:id="2394" w:author="Romano Giovanni" w:date="2017-10-23T20:45:00Z">
        <w:r w:rsidR="00E64DB4">
          <w:rPr>
            <w:rFonts w:eastAsia="SimSun"/>
            <w:bCs/>
            <w:color w:val="000000"/>
            <w:szCs w:val="24"/>
            <w:lang w:val="en-US" w:eastAsia="zh-CN"/>
          </w:rPr>
          <w:t>12.4.</w:t>
        </w:r>
      </w:ins>
      <w:ins w:id="2395" w:author="Romano Giovanni" w:date="2017-10-24T22:32:00Z">
        <w:r w:rsidR="006C40AB">
          <w:rPr>
            <w:rFonts w:eastAsia="SimSun"/>
            <w:bCs/>
            <w:color w:val="000000"/>
            <w:szCs w:val="24"/>
            <w:lang w:val="en-US" w:eastAsia="zh-CN"/>
          </w:rPr>
          <w:t>77</w:t>
        </w:r>
      </w:ins>
      <w:ins w:id="2396" w:author="Romano Giovanni" w:date="2017-10-23T20:01:00Z">
        <w:r w:rsidRPr="00CF3217">
          <w:rPr>
            <w:rFonts w:eastAsia="SimSun"/>
            <w:bCs/>
            <w:color w:val="000000"/>
            <w:szCs w:val="24"/>
            <w:lang w:val="en-US" w:eastAsia="zh-CN"/>
          </w:rPr>
          <w:tab/>
          <w:t>TS 24.390</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397" w:author="Romano Giovanni" w:date="2017-10-23T20:01:00Z"/>
          <w:rFonts w:eastAsia="SimSun"/>
          <w:b/>
          <w:bCs/>
          <w:color w:val="000000"/>
          <w:sz w:val="30"/>
          <w:szCs w:val="30"/>
          <w:lang w:val="en-US" w:eastAsia="zh-CN"/>
        </w:rPr>
      </w:pPr>
      <w:ins w:id="2398" w:author="Romano Giovanni" w:date="2017-10-23T20:01:00Z">
        <w:r w:rsidRPr="00CF3217">
          <w:rPr>
            <w:rFonts w:eastAsia="SimSun"/>
            <w:b/>
            <w:bCs/>
            <w:color w:val="000000"/>
            <w:szCs w:val="24"/>
            <w:lang w:val="en-US" w:eastAsia="zh-CN"/>
          </w:rPr>
          <w:t>Unstructured Supplementary Service Data (USSD) using IP Multimedia (IM) Core Network (CN) subsystem IMS; Stage 3</w:t>
        </w:r>
      </w:ins>
    </w:p>
    <w:p w:rsidR="002051B4" w:rsidRPr="00CF3217" w:rsidRDefault="002051B4" w:rsidP="002051B4">
      <w:pPr>
        <w:widowControl w:val="0"/>
        <w:tabs>
          <w:tab w:val="clear" w:pos="1134"/>
          <w:tab w:val="clear" w:pos="1871"/>
          <w:tab w:val="clear" w:pos="2268"/>
          <w:tab w:val="left" w:pos="90"/>
        </w:tabs>
        <w:overflowPunct/>
        <w:textAlignment w:val="auto"/>
        <w:rPr>
          <w:ins w:id="2399" w:author="Romano Giovanni" w:date="2017-10-23T20:01:00Z"/>
          <w:rFonts w:eastAsia="SimSun"/>
          <w:color w:val="000000"/>
          <w:szCs w:val="24"/>
          <w:lang w:val="en-US" w:eastAsia="zh-CN"/>
        </w:rPr>
      </w:pPr>
      <w:ins w:id="2400" w:author="Romano Giovanni" w:date="2017-10-23T20:01:00Z">
        <w:r w:rsidRPr="00CF3217">
          <w:rPr>
            <w:rFonts w:eastAsia="SimSun"/>
            <w:color w:val="000000"/>
            <w:szCs w:val="24"/>
            <w:lang w:val="en-US" w:eastAsia="zh-CN"/>
          </w:rPr>
          <w: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t>
        </w:r>
      </w:ins>
    </w:p>
    <w:p w:rsidR="002051B4" w:rsidRDefault="002051B4" w:rsidP="002051B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ins w:id="2401" w:author="Romano Giovanni" w:date="2017-10-23T20:01:00Z"/>
          <w:rFonts w:eastAsia="SimSun"/>
          <w:color w:val="000000"/>
          <w:szCs w:val="24"/>
          <w:lang w:val="en-US" w:eastAsia="zh-CN"/>
        </w:rPr>
      </w:pPr>
      <w:ins w:id="2402" w:author="Romano Giovanni" w:date="2017-10-23T20:01:00Z">
        <w:r w:rsidRPr="00CF3217">
          <w:rPr>
            <w:rFonts w:eastAsia="SimSun"/>
            <w:color w:val="000000"/>
            <w:szCs w:val="24"/>
            <w:lang w:val="en-US" w:eastAsia="zh-CN"/>
          </w:rPr>
          <w:t>Support of USSD service is optional and only applicable for an operator's Public Land Mobile Network (PLMN). This document is applicable to UE and AS which are intended to support USSD operations over IP Multimedia Core Network Subsystem (IMS) in mobile initiated MMI mode.</w:t>
        </w:r>
      </w:ins>
    </w:p>
    <w:p w:rsidR="002051B4" w:rsidRPr="002D5C5B" w:rsidRDefault="002051B4" w:rsidP="002051B4">
      <w:pPr>
        <w:pStyle w:val="Titolo5"/>
        <w:rPr>
          <w:ins w:id="2403" w:author="Romano Giovanni" w:date="2017-10-23T20:01:00Z"/>
          <w:rFonts w:eastAsia="SimSun"/>
          <w:bCs/>
          <w:color w:val="000000"/>
          <w:szCs w:val="24"/>
          <w:lang w:val="en-US" w:eastAsia="zh-CN"/>
        </w:rPr>
      </w:pPr>
      <w:ins w:id="2404"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405" w:author="Romano Giovanni" w:date="2017-10-23T20:45:00Z">
        <w:r w:rsidR="00E64DB4">
          <w:rPr>
            <w:rFonts w:eastAsia="SimSun"/>
            <w:bCs/>
            <w:color w:val="000000"/>
            <w:szCs w:val="24"/>
            <w:lang w:val="en-US" w:eastAsia="zh-CN"/>
          </w:rPr>
          <w:t>12.4.</w:t>
        </w:r>
      </w:ins>
      <w:ins w:id="2406" w:author="Romano Giovanni" w:date="2017-10-24T22:32:00Z">
        <w:r w:rsidR="006C40AB">
          <w:rPr>
            <w:rFonts w:eastAsia="SimSun"/>
            <w:bCs/>
            <w:color w:val="000000"/>
            <w:szCs w:val="24"/>
            <w:lang w:val="en-US" w:eastAsia="zh-CN"/>
          </w:rPr>
          <w:t>78</w:t>
        </w:r>
      </w:ins>
      <w:ins w:id="2407" w:author="Romano Giovanni" w:date="2017-10-23T20:01:00Z">
        <w:r w:rsidRPr="00CF3217">
          <w:rPr>
            <w:rFonts w:eastAsia="SimSun"/>
            <w:bCs/>
            <w:color w:val="000000"/>
            <w:szCs w:val="24"/>
            <w:lang w:val="en-US" w:eastAsia="zh-CN"/>
          </w:rPr>
          <w:tab/>
          <w:t>TS 24.391</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408" w:author="Romano Giovanni" w:date="2017-10-23T20:01:00Z"/>
          <w:rFonts w:eastAsia="SimSun"/>
          <w:b/>
          <w:bCs/>
          <w:color w:val="000000"/>
          <w:szCs w:val="24"/>
          <w:lang w:val="en-US" w:eastAsia="zh-CN"/>
        </w:rPr>
      </w:pPr>
      <w:ins w:id="2409" w:author="Romano Giovanni" w:date="2017-10-23T20:01:00Z">
        <w:r w:rsidRPr="00CF3217">
          <w:rPr>
            <w:rFonts w:eastAsia="SimSun"/>
            <w:b/>
            <w:bCs/>
            <w:color w:val="000000"/>
            <w:szCs w:val="24"/>
            <w:lang w:val="en-US" w:eastAsia="zh-CN"/>
          </w:rPr>
          <w:t>Unstructured Supplementary Service Data (USSD) using IP Multimedia (IM) Core Network (CN) subsystem (IMS) Management Object (MO)</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410" w:author="Romano Giovanni" w:date="2017-10-23T20:01:00Z"/>
          <w:rFonts w:eastAsia="SimSun"/>
          <w:color w:val="000000"/>
          <w:szCs w:val="24"/>
          <w:lang w:val="en-US" w:eastAsia="zh-CN"/>
        </w:rPr>
      </w:pPr>
      <w:ins w:id="2411" w:author="Romano Giovanni" w:date="2017-10-23T20:01:00Z">
        <w:r w:rsidRPr="00CF3217">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2051B4" w:rsidRDefault="002051B4" w:rsidP="002051B4">
      <w:pPr>
        <w:widowControl w:val="0"/>
        <w:tabs>
          <w:tab w:val="clear" w:pos="1134"/>
          <w:tab w:val="clear" w:pos="1871"/>
          <w:tab w:val="clear" w:pos="2268"/>
          <w:tab w:val="left" w:pos="90"/>
        </w:tabs>
        <w:overflowPunct/>
        <w:spacing w:before="0"/>
        <w:textAlignment w:val="auto"/>
        <w:rPr>
          <w:ins w:id="2412" w:author="Romano Giovanni" w:date="2017-10-23T20:01:00Z"/>
          <w:rFonts w:eastAsia="SimSun"/>
          <w:color w:val="000000"/>
          <w:szCs w:val="24"/>
          <w:lang w:val="en-US" w:eastAsia="zh-CN"/>
        </w:rPr>
      </w:pPr>
      <w:ins w:id="2413" w:author="Romano Giovanni" w:date="2017-10-23T20:01:00Z">
        <w:r w:rsidRPr="00CF3217">
          <w:rPr>
            <w:rFonts w:eastAsia="SimSun"/>
            <w:color w:val="000000"/>
            <w:szCs w:val="24"/>
            <w:lang w:val="en-US" w:eastAsia="zh-CN"/>
          </w:rPr>
          <w:t>The USSD using IMS (USSI) MO consists of relevant configuration parameters that can be managed for the UE's USSI capabilities specified in 3GPP TS 24.390.</w:t>
        </w:r>
      </w:ins>
    </w:p>
    <w:p w:rsidR="00FE4F8B" w:rsidRPr="00FE4F8B" w:rsidRDefault="00FE4F8B" w:rsidP="00FE4F8B">
      <w:pPr>
        <w:pStyle w:val="Titolo5"/>
        <w:rPr>
          <w:ins w:id="2414" w:author="Romano Giovanni" w:date="2017-10-24T22:57:00Z"/>
          <w:rFonts w:eastAsia="SimSun"/>
          <w:bCs/>
          <w:color w:val="000000"/>
          <w:szCs w:val="24"/>
          <w:highlight w:val="yellow"/>
          <w:lang w:val="en-US" w:eastAsia="zh-CN"/>
        </w:rPr>
      </w:pPr>
      <w:ins w:id="2415" w:author="Romano Giovanni" w:date="2017-10-24T22:57:00Z">
        <w:r w:rsidRPr="00FE4F8B">
          <w:rPr>
            <w:rFonts w:eastAsia="SimSun"/>
            <w:bCs/>
            <w:color w:val="000000"/>
            <w:szCs w:val="24"/>
            <w:highlight w:val="yellow"/>
            <w:lang w:val="en-US" w:eastAsia="zh-CN"/>
          </w:rPr>
          <w:t>5.</w:t>
        </w:r>
        <w:r w:rsidRPr="00FE4F8B">
          <w:rPr>
            <w:rFonts w:hint="eastAsia"/>
            <w:bCs/>
            <w:color w:val="000000"/>
            <w:szCs w:val="24"/>
            <w:highlight w:val="yellow"/>
            <w:lang w:val="en-US" w:eastAsia="ja-JP"/>
          </w:rPr>
          <w:t>1</w:t>
        </w:r>
        <w:r w:rsidRPr="00FE4F8B">
          <w:rPr>
            <w:rFonts w:eastAsia="SimSun"/>
            <w:bCs/>
            <w:color w:val="000000"/>
            <w:szCs w:val="24"/>
            <w:highlight w:val="yellow"/>
            <w:lang w:val="en-US" w:eastAsia="zh-CN"/>
          </w:rPr>
          <w:t>.2.12.4.79</w:t>
        </w:r>
        <w:r w:rsidRPr="00FE4F8B">
          <w:rPr>
            <w:rFonts w:eastAsia="SimSun"/>
            <w:bCs/>
            <w:color w:val="000000"/>
            <w:szCs w:val="24"/>
            <w:highlight w:val="yellow"/>
            <w:lang w:val="en-US" w:eastAsia="zh-CN"/>
          </w:rPr>
          <w:tab/>
          <w:t>TS 24.417</w:t>
        </w:r>
      </w:ins>
    </w:p>
    <w:p w:rsidR="00FE4F8B" w:rsidRPr="00FE4F8B" w:rsidRDefault="00FE4F8B" w:rsidP="00FE4F8B">
      <w:pPr>
        <w:widowControl w:val="0"/>
        <w:tabs>
          <w:tab w:val="clear" w:pos="1134"/>
          <w:tab w:val="clear" w:pos="1871"/>
          <w:tab w:val="clear" w:pos="2268"/>
          <w:tab w:val="left" w:pos="90"/>
        </w:tabs>
        <w:overflowPunct/>
        <w:spacing w:before="91"/>
        <w:textAlignment w:val="auto"/>
        <w:rPr>
          <w:ins w:id="2416" w:author="Romano Giovanni" w:date="2017-10-24T22:57:00Z"/>
          <w:rFonts w:eastAsia="SimSun"/>
          <w:b/>
          <w:bCs/>
          <w:color w:val="000000"/>
          <w:szCs w:val="24"/>
          <w:highlight w:val="yellow"/>
          <w:lang w:val="en-US" w:eastAsia="zh-CN"/>
        </w:rPr>
      </w:pPr>
      <w:ins w:id="2417" w:author="Romano Giovanni" w:date="2017-10-24T22:57:00Z">
        <w:r w:rsidRPr="00FE4F8B">
          <w:rPr>
            <w:rFonts w:eastAsia="SimSun"/>
            <w:b/>
            <w:bCs/>
            <w:color w:val="000000"/>
            <w:szCs w:val="24"/>
            <w:highlight w:val="yellow"/>
            <w:lang w:val="en-US" w:eastAsia="zh-CN"/>
          </w:rPr>
          <w:t>Management Object (MO) for Originating Identification Presentation (OIP) and Originating Identification Restriction (OIR) using IP Multimedia (IM) Core Network (CN) subsystem</w:t>
        </w:r>
      </w:ins>
    </w:p>
    <w:p w:rsidR="00FE4F8B" w:rsidRPr="00FE4F8B" w:rsidRDefault="00FE4F8B" w:rsidP="00FE4F8B">
      <w:pPr>
        <w:rPr>
          <w:ins w:id="2418" w:author="Romano Giovanni" w:date="2017-10-24T22:57:00Z"/>
          <w:rFonts w:eastAsia="SimSun"/>
          <w:color w:val="000000"/>
          <w:szCs w:val="24"/>
          <w:highlight w:val="yellow"/>
          <w:lang w:val="en-US" w:eastAsia="zh-CN"/>
        </w:rPr>
      </w:pPr>
      <w:ins w:id="2419" w:author="Romano Giovanni" w:date="2017-10-24T22:57:00Z">
        <w:r w:rsidRPr="00FE4F8B">
          <w:rPr>
            <w:rFonts w:eastAsia="SimSun"/>
            <w:color w:val="000000"/>
            <w:szCs w:val="24"/>
            <w:highlight w:val="yellow"/>
            <w:lang w:val="en-US" w:eastAsia="zh-CN"/>
          </w:rPr>
          <w: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FE4F8B" w:rsidDel="00B96C28">
          <w:rPr>
            <w:rFonts w:eastAsia="SimSun"/>
            <w:color w:val="000000"/>
            <w:szCs w:val="24"/>
            <w:highlight w:val="yellow"/>
            <w:lang w:val="en-US" w:eastAsia="zh-CN"/>
          </w:rPr>
          <w:t xml:space="preserve"> </w:t>
        </w:r>
        <w:r w:rsidRPr="00FE4F8B">
          <w:rPr>
            <w:rFonts w:eastAsia="SimSun"/>
            <w:color w:val="000000"/>
            <w:szCs w:val="24"/>
            <w:highlight w:val="yellow"/>
            <w:lang w:val="en-US" w:eastAsia="zh-CN"/>
          </w:rPr>
          <w:t>_DM-V1_2.</w:t>
        </w:r>
      </w:ins>
    </w:p>
    <w:p w:rsidR="00FE4F8B" w:rsidRPr="00FE4F8B" w:rsidRDefault="00FE4F8B" w:rsidP="00FE4F8B">
      <w:pPr>
        <w:rPr>
          <w:ins w:id="2420" w:author="Romano Giovanni" w:date="2017-10-24T22:57:00Z"/>
          <w:rFonts w:eastAsia="SimSun"/>
          <w:color w:val="000000"/>
          <w:szCs w:val="24"/>
          <w:highlight w:val="yellow"/>
          <w:lang w:val="en-US" w:eastAsia="zh-CN"/>
        </w:rPr>
      </w:pPr>
      <w:ins w:id="2421" w:author="Romano Giovanni" w:date="2017-10-24T22:57:00Z">
        <w:r w:rsidRPr="00FE4F8B">
          <w:rPr>
            <w:rFonts w:eastAsia="SimSun"/>
            <w:color w:val="000000"/>
            <w:szCs w:val="24"/>
            <w:highlight w:val="yellow"/>
            <w:lang w:val="en-US" w:eastAsia="zh-CN"/>
          </w:rPr>
          <w:t>The OIP/OIR MO consists of relevant parameters that can be managed for the UE configuration related to the Originating Identification Presentation (OIP) and Originating Identification Restriction (OIR) service defined in 3GPP TS 24.607.</w:t>
        </w:r>
      </w:ins>
    </w:p>
    <w:p w:rsidR="00FE4F8B" w:rsidRPr="00FE4F8B" w:rsidRDefault="00FE4F8B" w:rsidP="00FE4F8B">
      <w:pPr>
        <w:pStyle w:val="Titolo5"/>
        <w:rPr>
          <w:ins w:id="2422" w:author="Romano Giovanni" w:date="2017-10-24T22:57:00Z"/>
          <w:rFonts w:eastAsia="SimSun"/>
          <w:bCs/>
          <w:color w:val="000000"/>
          <w:szCs w:val="24"/>
          <w:highlight w:val="yellow"/>
          <w:lang w:val="en-US" w:eastAsia="zh-CN"/>
        </w:rPr>
      </w:pPr>
      <w:ins w:id="2423" w:author="Romano Giovanni" w:date="2017-10-24T22:57:00Z">
        <w:r w:rsidRPr="00FE4F8B">
          <w:rPr>
            <w:rFonts w:eastAsia="SimSun"/>
            <w:bCs/>
            <w:color w:val="000000"/>
            <w:szCs w:val="24"/>
            <w:highlight w:val="yellow"/>
            <w:lang w:val="en-US" w:eastAsia="zh-CN"/>
          </w:rPr>
          <w:t>5.</w:t>
        </w:r>
        <w:r w:rsidRPr="00FE4F8B">
          <w:rPr>
            <w:rFonts w:hint="eastAsia"/>
            <w:bCs/>
            <w:color w:val="000000"/>
            <w:szCs w:val="24"/>
            <w:highlight w:val="yellow"/>
            <w:lang w:val="en-US" w:eastAsia="ja-JP"/>
          </w:rPr>
          <w:t>1</w:t>
        </w:r>
        <w:r w:rsidRPr="00FE4F8B">
          <w:rPr>
            <w:rFonts w:eastAsia="SimSun"/>
            <w:bCs/>
            <w:color w:val="000000"/>
            <w:szCs w:val="24"/>
            <w:highlight w:val="yellow"/>
            <w:lang w:val="en-US" w:eastAsia="zh-CN"/>
          </w:rPr>
          <w:t>.2.12.4.80</w:t>
        </w:r>
        <w:r w:rsidRPr="00FE4F8B">
          <w:rPr>
            <w:rFonts w:eastAsia="SimSun"/>
            <w:bCs/>
            <w:color w:val="000000"/>
            <w:szCs w:val="24"/>
            <w:highlight w:val="yellow"/>
            <w:lang w:val="en-US" w:eastAsia="zh-CN"/>
          </w:rPr>
          <w:tab/>
          <w:t>TS 24.424</w:t>
        </w:r>
      </w:ins>
    </w:p>
    <w:p w:rsidR="00FE4F8B" w:rsidRPr="00FE4F8B" w:rsidRDefault="00FE4F8B" w:rsidP="00FE4F8B">
      <w:pPr>
        <w:widowControl w:val="0"/>
        <w:tabs>
          <w:tab w:val="clear" w:pos="1134"/>
          <w:tab w:val="clear" w:pos="1871"/>
          <w:tab w:val="clear" w:pos="2268"/>
          <w:tab w:val="left" w:pos="90"/>
        </w:tabs>
        <w:overflowPunct/>
        <w:spacing w:before="91"/>
        <w:textAlignment w:val="auto"/>
        <w:rPr>
          <w:ins w:id="2424" w:author="Romano Giovanni" w:date="2017-10-24T22:57:00Z"/>
          <w:rFonts w:eastAsia="SimSun"/>
          <w:b/>
          <w:bCs/>
          <w:color w:val="000000"/>
          <w:szCs w:val="24"/>
          <w:highlight w:val="yellow"/>
          <w:lang w:val="en-US" w:eastAsia="zh-CN"/>
        </w:rPr>
      </w:pPr>
      <w:ins w:id="2425" w:author="Romano Giovanni" w:date="2017-10-24T22:57:00Z">
        <w:r w:rsidRPr="00FE4F8B">
          <w:rPr>
            <w:rFonts w:eastAsia="SimSun"/>
            <w:b/>
            <w:bCs/>
            <w:color w:val="000000"/>
            <w:szCs w:val="24"/>
            <w:highlight w:val="yellow"/>
            <w:lang w:val="en-US" w:eastAsia="zh-CN"/>
          </w:rPr>
          <w:t xml:space="preserve">Management Object (MO) for Extensible Markup Language (XML) Configuration Access Protocol (XCAP) over the </w:t>
        </w:r>
        <w:proofErr w:type="spellStart"/>
        <w:r w:rsidRPr="00FE4F8B">
          <w:rPr>
            <w:rFonts w:eastAsia="SimSun"/>
            <w:b/>
            <w:bCs/>
            <w:color w:val="000000"/>
            <w:szCs w:val="24"/>
            <w:highlight w:val="yellow"/>
            <w:lang w:val="en-US" w:eastAsia="zh-CN"/>
          </w:rPr>
          <w:t>Ut</w:t>
        </w:r>
        <w:proofErr w:type="spellEnd"/>
        <w:r w:rsidRPr="00FE4F8B">
          <w:rPr>
            <w:rFonts w:eastAsia="SimSun"/>
            <w:b/>
            <w:bCs/>
            <w:color w:val="000000"/>
            <w:szCs w:val="24"/>
            <w:highlight w:val="yellow"/>
            <w:lang w:val="en-US" w:eastAsia="zh-CN"/>
          </w:rPr>
          <w:t xml:space="preserve"> interface for Manipulating Supplementary Services (SS)</w:t>
        </w:r>
      </w:ins>
    </w:p>
    <w:p w:rsidR="00FE4F8B" w:rsidRPr="00FE4F8B" w:rsidRDefault="00FE4F8B" w:rsidP="00FE4F8B">
      <w:pPr>
        <w:rPr>
          <w:ins w:id="2426" w:author="Romano Giovanni" w:date="2017-10-24T22:57:00Z"/>
          <w:rFonts w:eastAsia="SimSun"/>
          <w:color w:val="000000"/>
          <w:szCs w:val="24"/>
          <w:highlight w:val="yellow"/>
          <w:lang w:val="en-US" w:eastAsia="zh-CN"/>
        </w:rPr>
      </w:pPr>
      <w:ins w:id="2427" w:author="Romano Giovanni" w:date="2017-10-24T22:57:00Z">
        <w:r w:rsidRPr="00FE4F8B">
          <w:rPr>
            <w:rFonts w:eastAsia="SimSun"/>
            <w:color w:val="000000"/>
            <w:szCs w:val="24"/>
            <w:highlight w:val="yellow"/>
            <w:lang w:val="en-US" w:eastAsia="zh-CN"/>
          </w:rPr>
          <w:lastRenderedPageBreak/>
          <w:t xml:space="preserve">This document defines the management object (MO) for extensible markup language (XML) configuration access protocol (XCAP) over the </w:t>
        </w:r>
        <w:proofErr w:type="spellStart"/>
        <w:r w:rsidRPr="00FE4F8B">
          <w:rPr>
            <w:rFonts w:eastAsia="SimSun"/>
            <w:color w:val="000000"/>
            <w:szCs w:val="24"/>
            <w:highlight w:val="yellow"/>
            <w:lang w:val="en-US" w:eastAsia="zh-CN"/>
          </w:rPr>
          <w:t>Ut</w:t>
        </w:r>
        <w:proofErr w:type="spellEnd"/>
        <w:r w:rsidRPr="00FE4F8B">
          <w:rPr>
            <w:rFonts w:eastAsia="SimSun"/>
            <w:color w:val="000000"/>
            <w:szCs w:val="24"/>
            <w:highlight w:val="yellow"/>
            <w:lang w:val="en-US" w:eastAsia="zh-CN"/>
          </w:rPr>
          <w:t xml:space="preserve"> interface for manipulating supplementary services (SS).</w:t>
        </w:r>
      </w:ins>
    </w:p>
    <w:p w:rsidR="00FE4F8B" w:rsidRPr="00FE4F8B" w:rsidRDefault="00FE4F8B" w:rsidP="00FE4F8B">
      <w:pPr>
        <w:rPr>
          <w:ins w:id="2428" w:author="Romano Giovanni" w:date="2017-10-24T22:57:00Z"/>
          <w:rFonts w:eastAsia="SimSun"/>
          <w:color w:val="000000"/>
          <w:szCs w:val="24"/>
          <w:highlight w:val="yellow"/>
          <w:lang w:val="en-US" w:eastAsia="zh-CN"/>
        </w:rPr>
      </w:pPr>
      <w:ins w:id="2429" w:author="Romano Giovanni" w:date="2017-10-24T22:57:00Z">
        <w:r w:rsidRPr="00FE4F8B">
          <w:rPr>
            <w:rFonts w:eastAsia="SimSun"/>
            <w:color w:val="000000"/>
            <w:szCs w:val="24"/>
            <w:highlight w:val="yellow"/>
            <w:lang w:val="en-US" w:eastAsia="zh-CN"/>
          </w:rPr>
          <w:t xml:space="preserve">The MO for XCAP over </w:t>
        </w:r>
        <w:proofErr w:type="spellStart"/>
        <w:r w:rsidRPr="00FE4F8B">
          <w:rPr>
            <w:rFonts w:eastAsia="SimSun"/>
            <w:color w:val="000000"/>
            <w:szCs w:val="24"/>
            <w:highlight w:val="yellow"/>
            <w:lang w:val="en-US" w:eastAsia="zh-CN"/>
          </w:rPr>
          <w:t>Ut</w:t>
        </w:r>
        <w:proofErr w:type="spellEnd"/>
        <w:r w:rsidRPr="00FE4F8B">
          <w:rPr>
            <w:rFonts w:eastAsia="SimSun"/>
            <w:color w:val="000000"/>
            <w:szCs w:val="24"/>
            <w:highlight w:val="yellow"/>
            <w:lang w:val="en-US" w:eastAsia="zh-CN"/>
          </w:rPr>
          <w:t xml:space="preserve"> interface for manipulating SS is compatible with OMA device management protocol specifications, version 1.2 and upwards, and is defined using the OMA DM device description framework as described in the enabler release definition OMA-ERELD_DM-V1_2.</w:t>
        </w:r>
      </w:ins>
    </w:p>
    <w:p w:rsidR="00FE4F8B" w:rsidRPr="00FE4F8B" w:rsidRDefault="00FE4F8B" w:rsidP="00FE4F8B">
      <w:pPr>
        <w:rPr>
          <w:ins w:id="2430" w:author="Romano Giovanni" w:date="2017-10-24T22:57:00Z"/>
          <w:rFonts w:eastAsia="SimSun"/>
          <w:color w:val="000000"/>
          <w:szCs w:val="24"/>
          <w:highlight w:val="yellow"/>
          <w:lang w:val="en-US" w:eastAsia="zh-CN"/>
        </w:rPr>
      </w:pPr>
      <w:ins w:id="2431" w:author="Romano Giovanni" w:date="2017-10-24T22:57:00Z">
        <w:r w:rsidRPr="00FE4F8B">
          <w:rPr>
            <w:rFonts w:eastAsia="SimSun"/>
            <w:color w:val="000000"/>
            <w:szCs w:val="24"/>
            <w:highlight w:val="yellow"/>
            <w:lang w:val="en-US" w:eastAsia="zh-CN"/>
          </w:rPr>
          <w:t xml:space="preserve">The MO for XCAP over </w:t>
        </w:r>
        <w:proofErr w:type="spellStart"/>
        <w:r w:rsidRPr="00FE4F8B">
          <w:rPr>
            <w:rFonts w:eastAsia="SimSun"/>
            <w:color w:val="000000"/>
            <w:szCs w:val="24"/>
            <w:highlight w:val="yellow"/>
            <w:lang w:val="en-US" w:eastAsia="zh-CN"/>
          </w:rPr>
          <w:t>Ut</w:t>
        </w:r>
        <w:proofErr w:type="spellEnd"/>
        <w:r w:rsidRPr="00FE4F8B">
          <w:rPr>
            <w:rFonts w:eastAsia="SimSun"/>
            <w:color w:val="000000"/>
            <w:szCs w:val="24"/>
            <w:highlight w:val="yellow"/>
            <w:lang w:val="en-US" w:eastAsia="zh-CN"/>
          </w:rPr>
          <w:t xml:space="preserve"> interface for manipulating SS consists of relevant configuration parameters that can be managed for a UE supporting the UE role specified in 3GPP TS 24.623.</w:t>
        </w:r>
      </w:ins>
    </w:p>
    <w:p w:rsidR="00FE4F8B" w:rsidRPr="00FE4F8B" w:rsidRDefault="00FE4F8B" w:rsidP="00FE4F8B">
      <w:pPr>
        <w:pStyle w:val="Titolo5"/>
        <w:rPr>
          <w:ins w:id="2432" w:author="Romano Giovanni" w:date="2017-10-24T22:57:00Z"/>
          <w:rFonts w:eastAsia="SimSun"/>
          <w:bCs/>
          <w:color w:val="000000"/>
          <w:szCs w:val="24"/>
          <w:highlight w:val="yellow"/>
          <w:lang w:val="en-US" w:eastAsia="zh-CN"/>
        </w:rPr>
      </w:pPr>
      <w:ins w:id="2433" w:author="Romano Giovanni" w:date="2017-10-24T22:57:00Z">
        <w:r w:rsidRPr="00FE4F8B">
          <w:rPr>
            <w:rFonts w:eastAsia="SimSun"/>
            <w:bCs/>
            <w:color w:val="000000"/>
            <w:szCs w:val="24"/>
            <w:highlight w:val="yellow"/>
            <w:lang w:val="en-US" w:eastAsia="zh-CN"/>
          </w:rPr>
          <w:t>5.</w:t>
        </w:r>
        <w:r w:rsidRPr="00FE4F8B">
          <w:rPr>
            <w:rFonts w:hint="eastAsia"/>
            <w:bCs/>
            <w:color w:val="000000"/>
            <w:szCs w:val="24"/>
            <w:highlight w:val="yellow"/>
            <w:lang w:val="en-US" w:eastAsia="ja-JP"/>
          </w:rPr>
          <w:t>1</w:t>
        </w:r>
        <w:r w:rsidRPr="00FE4F8B">
          <w:rPr>
            <w:rFonts w:eastAsia="SimSun"/>
            <w:bCs/>
            <w:color w:val="000000"/>
            <w:szCs w:val="24"/>
            <w:highlight w:val="yellow"/>
            <w:lang w:val="en-US" w:eastAsia="zh-CN"/>
          </w:rPr>
          <w:t>.2.12.4.81</w:t>
        </w:r>
        <w:r w:rsidRPr="00FE4F8B">
          <w:rPr>
            <w:rFonts w:eastAsia="SimSun"/>
            <w:bCs/>
            <w:color w:val="000000"/>
            <w:szCs w:val="24"/>
            <w:highlight w:val="yellow"/>
            <w:lang w:val="en-US" w:eastAsia="zh-CN"/>
          </w:rPr>
          <w:tab/>
          <w:t>TS 24.481</w:t>
        </w:r>
      </w:ins>
    </w:p>
    <w:p w:rsidR="00FE4F8B" w:rsidRPr="00FE4F8B" w:rsidRDefault="00FE4F8B" w:rsidP="00FE4F8B">
      <w:pPr>
        <w:widowControl w:val="0"/>
        <w:tabs>
          <w:tab w:val="clear" w:pos="1134"/>
          <w:tab w:val="clear" w:pos="1871"/>
          <w:tab w:val="clear" w:pos="2268"/>
          <w:tab w:val="left" w:pos="90"/>
        </w:tabs>
        <w:overflowPunct/>
        <w:spacing w:before="91"/>
        <w:textAlignment w:val="auto"/>
        <w:rPr>
          <w:ins w:id="2434" w:author="Romano Giovanni" w:date="2017-10-24T22:57:00Z"/>
          <w:rFonts w:eastAsia="SimSun"/>
          <w:b/>
          <w:bCs/>
          <w:color w:val="000000"/>
          <w:szCs w:val="24"/>
          <w:highlight w:val="yellow"/>
          <w:lang w:val="en-US" w:eastAsia="zh-CN"/>
        </w:rPr>
      </w:pPr>
      <w:ins w:id="2435" w:author="Romano Giovanni" w:date="2017-10-24T22:57:00Z">
        <w:r w:rsidRPr="00FE4F8B">
          <w:rPr>
            <w:rFonts w:eastAsia="SimSun"/>
            <w:b/>
            <w:bCs/>
            <w:color w:val="000000"/>
            <w:szCs w:val="24"/>
            <w:highlight w:val="yellow"/>
            <w:lang w:val="en-US" w:eastAsia="zh-CN"/>
          </w:rPr>
          <w:t>Mission Critical Services (MCS) group management; Protocol specification</w:t>
        </w:r>
      </w:ins>
    </w:p>
    <w:p w:rsidR="00FE4F8B" w:rsidRPr="00FE4F8B" w:rsidRDefault="00FE4F8B" w:rsidP="00FE4F8B">
      <w:pPr>
        <w:rPr>
          <w:ins w:id="2436" w:author="Romano Giovanni" w:date="2017-10-24T22:57:00Z"/>
          <w:rFonts w:eastAsia="SimSun"/>
          <w:color w:val="000000"/>
          <w:szCs w:val="24"/>
          <w:highlight w:val="yellow"/>
          <w:lang w:val="en-US" w:eastAsia="zh-CN"/>
        </w:rPr>
      </w:pPr>
      <w:ins w:id="2437" w:author="Romano Giovanni" w:date="2017-10-24T22:57:00Z">
        <w:r w:rsidRPr="00FE4F8B">
          <w:rPr>
            <w:rFonts w:eastAsia="SimSun"/>
            <w:color w:val="000000"/>
            <w:szCs w:val="24"/>
            <w:highlight w:val="yellow"/>
            <w:lang w:val="en-US" w:eastAsia="zh-CN"/>
          </w:rPr>
          <w:t>This document specifies the group management protocols needed to support Mission Critical Services (MCSs).</w:t>
        </w:r>
      </w:ins>
    </w:p>
    <w:p w:rsidR="00FE4F8B" w:rsidRPr="00FE4F8B" w:rsidRDefault="00FE4F8B" w:rsidP="00FE4F8B">
      <w:pPr>
        <w:rPr>
          <w:ins w:id="2438" w:author="Romano Giovanni" w:date="2017-10-24T22:57:00Z"/>
          <w:rFonts w:eastAsia="SimSun"/>
          <w:color w:val="000000"/>
          <w:szCs w:val="24"/>
          <w:highlight w:val="yellow"/>
          <w:lang w:val="en-US" w:eastAsia="zh-CN"/>
        </w:rPr>
      </w:pPr>
      <w:ins w:id="2439" w:author="Romano Giovanni" w:date="2017-10-24T22:57:00Z">
        <w:r w:rsidRPr="00FE4F8B">
          <w:rPr>
            <w:rFonts w:eastAsia="SimSun"/>
            <w:color w:val="000000"/>
            <w:szCs w:val="24"/>
            <w:highlight w:val="yellow"/>
            <w:lang w:val="en-US" w:eastAsia="zh-CN"/>
          </w:rPr>
          <w:t>Group management applies only when the UE operates on the network.</w:t>
        </w:r>
      </w:ins>
    </w:p>
    <w:p w:rsidR="00FE4F8B" w:rsidRPr="00FE4F8B" w:rsidRDefault="00FE4F8B" w:rsidP="00FE4F8B">
      <w:pPr>
        <w:rPr>
          <w:ins w:id="2440" w:author="Romano Giovanni" w:date="2017-10-24T22:57:00Z"/>
          <w:rFonts w:eastAsia="SimSun"/>
          <w:color w:val="000000"/>
          <w:szCs w:val="24"/>
          <w:highlight w:val="yellow"/>
          <w:lang w:val="en-US" w:eastAsia="zh-CN"/>
        </w:rPr>
      </w:pPr>
      <w:ins w:id="2441" w:author="Romano Giovanni" w:date="2017-10-24T22:57:00Z">
        <w:r w:rsidRPr="00FE4F8B">
          <w:rPr>
            <w:rFonts w:eastAsia="SimSun"/>
            <w:color w:val="000000"/>
            <w:szCs w:val="24"/>
            <w:highlight w:val="yellow"/>
            <w:lang w:val="en-US" w:eastAsia="zh-CN"/>
          </w:rPr>
          <w:t>MCSs are services that require preferential handling compared to normal telecommunication services, e.g. in support of police or fire brigade.</w:t>
        </w:r>
      </w:ins>
    </w:p>
    <w:p w:rsidR="00FE4F8B" w:rsidRPr="00FE4F8B" w:rsidRDefault="00FE4F8B" w:rsidP="00FE4F8B">
      <w:pPr>
        <w:rPr>
          <w:ins w:id="2442" w:author="Romano Giovanni" w:date="2017-10-24T22:57:00Z"/>
          <w:rFonts w:eastAsia="SimSun"/>
          <w:color w:val="000000"/>
          <w:szCs w:val="24"/>
          <w:highlight w:val="yellow"/>
          <w:lang w:val="en-US" w:eastAsia="zh-CN"/>
        </w:rPr>
      </w:pPr>
      <w:ins w:id="2443" w:author="Romano Giovanni" w:date="2017-10-24T22:57:00Z">
        <w:r w:rsidRPr="00FE4F8B">
          <w:rPr>
            <w:rFonts w:eastAsia="SimSun"/>
            <w:color w:val="000000"/>
            <w:szCs w:val="24"/>
            <w:highlight w:val="yellow"/>
            <w:lang w:val="en-US" w:eastAsia="zh-CN"/>
          </w:rPr>
          <w:t>MCSs can be used for public safety applications and also for general commercial applications (e.g., utility companies and railways).</w:t>
        </w:r>
      </w:ins>
    </w:p>
    <w:p w:rsidR="00FE4F8B" w:rsidRPr="00FE4F8B" w:rsidRDefault="00FE4F8B" w:rsidP="00FE4F8B">
      <w:pPr>
        <w:rPr>
          <w:ins w:id="2444" w:author="Romano Giovanni" w:date="2017-10-24T22:57:00Z"/>
          <w:rFonts w:eastAsia="SimSun"/>
          <w:color w:val="000000"/>
          <w:szCs w:val="24"/>
          <w:highlight w:val="yellow"/>
          <w:lang w:val="en-US" w:eastAsia="zh-CN"/>
        </w:rPr>
      </w:pPr>
      <w:ins w:id="2445" w:author="Romano Giovanni" w:date="2017-10-24T22:57:00Z">
        <w:r w:rsidRPr="00FE4F8B">
          <w:rPr>
            <w:rFonts w:eastAsia="SimSun"/>
            <w:color w:val="000000"/>
            <w:szCs w:val="24"/>
            <w:highlight w:val="yellow"/>
            <w:lang w:val="en-US" w:eastAsia="zh-CN"/>
          </w:rPr>
          <w:t>This document is applicable to User Equipment (UE) supporting the group management client (GMC) functionality, to application server supporting the group management server (GMS) functionality, and to application server supporting the Mission Critical Push To Talk (MCPTT) server functionality.</w:t>
        </w:r>
      </w:ins>
    </w:p>
    <w:p w:rsidR="00FE4F8B" w:rsidRPr="00FE4F8B" w:rsidRDefault="00FE4F8B" w:rsidP="00FE4F8B">
      <w:pPr>
        <w:pStyle w:val="Titolo5"/>
        <w:rPr>
          <w:ins w:id="2446" w:author="Romano Giovanni" w:date="2017-10-24T22:57:00Z"/>
          <w:rFonts w:eastAsia="SimSun"/>
          <w:bCs/>
          <w:color w:val="000000"/>
          <w:szCs w:val="24"/>
          <w:highlight w:val="yellow"/>
          <w:lang w:val="en-US" w:eastAsia="zh-CN"/>
        </w:rPr>
      </w:pPr>
      <w:ins w:id="2447" w:author="Romano Giovanni" w:date="2017-10-24T22:57:00Z">
        <w:r w:rsidRPr="00FE4F8B">
          <w:rPr>
            <w:rFonts w:eastAsia="SimSun"/>
            <w:bCs/>
            <w:color w:val="000000"/>
            <w:szCs w:val="24"/>
            <w:highlight w:val="yellow"/>
            <w:lang w:val="en-US" w:eastAsia="zh-CN"/>
          </w:rPr>
          <w:t>5.</w:t>
        </w:r>
        <w:r w:rsidRPr="00FE4F8B">
          <w:rPr>
            <w:rFonts w:hint="eastAsia"/>
            <w:bCs/>
            <w:color w:val="000000"/>
            <w:szCs w:val="24"/>
            <w:highlight w:val="yellow"/>
            <w:lang w:val="en-US" w:eastAsia="ja-JP"/>
          </w:rPr>
          <w:t>1</w:t>
        </w:r>
        <w:r w:rsidRPr="00FE4F8B">
          <w:rPr>
            <w:rFonts w:eastAsia="SimSun"/>
            <w:bCs/>
            <w:color w:val="000000"/>
            <w:szCs w:val="24"/>
            <w:highlight w:val="yellow"/>
            <w:lang w:val="en-US" w:eastAsia="zh-CN"/>
          </w:rPr>
          <w:t>.2.12.4.82</w:t>
        </w:r>
        <w:r w:rsidRPr="00FE4F8B">
          <w:rPr>
            <w:rFonts w:eastAsia="SimSun"/>
            <w:bCs/>
            <w:color w:val="000000"/>
            <w:szCs w:val="24"/>
            <w:highlight w:val="yellow"/>
            <w:lang w:val="en-US" w:eastAsia="zh-CN"/>
          </w:rPr>
          <w:tab/>
          <w:t>TS 24.482</w:t>
        </w:r>
      </w:ins>
    </w:p>
    <w:p w:rsidR="00FE4F8B" w:rsidRPr="00FE4F8B" w:rsidRDefault="00FE4F8B" w:rsidP="00FE4F8B">
      <w:pPr>
        <w:widowControl w:val="0"/>
        <w:tabs>
          <w:tab w:val="clear" w:pos="1134"/>
          <w:tab w:val="clear" w:pos="1871"/>
          <w:tab w:val="clear" w:pos="2268"/>
          <w:tab w:val="left" w:pos="90"/>
        </w:tabs>
        <w:overflowPunct/>
        <w:spacing w:before="91"/>
        <w:textAlignment w:val="auto"/>
        <w:rPr>
          <w:ins w:id="2448" w:author="Romano Giovanni" w:date="2017-10-24T22:57:00Z"/>
          <w:rFonts w:eastAsia="SimSun"/>
          <w:b/>
          <w:bCs/>
          <w:color w:val="000000"/>
          <w:szCs w:val="24"/>
          <w:highlight w:val="yellow"/>
          <w:lang w:val="en-US" w:eastAsia="zh-CN"/>
        </w:rPr>
      </w:pPr>
      <w:ins w:id="2449" w:author="Romano Giovanni" w:date="2017-10-24T22:57:00Z">
        <w:r w:rsidRPr="00FE4F8B">
          <w:rPr>
            <w:rFonts w:eastAsia="SimSun"/>
            <w:b/>
            <w:bCs/>
            <w:color w:val="000000"/>
            <w:szCs w:val="24"/>
            <w:highlight w:val="yellow"/>
            <w:lang w:val="en-US" w:eastAsia="zh-CN"/>
          </w:rPr>
          <w:t>Mission Critical Services (MCS) identity management; Protocol specification</w:t>
        </w:r>
      </w:ins>
    </w:p>
    <w:p w:rsidR="00FE4F8B" w:rsidRPr="00FE4F8B" w:rsidRDefault="00FE4F8B" w:rsidP="00FE4F8B">
      <w:pPr>
        <w:rPr>
          <w:ins w:id="2450" w:author="Romano Giovanni" w:date="2017-10-24T22:57:00Z"/>
          <w:rFonts w:eastAsia="SimSun"/>
          <w:color w:val="000000"/>
          <w:szCs w:val="24"/>
          <w:highlight w:val="yellow"/>
          <w:lang w:val="en-US" w:eastAsia="zh-CN"/>
        </w:rPr>
      </w:pPr>
      <w:ins w:id="2451" w:author="Romano Giovanni" w:date="2017-10-24T22:57:00Z">
        <w:r w:rsidRPr="00FE4F8B">
          <w:rPr>
            <w:rFonts w:eastAsia="SimSun"/>
            <w:color w:val="000000"/>
            <w:szCs w:val="24"/>
            <w:highlight w:val="yellow"/>
            <w:lang w:val="en-US" w:eastAsia="zh-CN"/>
          </w:rPr>
          <w:t>This document specifies the identity management and authentication protocols needed to support Mission Critical Services (MCSs). Identity management applies only to on-network operation.</w:t>
        </w:r>
      </w:ins>
    </w:p>
    <w:p w:rsidR="00FE4F8B" w:rsidRPr="00FE4F8B" w:rsidRDefault="00FE4F8B" w:rsidP="00FE4F8B">
      <w:pPr>
        <w:rPr>
          <w:ins w:id="2452" w:author="Romano Giovanni" w:date="2017-10-24T22:57:00Z"/>
          <w:rFonts w:eastAsia="SimSun"/>
          <w:color w:val="000000"/>
          <w:szCs w:val="24"/>
          <w:highlight w:val="yellow"/>
          <w:lang w:val="en-US" w:eastAsia="zh-CN"/>
        </w:rPr>
      </w:pPr>
      <w:ins w:id="2453" w:author="Romano Giovanni" w:date="2017-10-24T22:57:00Z">
        <w:r w:rsidRPr="00FE4F8B">
          <w:rPr>
            <w:rFonts w:eastAsia="SimSun"/>
            <w:color w:val="000000"/>
            <w:szCs w:val="24"/>
            <w:highlight w:val="yellow"/>
            <w:lang w:val="en-US" w:eastAsia="zh-CN"/>
          </w:rPr>
          <w:t>MCSs are services that require preferential handling compared to normal telecommunication services, e.g. in support of police or fire brigade.</w:t>
        </w:r>
      </w:ins>
    </w:p>
    <w:p w:rsidR="00FE4F8B" w:rsidRPr="00FE4F8B" w:rsidRDefault="00FE4F8B" w:rsidP="00FE4F8B">
      <w:pPr>
        <w:rPr>
          <w:ins w:id="2454" w:author="Romano Giovanni" w:date="2017-10-24T22:57:00Z"/>
          <w:rFonts w:eastAsia="SimSun"/>
          <w:color w:val="000000"/>
          <w:szCs w:val="24"/>
          <w:highlight w:val="yellow"/>
          <w:lang w:val="en-US" w:eastAsia="zh-CN"/>
        </w:rPr>
      </w:pPr>
      <w:ins w:id="2455" w:author="Romano Giovanni" w:date="2017-10-24T22:57:00Z">
        <w:r w:rsidRPr="00FE4F8B">
          <w:rPr>
            <w:rFonts w:eastAsia="SimSun"/>
            <w:color w:val="000000"/>
            <w:szCs w:val="24"/>
            <w:highlight w:val="yellow"/>
            <w:lang w:val="en-US" w:eastAsia="zh-CN"/>
          </w:rPr>
          <w:t>MCSs can be used for public safety applications and also for general commercial applications (e.g., utility companies and railways).</w:t>
        </w:r>
      </w:ins>
    </w:p>
    <w:p w:rsidR="00FE4F8B" w:rsidRPr="00FE4F8B" w:rsidRDefault="00FE4F8B" w:rsidP="00FE4F8B">
      <w:pPr>
        <w:rPr>
          <w:ins w:id="2456" w:author="Romano Giovanni" w:date="2017-10-24T22:57:00Z"/>
          <w:rFonts w:eastAsia="SimSun"/>
          <w:color w:val="000000"/>
          <w:szCs w:val="24"/>
          <w:highlight w:val="yellow"/>
          <w:lang w:val="en-US" w:eastAsia="zh-CN"/>
        </w:rPr>
      </w:pPr>
      <w:ins w:id="2457" w:author="Romano Giovanni" w:date="2017-10-24T22:57:00Z">
        <w:r w:rsidRPr="00FE4F8B">
          <w:rPr>
            <w:rFonts w:eastAsia="SimSun"/>
            <w:color w:val="000000"/>
            <w:szCs w:val="24"/>
            <w:highlight w:val="yellow"/>
            <w:lang w:val="en-US" w:eastAsia="zh-CN"/>
          </w:rPr>
          <w:t>This document is applicable to User Equipment (UE) supporting the identity management client functionality, and to application servers supporting the identity management server functionality.</w:t>
        </w:r>
      </w:ins>
    </w:p>
    <w:p w:rsidR="00FE4F8B" w:rsidRPr="00FE4F8B" w:rsidRDefault="00FE4F8B" w:rsidP="00FE4F8B">
      <w:pPr>
        <w:pStyle w:val="Titolo5"/>
        <w:rPr>
          <w:ins w:id="2458" w:author="Romano Giovanni" w:date="2017-10-24T22:57:00Z"/>
          <w:rFonts w:eastAsia="SimSun"/>
          <w:bCs/>
          <w:color w:val="000000"/>
          <w:szCs w:val="24"/>
          <w:highlight w:val="yellow"/>
          <w:lang w:val="en-US" w:eastAsia="zh-CN"/>
        </w:rPr>
      </w:pPr>
      <w:ins w:id="2459" w:author="Romano Giovanni" w:date="2017-10-24T22:57:00Z">
        <w:r w:rsidRPr="00FE4F8B">
          <w:rPr>
            <w:rFonts w:eastAsia="SimSun"/>
            <w:bCs/>
            <w:color w:val="000000"/>
            <w:szCs w:val="24"/>
            <w:highlight w:val="yellow"/>
            <w:lang w:val="en-US" w:eastAsia="zh-CN"/>
          </w:rPr>
          <w:t>5.</w:t>
        </w:r>
        <w:r w:rsidRPr="00FE4F8B">
          <w:rPr>
            <w:rFonts w:hint="eastAsia"/>
            <w:bCs/>
            <w:color w:val="000000"/>
            <w:szCs w:val="24"/>
            <w:highlight w:val="yellow"/>
            <w:lang w:val="en-US" w:eastAsia="ja-JP"/>
          </w:rPr>
          <w:t>1</w:t>
        </w:r>
        <w:r w:rsidRPr="00FE4F8B">
          <w:rPr>
            <w:rFonts w:eastAsia="SimSun"/>
            <w:bCs/>
            <w:color w:val="000000"/>
            <w:szCs w:val="24"/>
            <w:highlight w:val="yellow"/>
            <w:lang w:val="en-US" w:eastAsia="zh-CN"/>
          </w:rPr>
          <w:t>.2.12.4.83</w:t>
        </w:r>
        <w:r w:rsidRPr="00FE4F8B">
          <w:rPr>
            <w:rFonts w:eastAsia="SimSun"/>
            <w:bCs/>
            <w:color w:val="000000"/>
            <w:szCs w:val="24"/>
            <w:highlight w:val="yellow"/>
            <w:lang w:val="en-US" w:eastAsia="zh-CN"/>
          </w:rPr>
          <w:tab/>
          <w:t>TS 24.483</w:t>
        </w:r>
      </w:ins>
    </w:p>
    <w:p w:rsidR="00FE4F8B" w:rsidRPr="00FE4F8B" w:rsidRDefault="00FE4F8B" w:rsidP="00FE4F8B">
      <w:pPr>
        <w:widowControl w:val="0"/>
        <w:tabs>
          <w:tab w:val="clear" w:pos="1134"/>
          <w:tab w:val="clear" w:pos="1871"/>
          <w:tab w:val="clear" w:pos="2268"/>
          <w:tab w:val="left" w:pos="90"/>
        </w:tabs>
        <w:overflowPunct/>
        <w:spacing w:before="91"/>
        <w:textAlignment w:val="auto"/>
        <w:rPr>
          <w:ins w:id="2460" w:author="Romano Giovanni" w:date="2017-10-24T22:57:00Z"/>
          <w:rFonts w:eastAsia="SimSun"/>
          <w:b/>
          <w:bCs/>
          <w:color w:val="000000"/>
          <w:szCs w:val="24"/>
          <w:highlight w:val="yellow"/>
          <w:lang w:val="en-US" w:eastAsia="zh-CN"/>
        </w:rPr>
      </w:pPr>
      <w:ins w:id="2461" w:author="Romano Giovanni" w:date="2017-10-24T22:57:00Z">
        <w:r w:rsidRPr="00FE4F8B">
          <w:rPr>
            <w:rFonts w:eastAsia="SimSun"/>
            <w:b/>
            <w:bCs/>
            <w:color w:val="000000"/>
            <w:szCs w:val="24"/>
            <w:highlight w:val="yellow"/>
            <w:lang w:val="en-US" w:eastAsia="zh-CN"/>
          </w:rPr>
          <w:t>Mission Critical Services (MCS) Management Object (MO)</w:t>
        </w:r>
      </w:ins>
    </w:p>
    <w:p w:rsidR="00FE4F8B" w:rsidRPr="00FE4F8B" w:rsidRDefault="00FE4F8B" w:rsidP="00FE4F8B">
      <w:pPr>
        <w:rPr>
          <w:ins w:id="2462" w:author="Romano Giovanni" w:date="2017-10-24T22:57:00Z"/>
          <w:rFonts w:eastAsia="SimSun"/>
          <w:color w:val="000000"/>
          <w:szCs w:val="24"/>
          <w:highlight w:val="yellow"/>
          <w:lang w:val="en-US" w:eastAsia="zh-CN"/>
        </w:rPr>
      </w:pPr>
      <w:ins w:id="2463" w:author="Romano Giovanni" w:date="2017-10-24T22:57:00Z">
        <w:r w:rsidRPr="00FE4F8B">
          <w:rPr>
            <w:rFonts w:eastAsia="SimSun"/>
            <w:color w:val="000000"/>
            <w:szCs w:val="24"/>
            <w:highlight w:val="yellow"/>
            <w:lang w:val="en-US" w:eastAsia="zh-CN"/>
          </w:rPr>
          <w:lastRenderedPageBreak/>
          <w:t>This</w:t>
        </w:r>
        <w:r w:rsidRPr="00FE4F8B">
          <w:rPr>
            <w:rFonts w:eastAsia="SimSun" w:hint="eastAsia"/>
            <w:color w:val="000000"/>
            <w:szCs w:val="24"/>
            <w:highlight w:val="yellow"/>
            <w:lang w:val="en-US" w:eastAsia="zh-CN"/>
          </w:rPr>
          <w:t xml:space="preserve"> </w:t>
        </w:r>
        <w:r w:rsidRPr="00FE4F8B">
          <w:rPr>
            <w:rFonts w:eastAsia="SimSun"/>
            <w:color w:val="000000"/>
            <w:szCs w:val="24"/>
            <w:highlight w:val="yellow"/>
            <w:lang w:val="en-US" w:eastAsia="zh-CN"/>
          </w:rPr>
          <w:t xml:space="preserve">document defines a </w:t>
        </w:r>
        <w:r w:rsidRPr="00FE4F8B">
          <w:rPr>
            <w:rFonts w:eastAsia="SimSun" w:hint="eastAsia"/>
            <w:color w:val="000000"/>
            <w:szCs w:val="24"/>
            <w:highlight w:val="yellow"/>
            <w:lang w:val="en-US" w:eastAsia="zh-CN"/>
          </w:rPr>
          <w:t xml:space="preserve">number of </w:t>
        </w:r>
        <w:r w:rsidRPr="00FE4F8B">
          <w:rPr>
            <w:rFonts w:eastAsia="SimSun"/>
            <w:color w:val="000000"/>
            <w:szCs w:val="24"/>
            <w:highlight w:val="yellow"/>
            <w:lang w:val="en-US" w:eastAsia="zh-CN"/>
          </w:rPr>
          <w:t xml:space="preserve">Mission Critical </w:t>
        </w:r>
        <w:r w:rsidRPr="00FE4F8B">
          <w:rPr>
            <w:rFonts w:eastAsia="SimSun" w:hint="eastAsia"/>
            <w:color w:val="000000"/>
            <w:szCs w:val="24"/>
            <w:highlight w:val="yellow"/>
            <w:lang w:val="en-US" w:eastAsia="zh-CN"/>
          </w:rPr>
          <w:t>Services</w:t>
        </w:r>
        <w:r w:rsidRPr="00FE4F8B">
          <w:rPr>
            <w:rFonts w:eastAsia="SimSun"/>
            <w:color w:val="000000"/>
            <w:szCs w:val="24"/>
            <w:highlight w:val="yellow"/>
            <w:lang w:val="en-US" w:eastAsia="zh-CN"/>
          </w:rPr>
          <w:t xml:space="preserve"> (</w:t>
        </w:r>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Management Object</w:t>
        </w:r>
        <w:r w:rsidRPr="00FE4F8B">
          <w:rPr>
            <w:rFonts w:eastAsia="SimSun" w:hint="eastAsia"/>
            <w:color w:val="000000"/>
            <w:szCs w:val="24"/>
            <w:highlight w:val="yellow"/>
            <w:lang w:val="en-US" w:eastAsia="zh-CN"/>
          </w:rPr>
          <w:t>s</w:t>
        </w:r>
        <w:r w:rsidRPr="00FE4F8B">
          <w:rPr>
            <w:rFonts w:eastAsia="SimSun"/>
            <w:color w:val="000000"/>
            <w:szCs w:val="24"/>
            <w:highlight w:val="yellow"/>
            <w:lang w:val="en-US" w:eastAsia="zh-CN"/>
          </w:rPr>
          <w:t xml:space="preserve"> (MO)</w:t>
        </w:r>
        <w:r w:rsidRPr="00FE4F8B">
          <w:rPr>
            <w:rFonts w:eastAsia="SimSun" w:hint="eastAsia"/>
            <w:color w:val="000000"/>
            <w:szCs w:val="24"/>
            <w:highlight w:val="yellow"/>
            <w:lang w:val="en-US" w:eastAsia="zh-CN"/>
          </w:rPr>
          <w:t xml:space="preserve"> </w:t>
        </w:r>
        <w:r w:rsidRPr="00FE4F8B">
          <w:rPr>
            <w:rFonts w:eastAsia="SimSun"/>
            <w:color w:val="000000"/>
            <w:szCs w:val="24"/>
            <w:highlight w:val="yellow"/>
            <w:lang w:val="en-US" w:eastAsia="zh-CN"/>
          </w:rPr>
          <w:t xml:space="preserve">that are configured for the UE for the operation of </w:t>
        </w:r>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The management object</w:t>
        </w:r>
        <w:r w:rsidRPr="00FE4F8B">
          <w:rPr>
            <w:rFonts w:eastAsia="SimSun" w:hint="eastAsia"/>
            <w:color w:val="000000"/>
            <w:szCs w:val="24"/>
            <w:highlight w:val="yellow"/>
            <w:lang w:val="en-US" w:eastAsia="zh-CN"/>
          </w:rPr>
          <w:t>s</w:t>
        </w:r>
        <w:r w:rsidRPr="00FE4F8B">
          <w:rPr>
            <w:rFonts w:eastAsia="SimSun"/>
            <w:color w:val="000000"/>
            <w:szCs w:val="24"/>
            <w:highlight w:val="yellow"/>
            <w:lang w:val="en-US" w:eastAsia="zh-CN"/>
          </w:rPr>
          <w:t xml:space="preserve"> </w:t>
        </w:r>
        <w:r w:rsidRPr="00FE4F8B">
          <w:rPr>
            <w:rFonts w:eastAsia="SimSun" w:hint="eastAsia"/>
            <w:color w:val="000000"/>
            <w:szCs w:val="24"/>
            <w:highlight w:val="yellow"/>
            <w:lang w:val="en-US" w:eastAsia="zh-CN"/>
          </w:rPr>
          <w:t>are</w:t>
        </w:r>
        <w:r w:rsidRPr="00FE4F8B">
          <w:rPr>
            <w:rFonts w:eastAsia="SimSun"/>
            <w:color w:val="000000"/>
            <w:szCs w:val="24"/>
            <w:highlight w:val="yellow"/>
            <w:lang w:val="en-US" w:eastAsia="zh-CN"/>
          </w:rPr>
          <w:t xml:space="preserve"> compatible with OMA Device Management protocol specifications, version 1.2 and upwards, and is defined using the OMA DM Device Description Framework as described in the Enabler Release Definition OMA OMA-ERELD_DM-V1_2.</w:t>
        </w:r>
      </w:ins>
    </w:p>
    <w:p w:rsidR="00FE4F8B" w:rsidRPr="00FE4F8B" w:rsidRDefault="00FE4F8B" w:rsidP="00FE4F8B">
      <w:pPr>
        <w:rPr>
          <w:ins w:id="2464" w:author="Romano Giovanni" w:date="2017-10-24T22:57:00Z"/>
          <w:rFonts w:eastAsia="SimSun"/>
          <w:color w:val="000000"/>
          <w:szCs w:val="24"/>
          <w:highlight w:val="yellow"/>
          <w:lang w:val="en-US" w:eastAsia="zh-CN"/>
        </w:rPr>
      </w:pPr>
      <w:ins w:id="2465" w:author="Romano Giovanni" w:date="2017-10-24T22:57:00Z">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xml:space="preserve"> are services that require preferential handling compared to normal telecommunication services, e.g. in support of police or fire brigade.</w:t>
        </w:r>
      </w:ins>
    </w:p>
    <w:p w:rsidR="00FE4F8B" w:rsidRPr="00FE4F8B" w:rsidRDefault="00FE4F8B" w:rsidP="00FE4F8B">
      <w:pPr>
        <w:rPr>
          <w:ins w:id="2466" w:author="Romano Giovanni" w:date="2017-10-24T22:57:00Z"/>
          <w:rFonts w:eastAsia="SimSun"/>
          <w:color w:val="000000"/>
          <w:szCs w:val="24"/>
          <w:highlight w:val="yellow"/>
          <w:lang w:val="en-US" w:eastAsia="zh-CN"/>
        </w:rPr>
      </w:pPr>
      <w:ins w:id="2467" w:author="Romano Giovanni" w:date="2017-10-24T22:57:00Z">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xml:space="preserve"> can be used for public safety applications and also for general commercial applications (e.g., utility companies and railways).</w:t>
        </w:r>
      </w:ins>
    </w:p>
    <w:p w:rsidR="00FE4F8B" w:rsidRPr="00FE4F8B" w:rsidRDefault="00FE4F8B" w:rsidP="00FE4F8B">
      <w:pPr>
        <w:rPr>
          <w:ins w:id="2468" w:author="Romano Giovanni" w:date="2017-10-24T22:57:00Z"/>
          <w:rFonts w:eastAsia="SimSun"/>
          <w:color w:val="000000"/>
          <w:szCs w:val="24"/>
          <w:highlight w:val="yellow"/>
          <w:lang w:val="en-US" w:eastAsia="zh-CN"/>
        </w:rPr>
      </w:pPr>
      <w:ins w:id="2469" w:author="Romano Giovanni" w:date="2017-10-24T22:57:00Z">
        <w:r w:rsidRPr="00FE4F8B">
          <w:rPr>
            <w:rFonts w:eastAsia="SimSun"/>
            <w:color w:val="000000"/>
            <w:szCs w:val="24"/>
            <w:highlight w:val="yellow"/>
            <w:lang w:val="en-US" w:eastAsia="zh-CN"/>
          </w:rPr>
          <w:t>This document is applicable to a</w:t>
        </w:r>
        <w:r w:rsidRPr="00FE4F8B">
          <w:rPr>
            <w:rFonts w:eastAsia="SimSun" w:hint="eastAsia"/>
            <w:color w:val="000000"/>
            <w:szCs w:val="24"/>
            <w:highlight w:val="yellow"/>
            <w:lang w:val="en-US" w:eastAsia="zh-CN"/>
          </w:rPr>
          <w:t xml:space="preserve">n </w:t>
        </w:r>
        <w:r w:rsidRPr="00FE4F8B">
          <w:rPr>
            <w:rFonts w:eastAsia="SimSun"/>
            <w:color w:val="000000"/>
            <w:szCs w:val="24"/>
            <w:highlight w:val="yellow"/>
            <w:lang w:val="en-US" w:eastAsia="zh-CN"/>
          </w:rPr>
          <w:t>UE supporting on-line, off-line or both on-line and off-line configuration of the configuration management client.</w:t>
        </w:r>
      </w:ins>
    </w:p>
    <w:p w:rsidR="00FE4F8B" w:rsidRPr="00FE4F8B" w:rsidRDefault="00FE4F8B" w:rsidP="00FE4F8B">
      <w:pPr>
        <w:rPr>
          <w:ins w:id="2470" w:author="Romano Giovanni" w:date="2017-10-24T22:57:00Z"/>
          <w:rFonts w:eastAsia="SimSun"/>
          <w:color w:val="000000"/>
          <w:szCs w:val="24"/>
          <w:highlight w:val="yellow"/>
          <w:lang w:val="en-US" w:eastAsia="zh-CN"/>
        </w:rPr>
      </w:pPr>
      <w:ins w:id="2471" w:author="Romano Giovanni" w:date="2017-10-24T22:57:00Z">
        <w:r w:rsidRPr="00FE4F8B">
          <w:rPr>
            <w:rFonts w:eastAsia="SimSun"/>
            <w:color w:val="000000"/>
            <w:szCs w:val="24"/>
            <w:highlight w:val="yellow"/>
            <w:lang w:val="en-US" w:eastAsia="zh-CN"/>
          </w:rPr>
          <w:t xml:space="preserve">This document is applicable to </w:t>
        </w:r>
        <w:r w:rsidRPr="00FE4F8B">
          <w:rPr>
            <w:rFonts w:eastAsia="SimSun" w:hint="eastAsia"/>
            <w:color w:val="000000"/>
            <w:szCs w:val="24"/>
            <w:highlight w:val="yellow"/>
            <w:lang w:val="en-US" w:eastAsia="zh-CN"/>
          </w:rPr>
          <w:t xml:space="preserve">an </w:t>
        </w:r>
        <w:r w:rsidRPr="00FE4F8B">
          <w:rPr>
            <w:rFonts w:eastAsia="SimSun"/>
            <w:color w:val="000000"/>
            <w:szCs w:val="24"/>
            <w:highlight w:val="yellow"/>
            <w:lang w:val="en-US" w:eastAsia="zh-CN"/>
          </w:rPr>
          <w:t>UE supporting off-line configuration of the group management client.</w:t>
        </w:r>
      </w:ins>
    </w:p>
    <w:p w:rsidR="00FE4F8B" w:rsidRPr="00FE4F8B" w:rsidRDefault="00FE4F8B" w:rsidP="00FE4F8B">
      <w:pPr>
        <w:rPr>
          <w:ins w:id="2472" w:author="Romano Giovanni" w:date="2017-10-24T22:57:00Z"/>
          <w:rFonts w:eastAsia="SimSun"/>
          <w:color w:val="000000"/>
          <w:szCs w:val="24"/>
          <w:highlight w:val="yellow"/>
          <w:lang w:val="en-US" w:eastAsia="zh-CN"/>
        </w:rPr>
      </w:pPr>
      <w:ins w:id="2473" w:author="Romano Giovanni" w:date="2017-10-24T22:57:00Z">
        <w:r w:rsidRPr="00FE4F8B">
          <w:rPr>
            <w:rFonts w:eastAsia="SimSun"/>
            <w:color w:val="000000"/>
            <w:szCs w:val="24"/>
            <w:highlight w:val="yellow"/>
            <w:lang w:val="en-US" w:eastAsia="zh-CN"/>
          </w:rPr>
          <w:t>The parameters defined by the management objects in this document are configured in the UE using on</w:t>
        </w:r>
        <w:r w:rsidRPr="00FE4F8B">
          <w:rPr>
            <w:rFonts w:eastAsia="SimSun" w:hint="eastAsia"/>
            <w:color w:val="000000"/>
            <w:szCs w:val="24"/>
            <w:highlight w:val="yellow"/>
            <w:lang w:val="en-US" w:eastAsia="zh-CN"/>
          </w:rPr>
          <w:t>-</w:t>
        </w:r>
        <w:r w:rsidRPr="00FE4F8B">
          <w:rPr>
            <w:rFonts w:eastAsia="SimSun"/>
            <w:color w:val="000000"/>
            <w:szCs w:val="24"/>
            <w:highlight w:val="yellow"/>
            <w:lang w:val="en-US" w:eastAsia="zh-CN"/>
          </w:rPr>
          <w:t>line configuration over the CSC-4 reference point and using off</w:t>
        </w:r>
        <w:r w:rsidRPr="00FE4F8B">
          <w:rPr>
            <w:rFonts w:eastAsia="SimSun" w:hint="eastAsia"/>
            <w:color w:val="000000"/>
            <w:szCs w:val="24"/>
            <w:highlight w:val="yellow"/>
            <w:lang w:val="en-US" w:eastAsia="zh-CN"/>
          </w:rPr>
          <w:t>-</w:t>
        </w:r>
        <w:r w:rsidRPr="00FE4F8B">
          <w:rPr>
            <w:rFonts w:eastAsia="SimSun"/>
            <w:color w:val="000000"/>
            <w:szCs w:val="24"/>
            <w:highlight w:val="yellow"/>
            <w:lang w:val="en-US" w:eastAsia="zh-CN"/>
          </w:rPr>
          <w:t xml:space="preserve">line configuration over the CSC-11 and CSC-12 reference points. Other specifications define how these parameters are used in the operation of </w:t>
        </w:r>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and whether they are applicable to on-network operation or off-network operation, or both</w:t>
        </w:r>
        <w:r w:rsidRPr="00FE4F8B">
          <w:rPr>
            <w:rFonts w:eastAsia="SimSun" w:hint="eastAsia"/>
            <w:color w:val="000000"/>
            <w:szCs w:val="24"/>
            <w:highlight w:val="yellow"/>
            <w:lang w:val="en-US" w:eastAsia="zh-CN"/>
          </w:rPr>
          <w:t>:</w:t>
        </w:r>
      </w:ins>
    </w:p>
    <w:p w:rsidR="00FE4F8B" w:rsidRPr="00FE4F8B" w:rsidRDefault="00FE4F8B" w:rsidP="00FE4F8B">
      <w:pPr>
        <w:pStyle w:val="B10"/>
        <w:rPr>
          <w:ins w:id="2474" w:author="Romano Giovanni" w:date="2017-10-24T22:57:00Z"/>
          <w:rFonts w:eastAsia="SimSun"/>
          <w:color w:val="000000"/>
          <w:szCs w:val="24"/>
          <w:highlight w:val="yellow"/>
          <w:lang w:val="en-US" w:eastAsia="zh-CN"/>
        </w:rPr>
      </w:pPr>
      <w:ins w:id="2475"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379</w:t>
        </w:r>
        <w:r w:rsidRPr="00FE4F8B">
          <w:rPr>
            <w:rFonts w:eastAsia="SimSun"/>
            <w:color w:val="000000"/>
            <w:szCs w:val="24"/>
            <w:highlight w:val="yellow"/>
            <w:lang w:val="en-US" w:eastAsia="zh-CN"/>
          </w:rPr>
          <w:t>;</w:t>
        </w:r>
      </w:ins>
    </w:p>
    <w:p w:rsidR="00FE4F8B" w:rsidRPr="00FE4F8B" w:rsidRDefault="00FE4F8B" w:rsidP="00FE4F8B">
      <w:pPr>
        <w:pStyle w:val="B10"/>
        <w:rPr>
          <w:ins w:id="2476" w:author="Romano Giovanni" w:date="2017-10-24T22:57:00Z"/>
          <w:rFonts w:eastAsia="SimSun"/>
          <w:color w:val="000000"/>
          <w:szCs w:val="24"/>
          <w:highlight w:val="yellow"/>
          <w:lang w:val="en-US" w:eastAsia="zh-CN"/>
        </w:rPr>
      </w:pPr>
      <w:ins w:id="247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380</w:t>
        </w:r>
        <w:r w:rsidRPr="00FE4F8B">
          <w:rPr>
            <w:rFonts w:eastAsia="SimSun"/>
            <w:color w:val="000000"/>
            <w:szCs w:val="24"/>
            <w:highlight w:val="yellow"/>
            <w:lang w:val="en-US" w:eastAsia="zh-CN"/>
          </w:rPr>
          <w:t>;</w:t>
        </w:r>
      </w:ins>
    </w:p>
    <w:p w:rsidR="00FE4F8B" w:rsidRPr="00FE4F8B" w:rsidRDefault="00FE4F8B" w:rsidP="00FE4F8B">
      <w:pPr>
        <w:pStyle w:val="B10"/>
        <w:rPr>
          <w:ins w:id="2478" w:author="Romano Giovanni" w:date="2017-10-24T22:57:00Z"/>
          <w:rFonts w:eastAsia="SimSun"/>
          <w:color w:val="000000"/>
          <w:szCs w:val="24"/>
          <w:highlight w:val="yellow"/>
          <w:lang w:val="en-US" w:eastAsia="zh-CN"/>
        </w:rPr>
      </w:pPr>
      <w:ins w:id="247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481</w:t>
        </w:r>
        <w:r w:rsidRPr="00FE4F8B">
          <w:rPr>
            <w:rFonts w:eastAsia="SimSun"/>
            <w:color w:val="000000"/>
            <w:szCs w:val="24"/>
            <w:highlight w:val="yellow"/>
            <w:lang w:val="en-US" w:eastAsia="zh-CN"/>
          </w:rPr>
          <w:t>;</w:t>
        </w:r>
      </w:ins>
    </w:p>
    <w:p w:rsidR="00FE4F8B" w:rsidRPr="00FE4F8B" w:rsidRDefault="00FE4F8B" w:rsidP="00FE4F8B">
      <w:pPr>
        <w:pStyle w:val="B10"/>
        <w:rPr>
          <w:ins w:id="2480" w:author="Romano Giovanni" w:date="2017-10-24T22:57:00Z"/>
          <w:rFonts w:eastAsia="SimSun"/>
          <w:color w:val="000000"/>
          <w:szCs w:val="24"/>
          <w:highlight w:val="yellow"/>
          <w:lang w:val="en-US" w:eastAsia="zh-CN"/>
        </w:rPr>
      </w:pPr>
      <w:ins w:id="248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482</w:t>
        </w:r>
        <w:r w:rsidRPr="00FE4F8B">
          <w:rPr>
            <w:rFonts w:eastAsia="SimSun"/>
            <w:color w:val="000000"/>
            <w:szCs w:val="24"/>
            <w:highlight w:val="yellow"/>
            <w:lang w:val="en-US" w:eastAsia="zh-CN"/>
          </w:rPr>
          <w:t>;</w:t>
        </w:r>
      </w:ins>
    </w:p>
    <w:p w:rsidR="00FE4F8B" w:rsidRPr="00FE4F8B" w:rsidRDefault="00FE4F8B" w:rsidP="00FE4F8B">
      <w:pPr>
        <w:pStyle w:val="B10"/>
        <w:rPr>
          <w:ins w:id="2482" w:author="Romano Giovanni" w:date="2017-10-24T22:57:00Z"/>
          <w:rFonts w:eastAsia="SimSun"/>
          <w:color w:val="000000"/>
          <w:szCs w:val="24"/>
          <w:highlight w:val="yellow"/>
          <w:lang w:val="en-US" w:eastAsia="zh-CN"/>
        </w:rPr>
      </w:pPr>
      <w:ins w:id="2483"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484</w:t>
        </w:r>
        <w:r w:rsidRPr="00FE4F8B">
          <w:rPr>
            <w:rFonts w:eastAsia="SimSun"/>
            <w:color w:val="000000"/>
            <w:szCs w:val="24"/>
            <w:highlight w:val="yellow"/>
            <w:lang w:val="en-US" w:eastAsia="zh-CN"/>
          </w:rPr>
          <w:t>;</w:t>
        </w:r>
      </w:ins>
    </w:p>
    <w:p w:rsidR="00FE4F8B" w:rsidRPr="00FE4F8B" w:rsidRDefault="00FE4F8B" w:rsidP="00FE4F8B">
      <w:pPr>
        <w:pStyle w:val="B10"/>
        <w:rPr>
          <w:ins w:id="2484" w:author="Romano Giovanni" w:date="2017-10-24T22:57:00Z"/>
          <w:rFonts w:eastAsia="SimSun"/>
          <w:color w:val="000000"/>
          <w:szCs w:val="24"/>
          <w:highlight w:val="yellow"/>
          <w:lang w:val="en-US" w:eastAsia="zh-CN"/>
        </w:rPr>
      </w:pPr>
      <w:ins w:id="2485"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.282;</w:t>
        </w:r>
      </w:ins>
    </w:p>
    <w:p w:rsidR="00FE4F8B" w:rsidRPr="00FE4F8B" w:rsidRDefault="00FE4F8B" w:rsidP="00FE4F8B">
      <w:pPr>
        <w:pStyle w:val="B10"/>
        <w:rPr>
          <w:ins w:id="2486" w:author="Romano Giovanni" w:date="2017-10-24T22:57:00Z"/>
          <w:rFonts w:eastAsia="SimSun"/>
          <w:color w:val="000000"/>
          <w:szCs w:val="24"/>
          <w:highlight w:val="yellow"/>
          <w:lang w:val="en-US" w:eastAsia="zh-CN"/>
        </w:rPr>
      </w:pPr>
      <w:ins w:id="248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.582;</w:t>
        </w:r>
      </w:ins>
    </w:p>
    <w:p w:rsidR="00FE4F8B" w:rsidRPr="00FE4F8B" w:rsidRDefault="00FE4F8B" w:rsidP="00FE4F8B">
      <w:pPr>
        <w:pStyle w:val="B10"/>
        <w:rPr>
          <w:ins w:id="2488" w:author="Romano Giovanni" w:date="2017-10-24T22:57:00Z"/>
          <w:rFonts w:eastAsia="SimSun"/>
          <w:color w:val="000000"/>
          <w:szCs w:val="24"/>
          <w:highlight w:val="yellow"/>
          <w:lang w:val="en-US" w:eastAsia="zh-CN"/>
        </w:rPr>
      </w:pPr>
      <w:ins w:id="248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.281; and</w:t>
        </w:r>
      </w:ins>
    </w:p>
    <w:p w:rsidR="00FE4F8B" w:rsidRPr="00FE4F8B" w:rsidRDefault="00FE4F8B" w:rsidP="00FE4F8B">
      <w:pPr>
        <w:pStyle w:val="B10"/>
        <w:rPr>
          <w:ins w:id="2490" w:author="Romano Giovanni" w:date="2017-10-24T22:57:00Z"/>
          <w:rFonts w:eastAsia="SimSun"/>
          <w:color w:val="000000"/>
          <w:szCs w:val="24"/>
          <w:highlight w:val="yellow"/>
          <w:lang w:val="en-US" w:eastAsia="zh-CN"/>
        </w:rPr>
      </w:pPr>
      <w:ins w:id="249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.581.</w:t>
        </w:r>
      </w:ins>
    </w:p>
    <w:p w:rsidR="00FE4F8B" w:rsidRPr="00FE4F8B" w:rsidRDefault="00FE4F8B" w:rsidP="00FE4F8B">
      <w:pPr>
        <w:rPr>
          <w:ins w:id="2492" w:author="Romano Giovanni" w:date="2017-10-24T22:57:00Z"/>
          <w:rFonts w:eastAsia="SimSun"/>
          <w:color w:val="000000"/>
          <w:szCs w:val="24"/>
          <w:highlight w:val="yellow"/>
          <w:lang w:val="en-US" w:eastAsia="zh-CN"/>
        </w:rPr>
      </w:pPr>
      <w:ins w:id="2493" w:author="Romano Giovanni" w:date="2017-10-24T22:57:00Z">
        <w:r w:rsidRPr="00FE4F8B">
          <w:rPr>
            <w:rFonts w:eastAsia="SimSun" w:hint="eastAsia"/>
            <w:color w:val="000000"/>
            <w:szCs w:val="24"/>
            <w:highlight w:val="yellow"/>
            <w:lang w:val="en-US" w:eastAsia="zh-CN"/>
          </w:rPr>
          <w:t xml:space="preserve">The common network operation means both on-network operation and off-network operation in </w:t>
        </w:r>
        <w:r w:rsidRPr="00FE4F8B">
          <w:rPr>
            <w:rFonts w:eastAsia="SimSun"/>
            <w:color w:val="000000"/>
            <w:szCs w:val="24"/>
            <w:highlight w:val="yellow"/>
            <w:lang w:val="en-US" w:eastAsia="zh-CN"/>
          </w:rPr>
          <w:t>this</w:t>
        </w:r>
        <w:r w:rsidRPr="00FE4F8B">
          <w:rPr>
            <w:rFonts w:eastAsia="SimSun" w:hint="eastAsia"/>
            <w:color w:val="000000"/>
            <w:szCs w:val="24"/>
            <w:highlight w:val="yellow"/>
            <w:lang w:val="en-US" w:eastAsia="zh-CN"/>
          </w:rPr>
          <w:t xml:space="preserve"> document.</w:t>
        </w:r>
      </w:ins>
    </w:p>
    <w:p w:rsidR="00FE4F8B" w:rsidRPr="00FE4F8B" w:rsidRDefault="00FE4F8B" w:rsidP="00FE4F8B">
      <w:pPr>
        <w:rPr>
          <w:ins w:id="2494" w:author="Romano Giovanni" w:date="2017-10-24T22:57:00Z"/>
          <w:rFonts w:eastAsia="SimSun"/>
          <w:color w:val="000000"/>
          <w:szCs w:val="24"/>
          <w:highlight w:val="yellow"/>
          <w:lang w:val="en-US" w:eastAsia="zh-CN"/>
        </w:rPr>
      </w:pPr>
      <w:ins w:id="2495" w:author="Romano Giovanni" w:date="2017-10-24T22:57:00Z">
        <w:r w:rsidRPr="00FE4F8B">
          <w:rPr>
            <w:rFonts w:eastAsia="SimSun"/>
            <w:color w:val="000000"/>
            <w:szCs w:val="24"/>
            <w:highlight w:val="yellow"/>
            <w:lang w:val="en-US" w:eastAsia="zh-CN"/>
          </w:rPr>
          <w:t>The following management objects are defined in this document:</w:t>
        </w:r>
      </w:ins>
    </w:p>
    <w:p w:rsidR="00FE4F8B" w:rsidRPr="00FE4F8B" w:rsidRDefault="00FE4F8B" w:rsidP="00FE4F8B">
      <w:pPr>
        <w:pStyle w:val="B10"/>
        <w:rPr>
          <w:ins w:id="2496" w:author="Romano Giovanni" w:date="2017-10-24T22:57:00Z"/>
          <w:rFonts w:eastAsia="SimSun"/>
          <w:color w:val="000000"/>
          <w:szCs w:val="24"/>
          <w:highlight w:val="yellow"/>
          <w:lang w:val="en-US" w:eastAsia="zh-CN"/>
        </w:rPr>
      </w:pPr>
      <w:ins w:id="249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UE configuration MO;</w:t>
        </w:r>
      </w:ins>
    </w:p>
    <w:p w:rsidR="00FE4F8B" w:rsidRPr="00FE4F8B" w:rsidRDefault="00FE4F8B" w:rsidP="00FE4F8B">
      <w:pPr>
        <w:pStyle w:val="B10"/>
        <w:rPr>
          <w:ins w:id="2498" w:author="Romano Giovanni" w:date="2017-10-24T22:57:00Z"/>
          <w:rFonts w:eastAsia="SimSun"/>
          <w:color w:val="000000"/>
          <w:szCs w:val="24"/>
          <w:highlight w:val="yellow"/>
          <w:lang w:val="en-US" w:eastAsia="zh-CN"/>
        </w:rPr>
      </w:pPr>
      <w:ins w:id="249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user profile MO;</w:t>
        </w:r>
      </w:ins>
    </w:p>
    <w:p w:rsidR="00FE4F8B" w:rsidRPr="00FE4F8B" w:rsidRDefault="00FE4F8B" w:rsidP="00FE4F8B">
      <w:pPr>
        <w:pStyle w:val="B10"/>
        <w:rPr>
          <w:ins w:id="2500" w:author="Romano Giovanni" w:date="2017-10-24T22:57:00Z"/>
          <w:rFonts w:eastAsia="SimSun"/>
          <w:color w:val="000000"/>
          <w:szCs w:val="24"/>
          <w:highlight w:val="yellow"/>
          <w:lang w:val="en-US" w:eastAsia="zh-CN"/>
        </w:rPr>
      </w:pPr>
      <w:ins w:id="250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MCS group</w:t>
        </w:r>
        <w:r w:rsidRPr="00FE4F8B">
          <w:rPr>
            <w:rFonts w:eastAsia="SimSun" w:hint="eastAsia"/>
            <w:color w:val="000000"/>
            <w:szCs w:val="24"/>
            <w:highlight w:val="yellow"/>
            <w:lang w:val="en-US" w:eastAsia="zh-CN"/>
          </w:rPr>
          <w:t xml:space="preserve"> configuration</w:t>
        </w:r>
        <w:r w:rsidRPr="00FE4F8B">
          <w:rPr>
            <w:rFonts w:eastAsia="SimSun"/>
            <w:color w:val="000000"/>
            <w:szCs w:val="24"/>
            <w:highlight w:val="yellow"/>
            <w:lang w:val="en-US" w:eastAsia="zh-CN"/>
          </w:rPr>
          <w:t xml:space="preserve"> MO;</w:t>
        </w:r>
      </w:ins>
    </w:p>
    <w:p w:rsidR="00FE4F8B" w:rsidRPr="00FE4F8B" w:rsidRDefault="00FE4F8B" w:rsidP="00FE4F8B">
      <w:pPr>
        <w:pStyle w:val="B10"/>
        <w:rPr>
          <w:ins w:id="2502" w:author="Romano Giovanni" w:date="2017-10-24T22:57:00Z"/>
          <w:rFonts w:eastAsia="SimSun"/>
          <w:color w:val="000000"/>
          <w:szCs w:val="24"/>
          <w:highlight w:val="yellow"/>
          <w:lang w:val="en-US" w:eastAsia="zh-CN"/>
        </w:rPr>
      </w:pPr>
      <w:ins w:id="2503"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service configuration MO;</w:t>
        </w:r>
      </w:ins>
    </w:p>
    <w:p w:rsidR="00FE4F8B" w:rsidRPr="00FE4F8B" w:rsidRDefault="00FE4F8B" w:rsidP="00FE4F8B">
      <w:pPr>
        <w:pStyle w:val="B10"/>
        <w:rPr>
          <w:ins w:id="2504" w:author="Romano Giovanni" w:date="2017-10-24T22:57:00Z"/>
          <w:rFonts w:eastAsia="SimSun"/>
          <w:color w:val="000000"/>
          <w:szCs w:val="24"/>
          <w:highlight w:val="yellow"/>
          <w:lang w:val="en-US" w:eastAsia="zh-CN"/>
        </w:rPr>
      </w:pPr>
      <w:ins w:id="2505"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MCS UE initial configuration MO;</w:t>
        </w:r>
      </w:ins>
    </w:p>
    <w:p w:rsidR="00FE4F8B" w:rsidRPr="00FE4F8B" w:rsidRDefault="00FE4F8B" w:rsidP="00FE4F8B">
      <w:pPr>
        <w:pStyle w:val="B10"/>
        <w:rPr>
          <w:ins w:id="2506" w:author="Romano Giovanni" w:date="2017-10-24T22:57:00Z"/>
          <w:rFonts w:eastAsia="SimSun"/>
          <w:color w:val="000000"/>
          <w:szCs w:val="24"/>
          <w:highlight w:val="yellow"/>
          <w:lang w:val="en-US" w:eastAsia="zh-CN"/>
        </w:rPr>
      </w:pPr>
      <w:ins w:id="250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 xml:space="preserve"> UE configuration MO;</w:t>
        </w:r>
      </w:ins>
    </w:p>
    <w:p w:rsidR="00FE4F8B" w:rsidRPr="00FE4F8B" w:rsidRDefault="00FE4F8B" w:rsidP="00FE4F8B">
      <w:pPr>
        <w:pStyle w:val="B10"/>
        <w:rPr>
          <w:ins w:id="2508" w:author="Romano Giovanni" w:date="2017-10-24T22:57:00Z"/>
          <w:rFonts w:eastAsia="SimSun"/>
          <w:color w:val="000000"/>
          <w:szCs w:val="24"/>
          <w:highlight w:val="yellow"/>
          <w:lang w:val="en-US" w:eastAsia="zh-CN"/>
        </w:rPr>
      </w:pPr>
      <w:ins w:id="2509" w:author="Romano Giovanni" w:date="2017-10-24T22:57:00Z">
        <w:r w:rsidRPr="00FE4F8B">
          <w:rPr>
            <w:rFonts w:eastAsia="SimSun"/>
            <w:color w:val="000000"/>
            <w:szCs w:val="24"/>
            <w:highlight w:val="yellow"/>
            <w:lang w:val="en-US" w:eastAsia="zh-CN"/>
          </w:rPr>
          <w:lastRenderedPageBreak/>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 xml:space="preserve"> user profile MO;</w:t>
        </w:r>
      </w:ins>
    </w:p>
    <w:p w:rsidR="00FE4F8B" w:rsidRPr="00FE4F8B" w:rsidRDefault="00FE4F8B" w:rsidP="00FE4F8B">
      <w:pPr>
        <w:pStyle w:val="B10"/>
        <w:rPr>
          <w:ins w:id="2510" w:author="Romano Giovanni" w:date="2017-10-24T22:57:00Z"/>
          <w:rFonts w:eastAsia="SimSun"/>
          <w:color w:val="000000"/>
          <w:szCs w:val="24"/>
          <w:highlight w:val="yellow"/>
          <w:lang w:val="en-US" w:eastAsia="zh-CN"/>
        </w:rPr>
      </w:pPr>
      <w:ins w:id="251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 xml:space="preserve"> service configuration MO;</w:t>
        </w:r>
      </w:ins>
    </w:p>
    <w:p w:rsidR="00FE4F8B" w:rsidRPr="00FE4F8B" w:rsidRDefault="00FE4F8B" w:rsidP="00FE4F8B">
      <w:pPr>
        <w:pStyle w:val="B10"/>
        <w:rPr>
          <w:ins w:id="2512" w:author="Romano Giovanni" w:date="2017-10-24T22:57:00Z"/>
          <w:rFonts w:eastAsia="SimSun"/>
          <w:color w:val="000000"/>
          <w:szCs w:val="24"/>
          <w:highlight w:val="yellow"/>
          <w:lang w:val="en-US" w:eastAsia="zh-CN"/>
        </w:rPr>
      </w:pPr>
      <w:ins w:id="2513"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MCVideo</w:t>
        </w:r>
        <w:proofErr w:type="spellEnd"/>
        <w:r w:rsidRPr="00FE4F8B">
          <w:rPr>
            <w:rFonts w:eastAsia="SimSun"/>
            <w:color w:val="000000"/>
            <w:szCs w:val="24"/>
            <w:highlight w:val="yellow"/>
            <w:lang w:val="en-US" w:eastAsia="zh-CN"/>
          </w:rPr>
          <w:t xml:space="preserve"> UE configuration MO;</w:t>
        </w:r>
      </w:ins>
    </w:p>
    <w:p w:rsidR="00FE4F8B" w:rsidRPr="00FE4F8B" w:rsidRDefault="00FE4F8B" w:rsidP="00FE4F8B">
      <w:pPr>
        <w:pStyle w:val="B10"/>
        <w:rPr>
          <w:ins w:id="2514" w:author="Romano Giovanni" w:date="2017-10-24T22:57:00Z"/>
          <w:rFonts w:eastAsia="SimSun"/>
          <w:color w:val="000000"/>
          <w:szCs w:val="24"/>
          <w:highlight w:val="yellow"/>
          <w:lang w:val="en-US" w:eastAsia="zh-CN"/>
        </w:rPr>
      </w:pPr>
      <w:ins w:id="2515"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MCVideo</w:t>
        </w:r>
        <w:proofErr w:type="spellEnd"/>
        <w:r w:rsidRPr="00FE4F8B">
          <w:rPr>
            <w:rFonts w:eastAsia="SimSun"/>
            <w:color w:val="000000"/>
            <w:szCs w:val="24"/>
            <w:highlight w:val="yellow"/>
            <w:lang w:val="en-US" w:eastAsia="zh-CN"/>
          </w:rPr>
          <w:t xml:space="preserve"> user profile MO; and</w:t>
        </w:r>
      </w:ins>
    </w:p>
    <w:p w:rsidR="00FE4F8B" w:rsidRPr="00FE4F8B" w:rsidRDefault="00FE4F8B" w:rsidP="00FE4F8B">
      <w:pPr>
        <w:pStyle w:val="B10"/>
        <w:rPr>
          <w:ins w:id="2516" w:author="Romano Giovanni" w:date="2017-10-24T22:57:00Z"/>
          <w:rFonts w:eastAsia="SimSun"/>
          <w:color w:val="000000"/>
          <w:szCs w:val="24"/>
          <w:highlight w:val="yellow"/>
          <w:lang w:val="en-US" w:eastAsia="zh-CN"/>
        </w:rPr>
      </w:pPr>
      <w:ins w:id="251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MCVideo</w:t>
        </w:r>
        <w:proofErr w:type="spellEnd"/>
        <w:r w:rsidRPr="00FE4F8B">
          <w:rPr>
            <w:rFonts w:eastAsia="SimSun"/>
            <w:color w:val="000000"/>
            <w:szCs w:val="24"/>
            <w:highlight w:val="yellow"/>
            <w:lang w:val="en-US" w:eastAsia="zh-CN"/>
          </w:rPr>
          <w:t xml:space="preserve"> service configuration MO.</w:t>
        </w:r>
      </w:ins>
    </w:p>
    <w:p w:rsidR="00FE4F8B" w:rsidRPr="00FE4F8B" w:rsidRDefault="00FE4F8B" w:rsidP="00FE4F8B">
      <w:pPr>
        <w:rPr>
          <w:ins w:id="2518" w:author="Romano Giovanni" w:date="2017-10-24T22:57:00Z"/>
          <w:rFonts w:eastAsia="SimSun"/>
          <w:color w:val="000000"/>
          <w:szCs w:val="24"/>
          <w:highlight w:val="yellow"/>
          <w:lang w:val="en-US" w:eastAsia="zh-CN"/>
        </w:rPr>
      </w:pPr>
      <w:ins w:id="2519" w:author="Romano Giovanni" w:date="2017-10-24T22:57:00Z">
        <w:r w:rsidRPr="00FE4F8B">
          <w:rPr>
            <w:rFonts w:eastAsia="SimSun"/>
            <w:color w:val="000000"/>
            <w:szCs w:val="24"/>
            <w:highlight w:val="yellow"/>
            <w:lang w:val="en-US" w:eastAsia="zh-CN"/>
          </w:rPr>
          <w:t>The MO</w:t>
        </w:r>
        <w:r w:rsidRPr="00FE4F8B">
          <w:rPr>
            <w:rFonts w:eastAsia="SimSun" w:hint="eastAsia"/>
            <w:color w:val="000000"/>
            <w:szCs w:val="24"/>
            <w:highlight w:val="yellow"/>
            <w:lang w:val="en-US" w:eastAsia="zh-CN"/>
          </w:rPr>
          <w:t>s listed above</w:t>
        </w:r>
        <w:r w:rsidRPr="00FE4F8B">
          <w:rPr>
            <w:rFonts w:eastAsia="SimSun"/>
            <w:color w:val="000000"/>
            <w:szCs w:val="24"/>
            <w:highlight w:val="yellow"/>
            <w:lang w:val="en-US" w:eastAsia="zh-CN"/>
          </w:rPr>
          <w:t xml:space="preserve"> define repositor</w:t>
        </w:r>
        <w:r w:rsidRPr="00FE4F8B">
          <w:rPr>
            <w:rFonts w:eastAsia="SimSun" w:hint="eastAsia"/>
            <w:color w:val="000000"/>
            <w:szCs w:val="24"/>
            <w:highlight w:val="yellow"/>
            <w:lang w:val="en-US" w:eastAsia="zh-CN"/>
          </w:rPr>
          <w:t>ies</w:t>
        </w:r>
        <w:r w:rsidRPr="00FE4F8B">
          <w:rPr>
            <w:rFonts w:eastAsia="SimSun"/>
            <w:color w:val="000000"/>
            <w:szCs w:val="24"/>
            <w:highlight w:val="yellow"/>
            <w:lang w:val="en-US" w:eastAsia="zh-CN"/>
          </w:rPr>
          <w:t xml:space="preserve"> of data in the ME.</w:t>
        </w:r>
      </w:ins>
    </w:p>
    <w:p w:rsidR="00FE4F8B" w:rsidRPr="00FE4F8B" w:rsidRDefault="00FE4F8B" w:rsidP="00FE4F8B">
      <w:pPr>
        <w:pStyle w:val="Titolo5"/>
        <w:rPr>
          <w:ins w:id="2520" w:author="Romano Giovanni" w:date="2017-10-24T22:57:00Z"/>
          <w:rFonts w:eastAsia="SimSun"/>
          <w:bCs/>
          <w:color w:val="000000"/>
          <w:szCs w:val="24"/>
          <w:highlight w:val="yellow"/>
          <w:lang w:val="en-US" w:eastAsia="zh-CN"/>
        </w:rPr>
      </w:pPr>
      <w:ins w:id="2521" w:author="Romano Giovanni" w:date="2017-10-24T22:57:00Z">
        <w:r w:rsidRPr="00FE4F8B">
          <w:rPr>
            <w:rFonts w:eastAsia="SimSun"/>
            <w:bCs/>
            <w:color w:val="000000"/>
            <w:szCs w:val="24"/>
            <w:highlight w:val="yellow"/>
            <w:lang w:val="en-US" w:eastAsia="zh-CN"/>
          </w:rPr>
          <w:t>5.</w:t>
        </w:r>
        <w:r w:rsidRPr="00FE4F8B">
          <w:rPr>
            <w:rFonts w:hint="eastAsia"/>
            <w:bCs/>
            <w:color w:val="000000"/>
            <w:szCs w:val="24"/>
            <w:highlight w:val="yellow"/>
            <w:lang w:val="en-US" w:eastAsia="ja-JP"/>
          </w:rPr>
          <w:t>1</w:t>
        </w:r>
        <w:r w:rsidRPr="00FE4F8B">
          <w:rPr>
            <w:rFonts w:eastAsia="SimSun"/>
            <w:bCs/>
            <w:color w:val="000000"/>
            <w:szCs w:val="24"/>
            <w:highlight w:val="yellow"/>
            <w:lang w:val="en-US" w:eastAsia="zh-CN"/>
          </w:rPr>
          <w:t>.2.12.4.84</w:t>
        </w:r>
        <w:r w:rsidRPr="00FE4F8B">
          <w:rPr>
            <w:rFonts w:eastAsia="SimSun"/>
            <w:bCs/>
            <w:color w:val="000000"/>
            <w:szCs w:val="24"/>
            <w:highlight w:val="yellow"/>
            <w:lang w:val="en-US" w:eastAsia="zh-CN"/>
          </w:rPr>
          <w:tab/>
          <w:t>TS 24.484</w:t>
        </w:r>
      </w:ins>
    </w:p>
    <w:p w:rsidR="00FE4F8B" w:rsidRPr="00FE4F8B" w:rsidRDefault="00FE4F8B" w:rsidP="00FE4F8B">
      <w:pPr>
        <w:widowControl w:val="0"/>
        <w:tabs>
          <w:tab w:val="clear" w:pos="1134"/>
          <w:tab w:val="clear" w:pos="1871"/>
          <w:tab w:val="clear" w:pos="2268"/>
          <w:tab w:val="left" w:pos="90"/>
        </w:tabs>
        <w:overflowPunct/>
        <w:spacing w:before="91"/>
        <w:textAlignment w:val="auto"/>
        <w:rPr>
          <w:ins w:id="2522" w:author="Romano Giovanni" w:date="2017-10-24T22:57:00Z"/>
          <w:rFonts w:eastAsia="SimSun"/>
          <w:b/>
          <w:bCs/>
          <w:color w:val="000000"/>
          <w:szCs w:val="24"/>
          <w:highlight w:val="yellow"/>
          <w:lang w:val="en-US" w:eastAsia="zh-CN"/>
        </w:rPr>
      </w:pPr>
      <w:ins w:id="2523" w:author="Romano Giovanni" w:date="2017-10-24T22:57:00Z">
        <w:r w:rsidRPr="00FE4F8B">
          <w:rPr>
            <w:rFonts w:eastAsia="SimSun"/>
            <w:b/>
            <w:bCs/>
            <w:color w:val="000000"/>
            <w:szCs w:val="24"/>
            <w:highlight w:val="yellow"/>
            <w:lang w:val="en-US" w:eastAsia="zh-CN"/>
          </w:rPr>
          <w:t>Mission Critical Services (MCS) configuration management; Protocol specification</w:t>
        </w:r>
      </w:ins>
    </w:p>
    <w:p w:rsidR="00FE4F8B" w:rsidRPr="00FE4F8B" w:rsidRDefault="00FE4F8B" w:rsidP="00FE4F8B">
      <w:pPr>
        <w:rPr>
          <w:ins w:id="2524" w:author="Romano Giovanni" w:date="2017-10-24T22:57:00Z"/>
          <w:rFonts w:eastAsia="SimSun"/>
          <w:color w:val="000000"/>
          <w:szCs w:val="24"/>
          <w:highlight w:val="yellow"/>
          <w:lang w:val="en-US" w:eastAsia="zh-CN"/>
        </w:rPr>
      </w:pPr>
      <w:ins w:id="2525" w:author="Romano Giovanni" w:date="2017-10-24T22:57:00Z">
        <w:r w:rsidRPr="00FE4F8B">
          <w:rPr>
            <w:rFonts w:eastAsia="SimSun"/>
            <w:color w:val="000000"/>
            <w:szCs w:val="24"/>
            <w:highlight w:val="yellow"/>
            <w:lang w:val="en-US" w:eastAsia="zh-CN"/>
          </w:rPr>
          <w:t xml:space="preserve">This document specifies the configuration management documents and protocols needed to support Mission critical service online configuration over the CSC-4 and CSC-5 reference points and the procedures to support Mission critical service offline configuration over the CSC-11and CSC-12 reference points. </w:t>
        </w:r>
      </w:ins>
    </w:p>
    <w:p w:rsidR="00FE4F8B" w:rsidRPr="00FE4F8B" w:rsidRDefault="00FE4F8B" w:rsidP="00FE4F8B">
      <w:pPr>
        <w:rPr>
          <w:ins w:id="2526" w:author="Romano Giovanni" w:date="2017-10-24T22:57:00Z"/>
          <w:rFonts w:eastAsia="SimSun"/>
          <w:color w:val="000000"/>
          <w:szCs w:val="24"/>
          <w:highlight w:val="yellow"/>
          <w:lang w:val="en-US" w:eastAsia="zh-CN"/>
        </w:rPr>
      </w:pPr>
      <w:ins w:id="2527" w:author="Romano Giovanni" w:date="2017-10-24T22:57:00Z">
        <w:r w:rsidRPr="00FE4F8B">
          <w:rPr>
            <w:rFonts w:eastAsia="SimSun"/>
            <w:color w:val="000000"/>
            <w:szCs w:val="24"/>
            <w:highlight w:val="yellow"/>
            <w:lang w:val="en-US" w:eastAsia="zh-CN"/>
          </w:rPr>
          <w:t>Mission critical services include:</w:t>
        </w:r>
      </w:ins>
    </w:p>
    <w:p w:rsidR="00FE4F8B" w:rsidRPr="00FE4F8B" w:rsidRDefault="00FE4F8B" w:rsidP="00FE4F8B">
      <w:pPr>
        <w:pStyle w:val="B10"/>
        <w:rPr>
          <w:ins w:id="2528" w:author="Romano Giovanni" w:date="2017-10-24T22:57:00Z"/>
          <w:rFonts w:eastAsia="SimSun"/>
          <w:color w:val="000000"/>
          <w:szCs w:val="24"/>
          <w:highlight w:val="yellow"/>
          <w:lang w:val="en-US" w:eastAsia="zh-CN"/>
        </w:rPr>
      </w:pPr>
      <w:ins w:id="252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Mission Critical Push To Talk (MCPTT);</w:t>
        </w:r>
      </w:ins>
    </w:p>
    <w:p w:rsidR="00FE4F8B" w:rsidRPr="00FE4F8B" w:rsidRDefault="00FE4F8B" w:rsidP="00FE4F8B">
      <w:pPr>
        <w:pStyle w:val="B10"/>
        <w:rPr>
          <w:ins w:id="2530" w:author="Romano Giovanni" w:date="2017-10-24T22:57:00Z"/>
          <w:rFonts w:eastAsia="SimSun"/>
          <w:color w:val="000000"/>
          <w:szCs w:val="24"/>
          <w:highlight w:val="yellow"/>
          <w:lang w:val="en-US" w:eastAsia="zh-CN"/>
        </w:rPr>
      </w:pPr>
      <w:ins w:id="253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Mission Critical Video (</w:t>
        </w:r>
        <w:proofErr w:type="spellStart"/>
        <w:r w:rsidRPr="00FE4F8B">
          <w:rPr>
            <w:rFonts w:eastAsia="SimSun"/>
            <w:color w:val="000000"/>
            <w:szCs w:val="24"/>
            <w:highlight w:val="yellow"/>
            <w:lang w:val="en-US" w:eastAsia="zh-CN"/>
          </w:rPr>
          <w:t>MCVideo</w:t>
        </w:r>
        <w:proofErr w:type="spellEnd"/>
        <w:r w:rsidRPr="00FE4F8B">
          <w:rPr>
            <w:rFonts w:eastAsia="SimSun"/>
            <w:color w:val="000000"/>
            <w:szCs w:val="24"/>
            <w:highlight w:val="yellow"/>
            <w:lang w:val="en-US" w:eastAsia="zh-CN"/>
          </w:rPr>
          <w:t>); and</w:t>
        </w:r>
      </w:ins>
    </w:p>
    <w:p w:rsidR="00FE4F8B" w:rsidRPr="00FE4F8B" w:rsidRDefault="00FE4F8B" w:rsidP="00FE4F8B">
      <w:pPr>
        <w:pStyle w:val="B10"/>
        <w:rPr>
          <w:ins w:id="2532" w:author="Romano Giovanni" w:date="2017-10-24T22:57:00Z"/>
          <w:rFonts w:eastAsia="SimSun"/>
          <w:color w:val="000000"/>
          <w:szCs w:val="24"/>
          <w:highlight w:val="yellow"/>
          <w:lang w:val="en-US" w:eastAsia="zh-CN"/>
        </w:rPr>
      </w:pPr>
      <w:ins w:id="2533"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Mission Critical Data (</w:t>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w:t>
        </w:r>
      </w:ins>
    </w:p>
    <w:p w:rsidR="00FE4F8B" w:rsidRPr="00FE4F8B" w:rsidRDefault="00FE4F8B" w:rsidP="00FE4F8B">
      <w:pPr>
        <w:rPr>
          <w:ins w:id="2534" w:author="Romano Giovanni" w:date="2017-10-24T22:57:00Z"/>
          <w:rFonts w:eastAsia="SimSun"/>
          <w:color w:val="000000"/>
          <w:szCs w:val="24"/>
          <w:highlight w:val="yellow"/>
          <w:lang w:val="en-US" w:eastAsia="zh-CN"/>
        </w:rPr>
      </w:pPr>
      <w:ins w:id="2535" w:author="Romano Giovanni" w:date="2017-10-24T22:57:00Z">
        <w:r w:rsidRPr="00FE4F8B">
          <w:rPr>
            <w:rFonts w:eastAsia="SimSun"/>
            <w:color w:val="000000"/>
            <w:szCs w:val="24"/>
            <w:highlight w:val="yellow"/>
            <w:lang w:val="en-US" w:eastAsia="zh-CN"/>
          </w:rPr>
          <w:t>Configuration management documents defined in this document includes:</w:t>
        </w:r>
      </w:ins>
    </w:p>
    <w:p w:rsidR="00FE4F8B" w:rsidRPr="00FE4F8B" w:rsidRDefault="00FE4F8B" w:rsidP="00FE4F8B">
      <w:pPr>
        <w:pStyle w:val="B10"/>
        <w:rPr>
          <w:ins w:id="2536" w:author="Romano Giovanni" w:date="2017-10-24T22:57:00Z"/>
          <w:rFonts w:eastAsia="SimSun"/>
          <w:color w:val="000000"/>
          <w:szCs w:val="24"/>
          <w:highlight w:val="yellow"/>
          <w:lang w:val="en-US" w:eastAsia="zh-CN"/>
        </w:rPr>
      </w:pPr>
      <w:ins w:id="253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 UE initial configuration document;</w:t>
        </w:r>
      </w:ins>
    </w:p>
    <w:p w:rsidR="00FE4F8B" w:rsidRPr="00FE4F8B" w:rsidRDefault="00FE4F8B" w:rsidP="00FE4F8B">
      <w:pPr>
        <w:pStyle w:val="B10"/>
        <w:rPr>
          <w:ins w:id="2538" w:author="Romano Giovanni" w:date="2017-10-24T22:57:00Z"/>
          <w:rFonts w:eastAsia="SimSun"/>
          <w:color w:val="000000"/>
          <w:szCs w:val="24"/>
          <w:highlight w:val="yellow"/>
          <w:lang w:val="en-US" w:eastAsia="zh-CN"/>
        </w:rPr>
      </w:pPr>
      <w:ins w:id="253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UE configuration document;</w:t>
        </w:r>
      </w:ins>
    </w:p>
    <w:p w:rsidR="00FE4F8B" w:rsidRPr="00FE4F8B" w:rsidRDefault="00FE4F8B" w:rsidP="00FE4F8B">
      <w:pPr>
        <w:pStyle w:val="B10"/>
        <w:rPr>
          <w:ins w:id="2540" w:author="Romano Giovanni" w:date="2017-10-24T22:57:00Z"/>
          <w:rFonts w:eastAsia="SimSun"/>
          <w:color w:val="000000"/>
          <w:szCs w:val="24"/>
          <w:highlight w:val="yellow"/>
          <w:lang w:val="en-US" w:eastAsia="zh-CN"/>
        </w:rPr>
      </w:pPr>
      <w:ins w:id="254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user profile configuration document;</w:t>
        </w:r>
      </w:ins>
    </w:p>
    <w:p w:rsidR="00FE4F8B" w:rsidRPr="00FE4F8B" w:rsidRDefault="00FE4F8B" w:rsidP="00FE4F8B">
      <w:pPr>
        <w:pStyle w:val="B10"/>
        <w:rPr>
          <w:ins w:id="2542" w:author="Romano Giovanni" w:date="2017-10-24T22:57:00Z"/>
          <w:rFonts w:eastAsia="SimSun"/>
          <w:color w:val="000000"/>
          <w:szCs w:val="24"/>
          <w:highlight w:val="yellow"/>
          <w:lang w:val="en-US" w:eastAsia="zh-CN"/>
        </w:rPr>
      </w:pPr>
      <w:ins w:id="2543"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service configuration document;</w:t>
        </w:r>
      </w:ins>
    </w:p>
    <w:p w:rsidR="00FE4F8B" w:rsidRPr="00FE4F8B" w:rsidRDefault="00FE4F8B" w:rsidP="00FE4F8B">
      <w:pPr>
        <w:pStyle w:val="B10"/>
        <w:rPr>
          <w:ins w:id="2544" w:author="Romano Giovanni" w:date="2017-10-24T22:57:00Z"/>
          <w:rFonts w:eastAsia="SimSun"/>
          <w:color w:val="000000"/>
          <w:szCs w:val="24"/>
          <w:highlight w:val="yellow"/>
          <w:lang w:val="en-US" w:eastAsia="zh-CN"/>
        </w:rPr>
      </w:pPr>
      <w:ins w:id="2545"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MCVideo</w:t>
        </w:r>
        <w:proofErr w:type="spellEnd"/>
        <w:r w:rsidRPr="00FE4F8B">
          <w:rPr>
            <w:rFonts w:eastAsia="SimSun"/>
            <w:color w:val="000000"/>
            <w:szCs w:val="24"/>
            <w:highlight w:val="yellow"/>
            <w:lang w:val="en-US" w:eastAsia="zh-CN"/>
          </w:rPr>
          <w:t xml:space="preserve"> UE configuration document;</w:t>
        </w:r>
      </w:ins>
    </w:p>
    <w:p w:rsidR="00FE4F8B" w:rsidRPr="00FE4F8B" w:rsidRDefault="00FE4F8B" w:rsidP="00FE4F8B">
      <w:pPr>
        <w:pStyle w:val="B10"/>
        <w:rPr>
          <w:ins w:id="2546" w:author="Romano Giovanni" w:date="2017-10-24T22:57:00Z"/>
          <w:rFonts w:eastAsia="SimSun"/>
          <w:color w:val="000000"/>
          <w:szCs w:val="24"/>
          <w:highlight w:val="yellow"/>
          <w:lang w:val="it-IT" w:eastAsia="zh-CN"/>
          <w:rPrChange w:id="2547" w:author="Romano Giovanni" w:date="2017-10-24T22:57:00Z">
            <w:rPr>
              <w:ins w:id="2548" w:author="Romano Giovanni" w:date="2017-10-24T22:57:00Z"/>
              <w:rFonts w:eastAsia="SimSun"/>
              <w:color w:val="000000"/>
              <w:szCs w:val="24"/>
              <w:highlight w:val="yellow"/>
              <w:lang w:val="en-US" w:eastAsia="zh-CN"/>
            </w:rPr>
          </w:rPrChange>
        </w:rPr>
      </w:pPr>
      <w:ins w:id="2549" w:author="Romano Giovanni" w:date="2017-10-24T22:57:00Z">
        <w:r w:rsidRPr="00FE4F8B">
          <w:rPr>
            <w:rFonts w:eastAsia="SimSun"/>
            <w:color w:val="000000"/>
            <w:szCs w:val="24"/>
            <w:highlight w:val="yellow"/>
            <w:lang w:val="it-IT" w:eastAsia="zh-CN"/>
            <w:rPrChange w:id="2550" w:author="Romano Giovanni" w:date="2017-10-24T22:57:00Z">
              <w:rPr>
                <w:rFonts w:eastAsia="SimSun"/>
                <w:color w:val="000000"/>
                <w:szCs w:val="24"/>
                <w:highlight w:val="yellow"/>
                <w:lang w:val="en-US" w:eastAsia="zh-CN"/>
              </w:rPr>
            </w:rPrChange>
          </w:rPr>
          <w:t>-</w:t>
        </w:r>
        <w:r w:rsidRPr="00FE4F8B">
          <w:rPr>
            <w:rFonts w:eastAsia="SimSun"/>
            <w:color w:val="000000"/>
            <w:szCs w:val="24"/>
            <w:highlight w:val="yellow"/>
            <w:lang w:val="it-IT" w:eastAsia="zh-CN"/>
            <w:rPrChange w:id="2551" w:author="Romano Giovanni" w:date="2017-10-24T22:57:00Z">
              <w:rPr>
                <w:rFonts w:eastAsia="SimSun"/>
                <w:color w:val="000000"/>
                <w:szCs w:val="24"/>
                <w:highlight w:val="yellow"/>
                <w:lang w:val="en-US" w:eastAsia="zh-CN"/>
              </w:rPr>
            </w:rPrChange>
          </w:rPr>
          <w:tab/>
        </w:r>
        <w:proofErr w:type="spellStart"/>
        <w:r w:rsidRPr="00FE4F8B">
          <w:rPr>
            <w:rFonts w:eastAsia="SimSun"/>
            <w:color w:val="000000"/>
            <w:szCs w:val="24"/>
            <w:highlight w:val="yellow"/>
            <w:lang w:val="it-IT" w:eastAsia="zh-CN"/>
            <w:rPrChange w:id="2552" w:author="Romano Giovanni" w:date="2017-10-24T22:57:00Z">
              <w:rPr>
                <w:rFonts w:eastAsia="SimSun"/>
                <w:color w:val="000000"/>
                <w:szCs w:val="24"/>
                <w:highlight w:val="yellow"/>
                <w:lang w:val="en-US" w:eastAsia="zh-CN"/>
              </w:rPr>
            </w:rPrChange>
          </w:rPr>
          <w:t>MCVideo</w:t>
        </w:r>
        <w:proofErr w:type="spellEnd"/>
        <w:r w:rsidRPr="00FE4F8B">
          <w:rPr>
            <w:rFonts w:eastAsia="SimSun"/>
            <w:color w:val="000000"/>
            <w:szCs w:val="24"/>
            <w:highlight w:val="yellow"/>
            <w:lang w:val="it-IT" w:eastAsia="zh-CN"/>
            <w:rPrChange w:id="2553" w:author="Romano Giovanni" w:date="2017-10-24T22:57:00Z">
              <w:rPr>
                <w:rFonts w:eastAsia="SimSun"/>
                <w:color w:val="000000"/>
                <w:szCs w:val="24"/>
                <w:highlight w:val="yellow"/>
                <w:lang w:val="en-US" w:eastAsia="zh-CN"/>
              </w:rPr>
            </w:rPrChange>
          </w:rPr>
          <w:t xml:space="preserve"> </w:t>
        </w:r>
        <w:proofErr w:type="spellStart"/>
        <w:r w:rsidRPr="00FE4F8B">
          <w:rPr>
            <w:rFonts w:eastAsia="SimSun"/>
            <w:color w:val="000000"/>
            <w:szCs w:val="24"/>
            <w:highlight w:val="yellow"/>
            <w:lang w:val="it-IT" w:eastAsia="zh-CN"/>
            <w:rPrChange w:id="2554" w:author="Romano Giovanni" w:date="2017-10-24T22:57:00Z">
              <w:rPr>
                <w:rFonts w:eastAsia="SimSun"/>
                <w:color w:val="000000"/>
                <w:szCs w:val="24"/>
                <w:highlight w:val="yellow"/>
                <w:lang w:val="en-US" w:eastAsia="zh-CN"/>
              </w:rPr>
            </w:rPrChange>
          </w:rPr>
          <w:t>user</w:t>
        </w:r>
        <w:proofErr w:type="spellEnd"/>
        <w:r w:rsidRPr="00FE4F8B">
          <w:rPr>
            <w:rFonts w:eastAsia="SimSun"/>
            <w:color w:val="000000"/>
            <w:szCs w:val="24"/>
            <w:highlight w:val="yellow"/>
            <w:lang w:val="it-IT" w:eastAsia="zh-CN"/>
            <w:rPrChange w:id="2555" w:author="Romano Giovanni" w:date="2017-10-24T22:57:00Z">
              <w:rPr>
                <w:rFonts w:eastAsia="SimSun"/>
                <w:color w:val="000000"/>
                <w:szCs w:val="24"/>
                <w:highlight w:val="yellow"/>
                <w:lang w:val="en-US" w:eastAsia="zh-CN"/>
              </w:rPr>
            </w:rPrChange>
          </w:rPr>
          <w:t xml:space="preserve"> </w:t>
        </w:r>
        <w:proofErr w:type="spellStart"/>
        <w:r w:rsidRPr="00FE4F8B">
          <w:rPr>
            <w:rFonts w:eastAsia="SimSun"/>
            <w:color w:val="000000"/>
            <w:szCs w:val="24"/>
            <w:highlight w:val="yellow"/>
            <w:lang w:val="it-IT" w:eastAsia="zh-CN"/>
            <w:rPrChange w:id="2556" w:author="Romano Giovanni" w:date="2017-10-24T22:57:00Z">
              <w:rPr>
                <w:rFonts w:eastAsia="SimSun"/>
                <w:color w:val="000000"/>
                <w:szCs w:val="24"/>
                <w:highlight w:val="yellow"/>
                <w:lang w:val="en-US" w:eastAsia="zh-CN"/>
              </w:rPr>
            </w:rPrChange>
          </w:rPr>
          <w:t>profile</w:t>
        </w:r>
        <w:proofErr w:type="spellEnd"/>
        <w:r w:rsidRPr="00FE4F8B">
          <w:rPr>
            <w:rFonts w:eastAsia="SimSun"/>
            <w:color w:val="000000"/>
            <w:szCs w:val="24"/>
            <w:highlight w:val="yellow"/>
            <w:lang w:val="it-IT" w:eastAsia="zh-CN"/>
            <w:rPrChange w:id="2557" w:author="Romano Giovanni" w:date="2017-10-24T22:57:00Z">
              <w:rPr>
                <w:rFonts w:eastAsia="SimSun"/>
                <w:color w:val="000000"/>
                <w:szCs w:val="24"/>
                <w:highlight w:val="yellow"/>
                <w:lang w:val="en-US" w:eastAsia="zh-CN"/>
              </w:rPr>
            </w:rPrChange>
          </w:rPr>
          <w:t xml:space="preserve"> </w:t>
        </w:r>
        <w:proofErr w:type="spellStart"/>
        <w:r w:rsidRPr="00FE4F8B">
          <w:rPr>
            <w:rFonts w:eastAsia="SimSun"/>
            <w:color w:val="000000"/>
            <w:szCs w:val="24"/>
            <w:highlight w:val="yellow"/>
            <w:lang w:val="it-IT" w:eastAsia="zh-CN"/>
            <w:rPrChange w:id="2558" w:author="Romano Giovanni" w:date="2017-10-24T22:57:00Z">
              <w:rPr>
                <w:rFonts w:eastAsia="SimSun"/>
                <w:color w:val="000000"/>
                <w:szCs w:val="24"/>
                <w:highlight w:val="yellow"/>
                <w:lang w:val="en-US" w:eastAsia="zh-CN"/>
              </w:rPr>
            </w:rPrChange>
          </w:rPr>
          <w:t>configuration</w:t>
        </w:r>
        <w:proofErr w:type="spellEnd"/>
        <w:r w:rsidRPr="00FE4F8B">
          <w:rPr>
            <w:rFonts w:eastAsia="SimSun"/>
            <w:color w:val="000000"/>
            <w:szCs w:val="24"/>
            <w:highlight w:val="yellow"/>
            <w:lang w:val="it-IT" w:eastAsia="zh-CN"/>
            <w:rPrChange w:id="2559" w:author="Romano Giovanni" w:date="2017-10-24T22:57:00Z">
              <w:rPr>
                <w:rFonts w:eastAsia="SimSun"/>
                <w:color w:val="000000"/>
                <w:szCs w:val="24"/>
                <w:highlight w:val="yellow"/>
                <w:lang w:val="en-US" w:eastAsia="zh-CN"/>
              </w:rPr>
            </w:rPrChange>
          </w:rPr>
          <w:t xml:space="preserve"> </w:t>
        </w:r>
        <w:proofErr w:type="spellStart"/>
        <w:r w:rsidRPr="00FE4F8B">
          <w:rPr>
            <w:rFonts w:eastAsia="SimSun"/>
            <w:color w:val="000000"/>
            <w:szCs w:val="24"/>
            <w:highlight w:val="yellow"/>
            <w:lang w:val="it-IT" w:eastAsia="zh-CN"/>
            <w:rPrChange w:id="2560" w:author="Romano Giovanni" w:date="2017-10-24T22:57:00Z">
              <w:rPr>
                <w:rFonts w:eastAsia="SimSun"/>
                <w:color w:val="000000"/>
                <w:szCs w:val="24"/>
                <w:highlight w:val="yellow"/>
                <w:lang w:val="en-US" w:eastAsia="zh-CN"/>
              </w:rPr>
            </w:rPrChange>
          </w:rPr>
          <w:t>document</w:t>
        </w:r>
        <w:proofErr w:type="spellEnd"/>
        <w:r w:rsidRPr="00FE4F8B">
          <w:rPr>
            <w:rFonts w:eastAsia="SimSun"/>
            <w:color w:val="000000"/>
            <w:szCs w:val="24"/>
            <w:highlight w:val="yellow"/>
            <w:lang w:val="it-IT" w:eastAsia="zh-CN"/>
            <w:rPrChange w:id="2561" w:author="Romano Giovanni" w:date="2017-10-24T22:57:00Z">
              <w:rPr>
                <w:rFonts w:eastAsia="SimSun"/>
                <w:color w:val="000000"/>
                <w:szCs w:val="24"/>
                <w:highlight w:val="yellow"/>
                <w:lang w:val="en-US" w:eastAsia="zh-CN"/>
              </w:rPr>
            </w:rPrChange>
          </w:rPr>
          <w:t xml:space="preserve">; </w:t>
        </w:r>
      </w:ins>
    </w:p>
    <w:p w:rsidR="00FE4F8B" w:rsidRPr="00FE4F8B" w:rsidRDefault="00FE4F8B" w:rsidP="00FE4F8B">
      <w:pPr>
        <w:pStyle w:val="B10"/>
        <w:rPr>
          <w:ins w:id="2562" w:author="Romano Giovanni" w:date="2017-10-24T22:57:00Z"/>
          <w:rFonts w:eastAsia="SimSun"/>
          <w:color w:val="000000"/>
          <w:szCs w:val="24"/>
          <w:highlight w:val="yellow"/>
          <w:lang w:val="it-IT" w:eastAsia="zh-CN"/>
          <w:rPrChange w:id="2563" w:author="Romano Giovanni" w:date="2017-10-24T22:57:00Z">
            <w:rPr>
              <w:ins w:id="2564" w:author="Romano Giovanni" w:date="2017-10-24T22:57:00Z"/>
              <w:rFonts w:eastAsia="SimSun"/>
              <w:color w:val="000000"/>
              <w:szCs w:val="24"/>
              <w:highlight w:val="yellow"/>
              <w:lang w:val="en-US" w:eastAsia="zh-CN"/>
            </w:rPr>
          </w:rPrChange>
        </w:rPr>
      </w:pPr>
      <w:ins w:id="2565" w:author="Romano Giovanni" w:date="2017-10-24T22:57:00Z">
        <w:r w:rsidRPr="00FE4F8B">
          <w:rPr>
            <w:rFonts w:eastAsia="SimSun"/>
            <w:color w:val="000000"/>
            <w:szCs w:val="24"/>
            <w:highlight w:val="yellow"/>
            <w:lang w:val="it-IT" w:eastAsia="zh-CN"/>
            <w:rPrChange w:id="2566" w:author="Romano Giovanni" w:date="2017-10-24T22:57:00Z">
              <w:rPr>
                <w:rFonts w:eastAsia="SimSun"/>
                <w:color w:val="000000"/>
                <w:szCs w:val="24"/>
                <w:highlight w:val="yellow"/>
                <w:lang w:val="en-US" w:eastAsia="zh-CN"/>
              </w:rPr>
            </w:rPrChange>
          </w:rPr>
          <w:t>-</w:t>
        </w:r>
        <w:r w:rsidRPr="00FE4F8B">
          <w:rPr>
            <w:rFonts w:eastAsia="SimSun"/>
            <w:color w:val="000000"/>
            <w:szCs w:val="24"/>
            <w:highlight w:val="yellow"/>
            <w:lang w:val="it-IT" w:eastAsia="zh-CN"/>
            <w:rPrChange w:id="2567" w:author="Romano Giovanni" w:date="2017-10-24T22:57:00Z">
              <w:rPr>
                <w:rFonts w:eastAsia="SimSun"/>
                <w:color w:val="000000"/>
                <w:szCs w:val="24"/>
                <w:highlight w:val="yellow"/>
                <w:lang w:val="en-US" w:eastAsia="zh-CN"/>
              </w:rPr>
            </w:rPrChange>
          </w:rPr>
          <w:tab/>
        </w:r>
        <w:proofErr w:type="spellStart"/>
        <w:r w:rsidRPr="00FE4F8B">
          <w:rPr>
            <w:rFonts w:eastAsia="SimSun"/>
            <w:color w:val="000000"/>
            <w:szCs w:val="24"/>
            <w:highlight w:val="yellow"/>
            <w:lang w:val="it-IT" w:eastAsia="zh-CN"/>
            <w:rPrChange w:id="2568" w:author="Romano Giovanni" w:date="2017-10-24T22:57:00Z">
              <w:rPr>
                <w:rFonts w:eastAsia="SimSun"/>
                <w:color w:val="000000"/>
                <w:szCs w:val="24"/>
                <w:highlight w:val="yellow"/>
                <w:lang w:val="en-US" w:eastAsia="zh-CN"/>
              </w:rPr>
            </w:rPrChange>
          </w:rPr>
          <w:t>MCVideo</w:t>
        </w:r>
        <w:proofErr w:type="spellEnd"/>
        <w:r w:rsidRPr="00FE4F8B">
          <w:rPr>
            <w:rFonts w:eastAsia="SimSun"/>
            <w:color w:val="000000"/>
            <w:szCs w:val="24"/>
            <w:highlight w:val="yellow"/>
            <w:lang w:val="it-IT" w:eastAsia="zh-CN"/>
            <w:rPrChange w:id="2569" w:author="Romano Giovanni" w:date="2017-10-24T22:57:00Z">
              <w:rPr>
                <w:rFonts w:eastAsia="SimSun"/>
                <w:color w:val="000000"/>
                <w:szCs w:val="24"/>
                <w:highlight w:val="yellow"/>
                <w:lang w:val="en-US" w:eastAsia="zh-CN"/>
              </w:rPr>
            </w:rPrChange>
          </w:rPr>
          <w:t xml:space="preserve"> service </w:t>
        </w:r>
        <w:proofErr w:type="spellStart"/>
        <w:r w:rsidRPr="00FE4F8B">
          <w:rPr>
            <w:rFonts w:eastAsia="SimSun"/>
            <w:color w:val="000000"/>
            <w:szCs w:val="24"/>
            <w:highlight w:val="yellow"/>
            <w:lang w:val="it-IT" w:eastAsia="zh-CN"/>
            <w:rPrChange w:id="2570" w:author="Romano Giovanni" w:date="2017-10-24T22:57:00Z">
              <w:rPr>
                <w:rFonts w:eastAsia="SimSun"/>
                <w:color w:val="000000"/>
                <w:szCs w:val="24"/>
                <w:highlight w:val="yellow"/>
                <w:lang w:val="en-US" w:eastAsia="zh-CN"/>
              </w:rPr>
            </w:rPrChange>
          </w:rPr>
          <w:t>configuration</w:t>
        </w:r>
        <w:proofErr w:type="spellEnd"/>
        <w:r w:rsidRPr="00FE4F8B">
          <w:rPr>
            <w:rFonts w:eastAsia="SimSun"/>
            <w:color w:val="000000"/>
            <w:szCs w:val="24"/>
            <w:highlight w:val="yellow"/>
            <w:lang w:val="it-IT" w:eastAsia="zh-CN"/>
            <w:rPrChange w:id="2571" w:author="Romano Giovanni" w:date="2017-10-24T22:57:00Z">
              <w:rPr>
                <w:rFonts w:eastAsia="SimSun"/>
                <w:color w:val="000000"/>
                <w:szCs w:val="24"/>
                <w:highlight w:val="yellow"/>
                <w:lang w:val="en-US" w:eastAsia="zh-CN"/>
              </w:rPr>
            </w:rPrChange>
          </w:rPr>
          <w:t xml:space="preserve"> </w:t>
        </w:r>
        <w:proofErr w:type="spellStart"/>
        <w:r w:rsidRPr="00FE4F8B">
          <w:rPr>
            <w:rFonts w:eastAsia="SimSun"/>
            <w:color w:val="000000"/>
            <w:szCs w:val="24"/>
            <w:highlight w:val="yellow"/>
            <w:lang w:val="it-IT" w:eastAsia="zh-CN"/>
            <w:rPrChange w:id="2572" w:author="Romano Giovanni" w:date="2017-10-24T22:57:00Z">
              <w:rPr>
                <w:rFonts w:eastAsia="SimSun"/>
                <w:color w:val="000000"/>
                <w:szCs w:val="24"/>
                <w:highlight w:val="yellow"/>
                <w:lang w:val="en-US" w:eastAsia="zh-CN"/>
              </w:rPr>
            </w:rPrChange>
          </w:rPr>
          <w:t>document</w:t>
        </w:r>
        <w:proofErr w:type="spellEnd"/>
        <w:r w:rsidRPr="00FE4F8B">
          <w:rPr>
            <w:rFonts w:eastAsia="SimSun"/>
            <w:color w:val="000000"/>
            <w:szCs w:val="24"/>
            <w:highlight w:val="yellow"/>
            <w:lang w:val="it-IT" w:eastAsia="zh-CN"/>
            <w:rPrChange w:id="2573" w:author="Romano Giovanni" w:date="2017-10-24T22:57:00Z">
              <w:rPr>
                <w:rFonts w:eastAsia="SimSun"/>
                <w:color w:val="000000"/>
                <w:szCs w:val="24"/>
                <w:highlight w:val="yellow"/>
                <w:lang w:val="en-US" w:eastAsia="zh-CN"/>
              </w:rPr>
            </w:rPrChange>
          </w:rPr>
          <w:t>;</w:t>
        </w:r>
      </w:ins>
    </w:p>
    <w:p w:rsidR="00FE4F8B" w:rsidRPr="00FE4F8B" w:rsidRDefault="00FE4F8B" w:rsidP="00FE4F8B">
      <w:pPr>
        <w:pStyle w:val="B10"/>
        <w:rPr>
          <w:ins w:id="2574" w:author="Romano Giovanni" w:date="2017-10-24T22:57:00Z"/>
          <w:rFonts w:eastAsia="SimSun"/>
          <w:color w:val="000000"/>
          <w:szCs w:val="24"/>
          <w:highlight w:val="yellow"/>
          <w:lang w:val="it-IT" w:eastAsia="zh-CN"/>
          <w:rPrChange w:id="2575" w:author="Romano Giovanni" w:date="2017-10-24T22:57:00Z">
            <w:rPr>
              <w:ins w:id="2576" w:author="Romano Giovanni" w:date="2017-10-24T22:57:00Z"/>
              <w:rFonts w:eastAsia="SimSun"/>
              <w:color w:val="000000"/>
              <w:szCs w:val="24"/>
              <w:highlight w:val="yellow"/>
              <w:lang w:val="en-US" w:eastAsia="zh-CN"/>
            </w:rPr>
          </w:rPrChange>
        </w:rPr>
      </w:pPr>
      <w:ins w:id="2577" w:author="Romano Giovanni" w:date="2017-10-24T22:57:00Z">
        <w:r w:rsidRPr="00FE4F8B">
          <w:rPr>
            <w:rFonts w:eastAsia="SimSun"/>
            <w:color w:val="000000"/>
            <w:szCs w:val="24"/>
            <w:highlight w:val="yellow"/>
            <w:lang w:val="it-IT" w:eastAsia="zh-CN"/>
            <w:rPrChange w:id="2578" w:author="Romano Giovanni" w:date="2017-10-24T22:57:00Z">
              <w:rPr>
                <w:rFonts w:eastAsia="SimSun"/>
                <w:color w:val="000000"/>
                <w:szCs w:val="24"/>
                <w:highlight w:val="yellow"/>
                <w:lang w:val="en-US" w:eastAsia="zh-CN"/>
              </w:rPr>
            </w:rPrChange>
          </w:rPr>
          <w:t>-</w:t>
        </w:r>
        <w:r w:rsidRPr="00FE4F8B">
          <w:rPr>
            <w:rFonts w:eastAsia="SimSun"/>
            <w:color w:val="000000"/>
            <w:szCs w:val="24"/>
            <w:highlight w:val="yellow"/>
            <w:lang w:val="it-IT" w:eastAsia="zh-CN"/>
            <w:rPrChange w:id="2579" w:author="Romano Giovanni" w:date="2017-10-24T22:57:00Z">
              <w:rPr>
                <w:rFonts w:eastAsia="SimSun"/>
                <w:color w:val="000000"/>
                <w:szCs w:val="24"/>
                <w:highlight w:val="yellow"/>
                <w:lang w:val="en-US" w:eastAsia="zh-CN"/>
              </w:rPr>
            </w:rPrChange>
          </w:rPr>
          <w:tab/>
        </w:r>
        <w:proofErr w:type="spellStart"/>
        <w:r w:rsidRPr="00FE4F8B">
          <w:rPr>
            <w:rFonts w:eastAsia="SimSun"/>
            <w:color w:val="000000"/>
            <w:szCs w:val="24"/>
            <w:highlight w:val="yellow"/>
            <w:lang w:val="it-IT" w:eastAsia="zh-CN"/>
            <w:rPrChange w:id="2580" w:author="Romano Giovanni" w:date="2017-10-24T22:57:00Z">
              <w:rPr>
                <w:rFonts w:eastAsia="SimSun"/>
                <w:color w:val="000000"/>
                <w:szCs w:val="24"/>
                <w:highlight w:val="yellow"/>
                <w:lang w:val="en-US" w:eastAsia="zh-CN"/>
              </w:rPr>
            </w:rPrChange>
          </w:rPr>
          <w:t>MCData</w:t>
        </w:r>
        <w:proofErr w:type="spellEnd"/>
        <w:r w:rsidRPr="00FE4F8B">
          <w:rPr>
            <w:rFonts w:eastAsia="SimSun"/>
            <w:color w:val="000000"/>
            <w:szCs w:val="24"/>
            <w:highlight w:val="yellow"/>
            <w:lang w:val="it-IT" w:eastAsia="zh-CN"/>
            <w:rPrChange w:id="2581" w:author="Romano Giovanni" w:date="2017-10-24T22:57:00Z">
              <w:rPr>
                <w:rFonts w:eastAsia="SimSun"/>
                <w:color w:val="000000"/>
                <w:szCs w:val="24"/>
                <w:highlight w:val="yellow"/>
                <w:lang w:val="en-US" w:eastAsia="zh-CN"/>
              </w:rPr>
            </w:rPrChange>
          </w:rPr>
          <w:t xml:space="preserve"> UE </w:t>
        </w:r>
        <w:proofErr w:type="spellStart"/>
        <w:r w:rsidRPr="00FE4F8B">
          <w:rPr>
            <w:rFonts w:eastAsia="SimSun"/>
            <w:color w:val="000000"/>
            <w:szCs w:val="24"/>
            <w:highlight w:val="yellow"/>
            <w:lang w:val="it-IT" w:eastAsia="zh-CN"/>
            <w:rPrChange w:id="2582" w:author="Romano Giovanni" w:date="2017-10-24T22:57:00Z">
              <w:rPr>
                <w:rFonts w:eastAsia="SimSun"/>
                <w:color w:val="000000"/>
                <w:szCs w:val="24"/>
                <w:highlight w:val="yellow"/>
                <w:lang w:val="en-US" w:eastAsia="zh-CN"/>
              </w:rPr>
            </w:rPrChange>
          </w:rPr>
          <w:t>configuration</w:t>
        </w:r>
        <w:proofErr w:type="spellEnd"/>
        <w:r w:rsidRPr="00FE4F8B">
          <w:rPr>
            <w:rFonts w:eastAsia="SimSun"/>
            <w:color w:val="000000"/>
            <w:szCs w:val="24"/>
            <w:highlight w:val="yellow"/>
            <w:lang w:val="it-IT" w:eastAsia="zh-CN"/>
            <w:rPrChange w:id="2583" w:author="Romano Giovanni" w:date="2017-10-24T22:57:00Z">
              <w:rPr>
                <w:rFonts w:eastAsia="SimSun"/>
                <w:color w:val="000000"/>
                <w:szCs w:val="24"/>
                <w:highlight w:val="yellow"/>
                <w:lang w:val="en-US" w:eastAsia="zh-CN"/>
              </w:rPr>
            </w:rPrChange>
          </w:rPr>
          <w:t xml:space="preserve"> </w:t>
        </w:r>
        <w:proofErr w:type="spellStart"/>
        <w:r w:rsidRPr="00FE4F8B">
          <w:rPr>
            <w:rFonts w:eastAsia="SimSun"/>
            <w:color w:val="000000"/>
            <w:szCs w:val="24"/>
            <w:highlight w:val="yellow"/>
            <w:lang w:val="it-IT" w:eastAsia="zh-CN"/>
            <w:rPrChange w:id="2584" w:author="Romano Giovanni" w:date="2017-10-24T22:57:00Z">
              <w:rPr>
                <w:rFonts w:eastAsia="SimSun"/>
                <w:color w:val="000000"/>
                <w:szCs w:val="24"/>
                <w:highlight w:val="yellow"/>
                <w:lang w:val="en-US" w:eastAsia="zh-CN"/>
              </w:rPr>
            </w:rPrChange>
          </w:rPr>
          <w:t>document</w:t>
        </w:r>
        <w:proofErr w:type="spellEnd"/>
        <w:r w:rsidRPr="00FE4F8B">
          <w:rPr>
            <w:rFonts w:eastAsia="SimSun"/>
            <w:color w:val="000000"/>
            <w:szCs w:val="24"/>
            <w:highlight w:val="yellow"/>
            <w:lang w:val="it-IT" w:eastAsia="zh-CN"/>
            <w:rPrChange w:id="2585" w:author="Romano Giovanni" w:date="2017-10-24T22:57:00Z">
              <w:rPr>
                <w:rFonts w:eastAsia="SimSun"/>
                <w:color w:val="000000"/>
                <w:szCs w:val="24"/>
                <w:highlight w:val="yellow"/>
                <w:lang w:val="en-US" w:eastAsia="zh-CN"/>
              </w:rPr>
            </w:rPrChange>
          </w:rPr>
          <w:t>;</w:t>
        </w:r>
      </w:ins>
    </w:p>
    <w:p w:rsidR="00FE4F8B" w:rsidRPr="00FE4F8B" w:rsidRDefault="00FE4F8B" w:rsidP="00FE4F8B">
      <w:pPr>
        <w:pStyle w:val="B10"/>
        <w:rPr>
          <w:ins w:id="2586" w:author="Romano Giovanni" w:date="2017-10-24T22:57:00Z"/>
          <w:rFonts w:eastAsia="SimSun"/>
          <w:color w:val="000000"/>
          <w:szCs w:val="24"/>
          <w:highlight w:val="yellow"/>
          <w:lang w:val="en-US" w:eastAsia="zh-CN"/>
        </w:rPr>
      </w:pPr>
      <w:ins w:id="258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 xml:space="preserve"> user profile configuration document; and</w:t>
        </w:r>
      </w:ins>
    </w:p>
    <w:p w:rsidR="00FE4F8B" w:rsidRPr="00FE4F8B" w:rsidRDefault="00FE4F8B" w:rsidP="00FE4F8B">
      <w:pPr>
        <w:pStyle w:val="B10"/>
        <w:rPr>
          <w:ins w:id="2588" w:author="Romano Giovanni" w:date="2017-10-24T22:57:00Z"/>
          <w:rFonts w:eastAsia="SimSun"/>
          <w:color w:val="000000"/>
          <w:szCs w:val="24"/>
          <w:highlight w:val="yellow"/>
          <w:lang w:val="en-US" w:eastAsia="zh-CN"/>
        </w:rPr>
      </w:pPr>
      <w:ins w:id="258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 xml:space="preserve"> service configuration document.</w:t>
        </w:r>
      </w:ins>
    </w:p>
    <w:p w:rsidR="00FE4F8B" w:rsidRPr="00FE4F8B" w:rsidRDefault="00FE4F8B" w:rsidP="00FE4F8B">
      <w:pPr>
        <w:rPr>
          <w:ins w:id="2590" w:author="Romano Giovanni" w:date="2017-10-24T22:57:00Z"/>
          <w:rFonts w:eastAsia="SimSun"/>
          <w:color w:val="000000"/>
          <w:szCs w:val="24"/>
          <w:highlight w:val="yellow"/>
          <w:lang w:val="en-US" w:eastAsia="zh-CN"/>
        </w:rPr>
      </w:pPr>
      <w:ins w:id="2591" w:author="Romano Giovanni" w:date="2017-10-24T22:57:00Z">
        <w:r w:rsidRPr="00FE4F8B">
          <w:rPr>
            <w:rFonts w:eastAsia="SimSun"/>
            <w:color w:val="000000"/>
            <w:szCs w:val="24"/>
            <w:highlight w:val="yellow"/>
            <w:lang w:val="en-US" w:eastAsia="zh-CN"/>
          </w:rPr>
          <w:lastRenderedPageBreak/>
          <w:t>Mission critical services are services that require preferential handling compared to normal telecommunication services, e.g. in support of police or fire brigade.</w:t>
        </w:r>
      </w:ins>
    </w:p>
    <w:p w:rsidR="00FE4F8B" w:rsidRPr="00FE4F8B" w:rsidRDefault="00FE4F8B" w:rsidP="00FE4F8B">
      <w:pPr>
        <w:rPr>
          <w:ins w:id="2592" w:author="Romano Giovanni" w:date="2017-10-24T22:57:00Z"/>
          <w:rFonts w:eastAsia="SimSun"/>
          <w:color w:val="000000"/>
          <w:szCs w:val="24"/>
          <w:highlight w:val="yellow"/>
          <w:lang w:val="en-US" w:eastAsia="zh-CN"/>
        </w:rPr>
      </w:pPr>
      <w:ins w:id="2593" w:author="Romano Giovanni" w:date="2017-10-24T22:57:00Z">
        <w:r w:rsidRPr="00FE4F8B">
          <w:rPr>
            <w:rFonts w:eastAsia="SimSun"/>
            <w:color w:val="000000"/>
            <w:szCs w:val="24"/>
            <w:highlight w:val="yellow"/>
            <w:lang w:val="en-US" w:eastAsia="zh-CN"/>
          </w:rPr>
          <w:t>The Mission critical services can be used for public safety applications and also for general commercial applications (e.g., utility companies and railways).</w:t>
        </w:r>
      </w:ins>
    </w:p>
    <w:p w:rsidR="00FE4F8B" w:rsidRPr="00FE4F8B" w:rsidRDefault="00FE4F8B" w:rsidP="00FE4F8B">
      <w:pPr>
        <w:rPr>
          <w:ins w:id="2594" w:author="Romano Giovanni" w:date="2017-10-24T22:57:00Z"/>
          <w:rFonts w:eastAsia="SimSun"/>
          <w:color w:val="000000"/>
          <w:szCs w:val="24"/>
          <w:highlight w:val="yellow"/>
          <w:lang w:val="en-US" w:eastAsia="zh-CN"/>
        </w:rPr>
      </w:pPr>
      <w:ins w:id="2595" w:author="Romano Giovanni" w:date="2017-10-24T22:57:00Z">
        <w:r w:rsidRPr="00FE4F8B">
          <w:rPr>
            <w:rFonts w:eastAsia="SimSun"/>
            <w:color w:val="000000"/>
            <w:szCs w:val="24"/>
            <w:highlight w:val="yellow"/>
            <w:lang w:val="en-US" w:eastAsia="zh-CN"/>
          </w:rPr>
          <w:t>This document is applicable to an MC UE supporting the configuration management client functionality, to application servers supporting the configuration management server functionality, and to application servers supporting the:</w:t>
        </w:r>
      </w:ins>
    </w:p>
    <w:p w:rsidR="00FE4F8B" w:rsidRPr="00FE4F8B" w:rsidRDefault="00FE4F8B" w:rsidP="00FE4F8B">
      <w:pPr>
        <w:pStyle w:val="B10"/>
        <w:rPr>
          <w:ins w:id="2596" w:author="Romano Giovanni" w:date="2017-10-24T22:57:00Z"/>
          <w:rFonts w:eastAsia="SimSun"/>
          <w:color w:val="000000"/>
          <w:szCs w:val="24"/>
          <w:highlight w:val="yellow"/>
          <w:lang w:val="en-US" w:eastAsia="zh-CN"/>
        </w:rPr>
      </w:pPr>
      <w:ins w:id="2597"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server functionality;</w:t>
        </w:r>
      </w:ins>
    </w:p>
    <w:p w:rsidR="00FE4F8B" w:rsidRPr="00FE4F8B" w:rsidRDefault="00FE4F8B" w:rsidP="00FE4F8B">
      <w:pPr>
        <w:pStyle w:val="B10"/>
        <w:rPr>
          <w:ins w:id="2598" w:author="Romano Giovanni" w:date="2017-10-24T22:57:00Z"/>
          <w:rFonts w:eastAsia="SimSun"/>
          <w:color w:val="000000"/>
          <w:szCs w:val="24"/>
          <w:highlight w:val="yellow"/>
          <w:lang w:val="en-US" w:eastAsia="zh-CN"/>
        </w:rPr>
      </w:pPr>
      <w:ins w:id="2599"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MCVideo</w:t>
        </w:r>
        <w:proofErr w:type="spellEnd"/>
        <w:r w:rsidRPr="00FE4F8B">
          <w:rPr>
            <w:rFonts w:eastAsia="SimSun"/>
            <w:color w:val="000000"/>
            <w:szCs w:val="24"/>
            <w:highlight w:val="yellow"/>
            <w:lang w:val="en-US" w:eastAsia="zh-CN"/>
          </w:rPr>
          <w:t xml:space="preserve"> server functionality; or</w:t>
        </w:r>
      </w:ins>
    </w:p>
    <w:p w:rsidR="00FE4F8B" w:rsidRPr="00FE4F8B" w:rsidRDefault="00FE4F8B" w:rsidP="00FE4F8B">
      <w:pPr>
        <w:pStyle w:val="B10"/>
        <w:rPr>
          <w:ins w:id="2600" w:author="Romano Giovanni" w:date="2017-10-24T22:57:00Z"/>
          <w:rFonts w:eastAsia="SimSun"/>
          <w:color w:val="000000"/>
          <w:szCs w:val="24"/>
          <w:lang w:val="en-US" w:eastAsia="zh-CN"/>
        </w:rPr>
      </w:pPr>
      <w:ins w:id="2601" w:author="Romano Giovanni" w:date="2017-10-24T22:57: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r>
        <w:proofErr w:type="spellStart"/>
        <w:r w:rsidRPr="00FE4F8B">
          <w:rPr>
            <w:rFonts w:eastAsia="SimSun"/>
            <w:color w:val="000000"/>
            <w:szCs w:val="24"/>
            <w:highlight w:val="yellow"/>
            <w:lang w:val="en-US" w:eastAsia="zh-CN"/>
          </w:rPr>
          <w:t>MCData</w:t>
        </w:r>
        <w:proofErr w:type="spellEnd"/>
        <w:r w:rsidRPr="00FE4F8B">
          <w:rPr>
            <w:rFonts w:eastAsia="SimSun"/>
            <w:color w:val="000000"/>
            <w:szCs w:val="24"/>
            <w:highlight w:val="yellow"/>
            <w:lang w:val="en-US" w:eastAsia="zh-CN"/>
          </w:rPr>
          <w:t xml:space="preserve"> server functionality.</w:t>
        </w:r>
      </w:ins>
    </w:p>
    <w:p w:rsidR="002051B4" w:rsidRPr="00CF3217" w:rsidRDefault="002051B4" w:rsidP="002051B4">
      <w:pPr>
        <w:pStyle w:val="Titolo5"/>
        <w:rPr>
          <w:ins w:id="2602" w:author="Romano Giovanni" w:date="2017-10-23T20:01:00Z"/>
          <w:rFonts w:eastAsia="SimSun"/>
          <w:bCs/>
          <w:color w:val="000000"/>
          <w:szCs w:val="24"/>
          <w:lang w:val="en-US" w:eastAsia="zh-CN"/>
        </w:rPr>
      </w:pPr>
      <w:ins w:id="2603"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604" w:author="Romano Giovanni" w:date="2017-10-23T20:45:00Z">
        <w:r w:rsidR="00E64DB4">
          <w:rPr>
            <w:rFonts w:eastAsia="SimSun"/>
            <w:bCs/>
            <w:color w:val="000000"/>
            <w:szCs w:val="24"/>
            <w:lang w:val="en-US" w:eastAsia="zh-CN"/>
          </w:rPr>
          <w:t>12.4.</w:t>
        </w:r>
      </w:ins>
      <w:ins w:id="2605" w:author="Romano Giovanni" w:date="2017-10-24T22:57:00Z">
        <w:r w:rsidR="00442014">
          <w:rPr>
            <w:rFonts w:eastAsia="SimSun"/>
            <w:bCs/>
            <w:color w:val="000000"/>
            <w:szCs w:val="24"/>
            <w:lang w:val="en-US" w:eastAsia="zh-CN"/>
          </w:rPr>
          <w:t>85</w:t>
        </w:r>
      </w:ins>
      <w:ins w:id="2606" w:author="Romano Giovanni" w:date="2017-10-23T20:01:00Z">
        <w:r w:rsidRPr="00CF3217">
          <w:rPr>
            <w:rFonts w:eastAsia="SimSun"/>
            <w:bCs/>
            <w:color w:val="000000"/>
            <w:szCs w:val="24"/>
            <w:lang w:val="en-US" w:eastAsia="zh-CN"/>
          </w:rPr>
          <w:tab/>
          <w:t>TS 24.523</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607" w:author="Romano Giovanni" w:date="2017-10-23T20:01:00Z"/>
          <w:rFonts w:eastAsia="SimSun"/>
          <w:b/>
          <w:bCs/>
          <w:color w:val="000000"/>
          <w:szCs w:val="24"/>
          <w:lang w:val="en-US" w:eastAsia="zh-CN"/>
        </w:rPr>
      </w:pPr>
      <w:ins w:id="2608" w:author="Romano Giovanni" w:date="2017-10-23T20:01:00Z">
        <w:r w:rsidRPr="00CF3217">
          <w:rPr>
            <w:rFonts w:eastAsia="SimSun"/>
            <w:b/>
            <w:bCs/>
            <w:color w:val="000000"/>
            <w:szCs w:val="24"/>
            <w:lang w:val="en-US" w:eastAsia="zh-CN"/>
          </w:rPr>
          <w:t>Core and enterprise Next Generation Network (NGN) interaction scenarios; Architecture and functional description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609" w:author="Romano Giovanni" w:date="2017-10-23T20:01:00Z"/>
          <w:rFonts w:eastAsia="SimSun"/>
          <w:color w:val="000000"/>
          <w:szCs w:val="24"/>
          <w:lang w:val="en-US" w:eastAsia="zh-CN"/>
        </w:rPr>
      </w:pPr>
      <w:ins w:id="2610" w:author="Romano Giovanni" w:date="2017-10-23T20:01:00Z">
        <w:r w:rsidRPr="00CF3217">
          <w:rPr>
            <w:rFonts w:eastAsia="SimSun"/>
            <w:color w:val="000000"/>
            <w:szCs w:val="24"/>
            <w:lang w:val="en-US" w:eastAsia="zh-CN"/>
          </w:rPr>
          <w:t>This document provides the possible scenarios for:</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611" w:author="Romano Giovanni" w:date="2017-10-23T20:01:00Z"/>
          <w:rFonts w:eastAsia="SimSun"/>
          <w:color w:val="000000"/>
          <w:szCs w:val="24"/>
          <w:lang w:val="en-US" w:eastAsia="zh-CN"/>
        </w:rPr>
      </w:pPr>
      <w:ins w:id="2612" w:author="Romano Giovanni" w:date="2017-10-23T20:01:00Z">
        <w:r w:rsidRPr="00CF3217">
          <w:rPr>
            <w:rFonts w:eastAsia="SimSun"/>
            <w:color w:val="000000"/>
            <w:szCs w:val="24"/>
            <w:lang w:val="en-US" w:eastAsia="zh-CN"/>
          </w:rPr>
          <w:t>- the interconnection of an Next Generation Corporate Network (NGCN) with a Next Generation Network (NGN); and</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613" w:author="Romano Giovanni" w:date="2017-10-23T20:01:00Z"/>
          <w:rFonts w:eastAsia="SimSun"/>
          <w:color w:val="000000"/>
          <w:szCs w:val="24"/>
          <w:lang w:val="en-US" w:eastAsia="zh-CN"/>
        </w:rPr>
      </w:pPr>
      <w:ins w:id="2614" w:author="Romano Giovanni" w:date="2017-10-23T20:01:00Z">
        <w:r w:rsidRPr="00CF3217">
          <w:rPr>
            <w:rFonts w:eastAsia="SimSun"/>
            <w:color w:val="000000"/>
            <w:szCs w:val="24"/>
            <w:lang w:val="en-US" w:eastAsia="zh-CN"/>
          </w:rPr>
          <w:t>- the support of NGCN capabilities within an NGN, either towards a User Equipment (UE) or to an NGCN.</w:t>
        </w:r>
      </w:ins>
    </w:p>
    <w:p w:rsidR="002051B4" w:rsidRDefault="002051B4" w:rsidP="002051B4">
      <w:pPr>
        <w:widowControl w:val="0"/>
        <w:tabs>
          <w:tab w:val="clear" w:pos="1134"/>
          <w:tab w:val="clear" w:pos="1871"/>
          <w:tab w:val="clear" w:pos="2268"/>
          <w:tab w:val="left" w:pos="90"/>
        </w:tabs>
        <w:overflowPunct/>
        <w:spacing w:before="0"/>
        <w:textAlignment w:val="auto"/>
        <w:rPr>
          <w:ins w:id="2615" w:author="Romano Giovanni" w:date="2017-10-23T20:01:00Z"/>
          <w:rFonts w:eastAsia="SimSun"/>
          <w:color w:val="000000"/>
          <w:szCs w:val="24"/>
          <w:lang w:val="en-US" w:eastAsia="zh-CN"/>
        </w:rPr>
      </w:pPr>
      <w:ins w:id="2616" w:author="Romano Giovanni" w:date="2017-10-23T20:01:00Z">
        <w:r w:rsidRPr="00CF3217">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2051B4" w:rsidRDefault="002051B4" w:rsidP="002051B4">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2617" w:author="Romano Giovanni" w:date="2017-10-23T20:01:00Z"/>
          <w:rFonts w:eastAsiaTheme="minorEastAsia"/>
          <w:color w:val="000000"/>
          <w:sz w:val="18"/>
          <w:szCs w:val="18"/>
          <w:lang w:val="en-US" w:eastAsia="zh-CN"/>
        </w:rPr>
      </w:pPr>
    </w:p>
    <w:p w:rsidR="002051B4" w:rsidRPr="00832DDD" w:rsidRDefault="002051B4" w:rsidP="002051B4">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2618" w:author="Romano Giovanni" w:date="2017-10-23T20:01:00Z"/>
          <w:rFonts w:eastAsiaTheme="minorEastAsia"/>
          <w:color w:val="000000"/>
          <w:sz w:val="23"/>
          <w:szCs w:val="23"/>
          <w:lang w:val="en-US" w:eastAsia="zh-CN"/>
        </w:rPr>
      </w:pPr>
    </w:p>
    <w:p w:rsidR="002051B4" w:rsidRPr="00CF3217" w:rsidRDefault="002051B4" w:rsidP="002051B4">
      <w:pPr>
        <w:pStyle w:val="Titolo5"/>
        <w:rPr>
          <w:ins w:id="2619" w:author="Romano Giovanni" w:date="2017-10-23T20:01:00Z"/>
          <w:rFonts w:eastAsia="SimSun"/>
          <w:bCs/>
          <w:color w:val="000000"/>
          <w:szCs w:val="24"/>
          <w:lang w:val="en-US" w:eastAsia="zh-CN"/>
        </w:rPr>
      </w:pPr>
      <w:ins w:id="2620"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621" w:author="Romano Giovanni" w:date="2017-10-23T20:45:00Z">
        <w:r w:rsidR="00E64DB4">
          <w:rPr>
            <w:rFonts w:eastAsia="SimSun"/>
            <w:bCs/>
            <w:color w:val="000000"/>
            <w:szCs w:val="24"/>
            <w:lang w:val="en-US" w:eastAsia="zh-CN"/>
          </w:rPr>
          <w:t>12.4.</w:t>
        </w:r>
      </w:ins>
      <w:ins w:id="2622" w:author="Romano Giovanni" w:date="2017-10-24T22:57:00Z">
        <w:r w:rsidR="00442014">
          <w:rPr>
            <w:rFonts w:eastAsia="SimSun"/>
            <w:bCs/>
            <w:color w:val="000000"/>
            <w:szCs w:val="24"/>
            <w:lang w:val="en-US" w:eastAsia="zh-CN"/>
          </w:rPr>
          <w:t>86</w:t>
        </w:r>
      </w:ins>
      <w:ins w:id="2623" w:author="Romano Giovanni" w:date="2017-10-23T20:01:00Z">
        <w:r w:rsidRPr="00CF3217">
          <w:rPr>
            <w:rFonts w:eastAsia="SimSun"/>
            <w:bCs/>
            <w:color w:val="000000"/>
            <w:szCs w:val="24"/>
            <w:lang w:val="en-US" w:eastAsia="zh-CN"/>
          </w:rPr>
          <w:tab/>
          <w:t>TS 24.524</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624" w:author="Romano Giovanni" w:date="2017-10-23T20:01:00Z"/>
          <w:rFonts w:eastAsia="SimSun"/>
          <w:b/>
          <w:bCs/>
          <w:color w:val="000000"/>
          <w:szCs w:val="24"/>
          <w:lang w:val="en-US" w:eastAsia="zh-CN"/>
        </w:rPr>
      </w:pPr>
      <w:ins w:id="2625" w:author="Romano Giovanni" w:date="2017-10-23T20:01:00Z">
        <w:r w:rsidRPr="00C337DE">
          <w:rPr>
            <w:rFonts w:eastAsia="SimSun"/>
            <w:b/>
            <w:bCs/>
            <w:color w:val="000000"/>
            <w:szCs w:val="24"/>
            <w:lang w:val="en-US" w:eastAsia="zh-CN"/>
          </w:rPr>
          <w:t>Hosted enterprise services; Architecture, functional description and signaling</w:t>
        </w:r>
        <w:r w:rsidRPr="00CF3217">
          <w:rPr>
            <w:rFonts w:eastAsia="SimSun"/>
            <w:b/>
            <w:bCs/>
            <w:color w:val="000000"/>
            <w:szCs w:val="24"/>
            <w:lang w:val="en-US" w:eastAsia="zh-CN"/>
          </w:rPr>
          <w:t xml:space="preserve"> </w:t>
        </w:r>
      </w:ins>
    </w:p>
    <w:p w:rsidR="002051B4" w:rsidRPr="00CF3217" w:rsidRDefault="002051B4" w:rsidP="002051B4">
      <w:pPr>
        <w:rPr>
          <w:ins w:id="2626" w:author="Romano Giovanni" w:date="2017-10-23T20:01:00Z"/>
        </w:rPr>
      </w:pPr>
      <w:ins w:id="2627" w:author="Romano Giovanni" w:date="2017-10-23T20:01:00Z">
        <w:r w:rsidRPr="00CF3217">
          <w:t>This document describes the architecture and functionality required to support enterprise and corporate services as IMS applications hosted in the NGN operator's network on behalf of an enterprise (Hosted Enterprise Services).</w:t>
        </w:r>
      </w:ins>
    </w:p>
    <w:p w:rsidR="002051B4" w:rsidRDefault="002051B4" w:rsidP="002051B4">
      <w:pPr>
        <w:rPr>
          <w:ins w:id="2628" w:author="Romano Giovanni" w:date="2017-10-23T20:01:00Z"/>
        </w:rPr>
      </w:pPr>
      <w:ins w:id="2629" w:author="Romano Giovanni" w:date="2017-10-23T20:01:00Z">
        <w:r w:rsidRPr="00CF3217">
          <w:t>This document also specifies the protocol requirements for the UE to attach to the NGN (in particular the IMS) and also any protocol requirements related to application servers provided in support of hosted enterprise services.</w:t>
        </w:r>
      </w:ins>
    </w:p>
    <w:p w:rsidR="002051B4" w:rsidRPr="002D5C5B" w:rsidRDefault="002051B4" w:rsidP="002051B4">
      <w:pPr>
        <w:pStyle w:val="Titolo5"/>
        <w:rPr>
          <w:ins w:id="2630" w:author="Romano Giovanni" w:date="2017-10-23T20:01:00Z"/>
          <w:rFonts w:eastAsia="SimSun"/>
          <w:bCs/>
          <w:color w:val="000000"/>
          <w:szCs w:val="24"/>
          <w:lang w:val="en-US" w:eastAsia="zh-CN"/>
        </w:rPr>
      </w:pPr>
      <w:ins w:id="2631" w:author="Romano Giovanni" w:date="2017-10-23T20:0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632" w:author="Romano Giovanni" w:date="2017-10-23T20:45:00Z">
        <w:r w:rsidR="00E64DB4">
          <w:rPr>
            <w:rFonts w:eastAsia="SimSun"/>
            <w:bCs/>
            <w:color w:val="000000"/>
            <w:szCs w:val="24"/>
            <w:lang w:val="en-US" w:eastAsia="zh-CN"/>
          </w:rPr>
          <w:t>12.4.</w:t>
        </w:r>
      </w:ins>
      <w:ins w:id="2633" w:author="Romano Giovanni" w:date="2017-10-24T22:58:00Z">
        <w:r w:rsidR="006A79BB">
          <w:rPr>
            <w:rFonts w:eastAsia="SimSun"/>
            <w:bCs/>
            <w:color w:val="000000"/>
            <w:szCs w:val="24"/>
            <w:lang w:val="en-US" w:eastAsia="zh-CN"/>
          </w:rPr>
          <w:t>87</w:t>
        </w:r>
      </w:ins>
      <w:ins w:id="2634" w:author="Romano Giovanni" w:date="2017-10-23T20:01:00Z">
        <w:r w:rsidRPr="00CF3217">
          <w:rPr>
            <w:rFonts w:eastAsia="SimSun"/>
            <w:bCs/>
            <w:color w:val="000000"/>
            <w:szCs w:val="24"/>
            <w:lang w:val="en-US" w:eastAsia="zh-CN"/>
          </w:rPr>
          <w:tab/>
          <w:t>TS 24.525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635" w:author="Romano Giovanni" w:date="2017-10-23T20:01:00Z"/>
          <w:rFonts w:eastAsia="SimSun"/>
          <w:b/>
          <w:bCs/>
          <w:color w:val="000000"/>
          <w:szCs w:val="24"/>
          <w:lang w:val="en-US" w:eastAsia="zh-CN"/>
        </w:rPr>
      </w:pPr>
      <w:ins w:id="2636" w:author="Romano Giovanni" w:date="2017-10-23T20:01:00Z">
        <w:r w:rsidRPr="00CF3217">
          <w:rPr>
            <w:rFonts w:eastAsia="SimSun"/>
            <w:b/>
            <w:bCs/>
            <w:color w:val="000000"/>
            <w:szCs w:val="24"/>
            <w:lang w:val="en-US" w:eastAsia="zh-CN"/>
          </w:rPr>
          <w:t xml:space="preserve">Business </w:t>
        </w:r>
        <w:proofErr w:type="spellStart"/>
        <w:r w:rsidRPr="00CF3217">
          <w:rPr>
            <w:rFonts w:eastAsia="SimSun"/>
            <w:b/>
            <w:bCs/>
            <w:color w:val="000000"/>
            <w:szCs w:val="24"/>
            <w:lang w:val="en-US" w:eastAsia="zh-CN"/>
          </w:rPr>
          <w:t>trunking</w:t>
        </w:r>
        <w:proofErr w:type="spellEnd"/>
        <w:r w:rsidRPr="00CF3217">
          <w:rPr>
            <w:rFonts w:eastAsia="SimSun"/>
            <w:b/>
            <w:bCs/>
            <w:color w:val="000000"/>
            <w:szCs w:val="24"/>
            <w:lang w:val="en-US" w:eastAsia="zh-CN"/>
          </w:rPr>
          <w:t>; Architecture and functional description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637" w:author="Romano Giovanni" w:date="2017-10-23T20:01:00Z"/>
          <w:rFonts w:eastAsia="SimSun"/>
          <w:color w:val="000000"/>
          <w:szCs w:val="24"/>
          <w:lang w:val="en-US" w:eastAsia="zh-CN"/>
        </w:rPr>
      </w:pPr>
      <w:ins w:id="2638" w:author="Romano Giovanni" w:date="2017-10-23T20:01:00Z">
        <w:r w:rsidRPr="00CF3217">
          <w:rPr>
            <w:rFonts w:eastAsia="SimSun"/>
            <w:color w:val="000000"/>
            <w:szCs w:val="24"/>
            <w:lang w:val="en-US" w:eastAsia="zh-CN"/>
          </w:rPr>
          <w:t xml:space="preserve">This document provides architecture and functional requirements for business </w:t>
        </w:r>
        <w:proofErr w:type="spellStart"/>
        <w:r w:rsidRPr="00CF3217">
          <w:rPr>
            <w:rFonts w:eastAsia="SimSun"/>
            <w:color w:val="000000"/>
            <w:szCs w:val="24"/>
            <w:lang w:val="en-US" w:eastAsia="zh-CN"/>
          </w:rPr>
          <w:t>trunking</w:t>
        </w:r>
        <w:proofErr w:type="spellEnd"/>
        <w:r w:rsidRPr="00CF3217">
          <w:rPr>
            <w:rFonts w:eastAsia="SimSun"/>
            <w:color w:val="000000"/>
            <w:szCs w:val="24"/>
            <w:lang w:val="en-US" w:eastAsia="zh-CN"/>
          </w:rPr>
          <w:t xml:space="preserve"> for the Next Generation Network (NGN).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639" w:author="Romano Giovanni" w:date="2017-10-23T20:01:00Z"/>
          <w:rFonts w:eastAsia="SimSun"/>
          <w:color w:val="000000"/>
          <w:szCs w:val="24"/>
          <w:lang w:val="en-US" w:eastAsia="zh-CN"/>
        </w:rPr>
      </w:pPr>
      <w:ins w:id="2640" w:author="Romano Giovanni" w:date="2017-10-23T20:01:00Z">
        <w:r w:rsidRPr="00CF3217">
          <w:rPr>
            <w:rFonts w:eastAsia="SimSun"/>
            <w:color w:val="000000"/>
            <w:szCs w:val="24"/>
            <w:lang w:val="en-US" w:eastAsia="zh-CN"/>
          </w:rPr>
          <w:t xml:space="preserve">This document also specifies the protocol requirements for the Next Generation Corporate Networks (NGCNs) to attach to the NGN (in particular the IM </w:t>
        </w:r>
        <w:r w:rsidRPr="00CF3217">
          <w:rPr>
            <w:rFonts w:eastAsia="SimSun"/>
            <w:color w:val="000000"/>
            <w:szCs w:val="24"/>
            <w:lang w:val="en-US" w:eastAsia="zh-CN"/>
          </w:rPr>
          <w:lastRenderedPageBreak/>
          <w:t xml:space="preserve">CN subsystem) and also any protocol requirements relation to application servers provided in support of business </w:t>
        </w:r>
        <w:proofErr w:type="spellStart"/>
        <w:r w:rsidRPr="00CF3217">
          <w:rPr>
            <w:rFonts w:eastAsia="SimSun"/>
            <w:color w:val="000000"/>
            <w:szCs w:val="24"/>
            <w:lang w:val="en-US" w:eastAsia="zh-CN"/>
          </w:rPr>
          <w:t>trunking</w:t>
        </w:r>
        <w:proofErr w:type="spellEnd"/>
        <w:r w:rsidRPr="00CF3217">
          <w:rPr>
            <w:rFonts w:eastAsia="SimSun"/>
            <w:color w:val="000000"/>
            <w:szCs w:val="24"/>
            <w:lang w:val="en-US" w:eastAsia="zh-CN"/>
          </w:rPr>
          <w:t>.</w:t>
        </w:r>
      </w:ins>
    </w:p>
    <w:p w:rsidR="002051B4" w:rsidRDefault="002051B4" w:rsidP="002051B4">
      <w:pPr>
        <w:widowControl w:val="0"/>
        <w:tabs>
          <w:tab w:val="clear" w:pos="1134"/>
          <w:tab w:val="clear" w:pos="1871"/>
          <w:tab w:val="clear" w:pos="2268"/>
          <w:tab w:val="left" w:pos="90"/>
        </w:tabs>
        <w:overflowPunct/>
        <w:spacing w:before="0"/>
        <w:textAlignment w:val="auto"/>
        <w:rPr>
          <w:ins w:id="2641" w:author="Romano Giovanni" w:date="2017-10-23T20:01:00Z"/>
          <w:rFonts w:eastAsia="SimSun"/>
          <w:color w:val="000000"/>
          <w:szCs w:val="24"/>
          <w:lang w:val="en-US" w:eastAsia="zh-CN"/>
        </w:rPr>
      </w:pPr>
      <w:ins w:id="2642" w:author="Romano Giovanni" w:date="2017-10-23T20:01:00Z">
        <w:r w:rsidRPr="00CF3217">
          <w:rPr>
            <w:rFonts w:eastAsia="SimSun"/>
            <w:color w:val="000000"/>
            <w:szCs w:val="24"/>
            <w:lang w:val="en-US" w:eastAsia="zh-CN"/>
          </w:rPr>
          <w:t xml:space="preserve">Business </w:t>
        </w:r>
        <w:proofErr w:type="spellStart"/>
        <w:r w:rsidRPr="00CF3217">
          <w:rPr>
            <w:rFonts w:eastAsia="SimSun"/>
            <w:color w:val="000000"/>
            <w:szCs w:val="24"/>
            <w:lang w:val="en-US" w:eastAsia="zh-CN"/>
          </w:rPr>
          <w:t>trunking</w:t>
        </w:r>
        <w:proofErr w:type="spellEnd"/>
        <w:r w:rsidRPr="00CF3217">
          <w:rPr>
            <w:rFonts w:eastAsia="SimSun"/>
            <w:color w:val="000000"/>
            <w:szCs w:val="24"/>
            <w:lang w:val="en-US" w:eastAsia="zh-CN"/>
          </w:rPr>
          <w:t xml:space="preserve"> is a set of NGN capabilities that may be applied to communications between NGCNs using the NGN as a transit.</w:t>
        </w:r>
      </w:ins>
    </w:p>
    <w:p w:rsidR="00035476" w:rsidRPr="00035476" w:rsidRDefault="00035476" w:rsidP="00035476">
      <w:pPr>
        <w:pStyle w:val="Titolo5"/>
        <w:rPr>
          <w:ins w:id="2643" w:author="Romano Giovanni" w:date="2017-10-24T23:02:00Z"/>
          <w:rFonts w:eastAsia="SimSun"/>
          <w:bCs/>
          <w:color w:val="000000"/>
          <w:szCs w:val="24"/>
          <w:highlight w:val="yellow"/>
          <w:lang w:val="en-US" w:eastAsia="zh-CN"/>
        </w:rPr>
      </w:pPr>
      <w:ins w:id="2644" w:author="Romano Giovanni" w:date="2017-10-24T23:02:00Z">
        <w:r w:rsidRPr="00035476">
          <w:rPr>
            <w:rFonts w:eastAsia="SimSun"/>
            <w:bCs/>
            <w:color w:val="000000"/>
            <w:szCs w:val="24"/>
            <w:highlight w:val="yellow"/>
            <w:lang w:val="en-US" w:eastAsia="zh-CN"/>
          </w:rPr>
          <w:t>5.</w:t>
        </w:r>
        <w:r w:rsidRPr="00035476">
          <w:rPr>
            <w:rFonts w:hint="eastAsia"/>
            <w:bCs/>
            <w:color w:val="000000"/>
            <w:szCs w:val="24"/>
            <w:highlight w:val="yellow"/>
            <w:lang w:val="en-US" w:eastAsia="ja-JP"/>
          </w:rPr>
          <w:t>1</w:t>
        </w:r>
        <w:r w:rsidRPr="00035476">
          <w:rPr>
            <w:rFonts w:eastAsia="SimSun"/>
            <w:bCs/>
            <w:color w:val="000000"/>
            <w:szCs w:val="24"/>
            <w:highlight w:val="yellow"/>
            <w:lang w:val="en-US" w:eastAsia="zh-CN"/>
          </w:rPr>
          <w:t>.2.12.4.88</w:t>
        </w:r>
        <w:r w:rsidRPr="00035476">
          <w:rPr>
            <w:rFonts w:eastAsia="SimSun"/>
            <w:bCs/>
            <w:color w:val="000000"/>
            <w:szCs w:val="24"/>
            <w:highlight w:val="yellow"/>
            <w:lang w:val="en-US" w:eastAsia="zh-CN"/>
          </w:rPr>
          <w:tab/>
          <w:t>TS 24.581</w:t>
        </w:r>
      </w:ins>
    </w:p>
    <w:p w:rsidR="00035476" w:rsidRPr="00035476" w:rsidRDefault="00035476" w:rsidP="00035476">
      <w:pPr>
        <w:widowControl w:val="0"/>
        <w:tabs>
          <w:tab w:val="clear" w:pos="1134"/>
          <w:tab w:val="clear" w:pos="1871"/>
          <w:tab w:val="clear" w:pos="2268"/>
          <w:tab w:val="left" w:pos="90"/>
        </w:tabs>
        <w:overflowPunct/>
        <w:spacing w:before="91"/>
        <w:textAlignment w:val="auto"/>
        <w:rPr>
          <w:ins w:id="2645" w:author="Romano Giovanni" w:date="2017-10-24T23:02:00Z"/>
          <w:rFonts w:eastAsia="SimSun"/>
          <w:b/>
          <w:bCs/>
          <w:color w:val="000000"/>
          <w:szCs w:val="24"/>
          <w:highlight w:val="yellow"/>
          <w:lang w:eastAsia="zh-CN"/>
          <w:rPrChange w:id="2646" w:author="Romano Giovanni" w:date="2017-10-24T23:02:00Z">
            <w:rPr>
              <w:ins w:id="2647" w:author="Romano Giovanni" w:date="2017-10-24T23:02:00Z"/>
              <w:rFonts w:eastAsia="SimSun"/>
              <w:b/>
              <w:bCs/>
              <w:color w:val="000000"/>
              <w:szCs w:val="24"/>
              <w:highlight w:val="yellow"/>
              <w:lang w:val="it-IT" w:eastAsia="zh-CN"/>
            </w:rPr>
          </w:rPrChange>
        </w:rPr>
      </w:pPr>
      <w:ins w:id="2648" w:author="Romano Giovanni" w:date="2017-10-24T23:02:00Z">
        <w:r w:rsidRPr="00035476">
          <w:rPr>
            <w:rFonts w:eastAsia="SimSun"/>
            <w:b/>
            <w:bCs/>
            <w:color w:val="000000"/>
            <w:szCs w:val="24"/>
            <w:highlight w:val="yellow"/>
            <w:lang w:eastAsia="zh-CN"/>
            <w:rPrChange w:id="2649" w:author="Romano Giovanni" w:date="2017-10-24T23:02:00Z">
              <w:rPr>
                <w:rFonts w:eastAsia="SimSun"/>
                <w:b/>
                <w:bCs/>
                <w:color w:val="000000"/>
                <w:szCs w:val="24"/>
                <w:highlight w:val="yellow"/>
                <w:lang w:val="it-IT" w:eastAsia="zh-CN"/>
              </w:rPr>
            </w:rPrChange>
          </w:rPr>
          <w:t>Mission Critical Video (</w:t>
        </w:r>
        <w:proofErr w:type="spellStart"/>
        <w:r w:rsidRPr="00035476">
          <w:rPr>
            <w:rFonts w:eastAsia="SimSun"/>
            <w:b/>
            <w:bCs/>
            <w:color w:val="000000"/>
            <w:szCs w:val="24"/>
            <w:highlight w:val="yellow"/>
            <w:lang w:eastAsia="zh-CN"/>
            <w:rPrChange w:id="2650" w:author="Romano Giovanni" w:date="2017-10-24T23:02:00Z">
              <w:rPr>
                <w:rFonts w:eastAsia="SimSun"/>
                <w:b/>
                <w:bCs/>
                <w:color w:val="000000"/>
                <w:szCs w:val="24"/>
                <w:highlight w:val="yellow"/>
                <w:lang w:val="it-IT" w:eastAsia="zh-CN"/>
              </w:rPr>
            </w:rPrChange>
          </w:rPr>
          <w:t>MCVideo</w:t>
        </w:r>
        <w:proofErr w:type="spellEnd"/>
        <w:r w:rsidRPr="00035476">
          <w:rPr>
            <w:rFonts w:eastAsia="SimSun"/>
            <w:b/>
            <w:bCs/>
            <w:color w:val="000000"/>
            <w:szCs w:val="24"/>
            <w:highlight w:val="yellow"/>
            <w:lang w:eastAsia="zh-CN"/>
            <w:rPrChange w:id="2651" w:author="Romano Giovanni" w:date="2017-10-24T23:02:00Z">
              <w:rPr>
                <w:rFonts w:eastAsia="SimSun"/>
                <w:b/>
                <w:bCs/>
                <w:color w:val="000000"/>
                <w:szCs w:val="24"/>
                <w:highlight w:val="yellow"/>
                <w:lang w:val="it-IT" w:eastAsia="zh-CN"/>
              </w:rPr>
            </w:rPrChange>
          </w:rPr>
          <w:t>) media plane control; Protocol specification</w:t>
        </w:r>
      </w:ins>
    </w:p>
    <w:p w:rsidR="00035476" w:rsidRPr="00035476" w:rsidRDefault="00035476" w:rsidP="00035476">
      <w:pPr>
        <w:rPr>
          <w:ins w:id="2652" w:author="Romano Giovanni" w:date="2017-10-24T23:02:00Z"/>
          <w:rFonts w:eastAsia="SimSun"/>
          <w:color w:val="000000"/>
          <w:szCs w:val="24"/>
          <w:highlight w:val="yellow"/>
          <w:lang w:val="en-US" w:eastAsia="zh-CN"/>
        </w:rPr>
      </w:pPr>
      <w:ins w:id="2653" w:author="Romano Giovanni" w:date="2017-10-24T23:02:00Z">
        <w:r w:rsidRPr="00035476">
          <w:rPr>
            <w:rFonts w:eastAsia="SimSun"/>
            <w:color w:val="000000"/>
            <w:szCs w:val="24"/>
            <w:highlight w:val="yellow"/>
            <w:lang w:val="en-US" w:eastAsia="zh-CN"/>
          </w:rPr>
          <w:t>This document specifies the media plane control and transmission control protocols and interactions with the media needed to support Mission Critical Video (</w:t>
        </w:r>
        <w:proofErr w:type="spellStart"/>
        <w:r w:rsidRPr="00035476">
          <w:rPr>
            <w:rFonts w:eastAsia="SimSun"/>
            <w:color w:val="000000"/>
            <w:szCs w:val="24"/>
            <w:highlight w:val="yellow"/>
            <w:lang w:val="en-US" w:eastAsia="zh-CN"/>
          </w:rPr>
          <w:t>MCVideo</w:t>
        </w:r>
        <w:proofErr w:type="spellEnd"/>
        <w:r w:rsidRPr="00035476">
          <w:rPr>
            <w:rFonts w:eastAsia="SimSun"/>
            <w:color w:val="000000"/>
            <w:szCs w:val="24"/>
            <w:highlight w:val="yellow"/>
            <w:lang w:val="en-US" w:eastAsia="zh-CN"/>
          </w:rPr>
          <w:t xml:space="preserve">) service. </w:t>
        </w:r>
      </w:ins>
    </w:p>
    <w:p w:rsidR="00035476" w:rsidRPr="00035476" w:rsidRDefault="00035476" w:rsidP="00035476">
      <w:pPr>
        <w:rPr>
          <w:ins w:id="2654" w:author="Romano Giovanni" w:date="2017-10-24T23:02:00Z"/>
          <w:rFonts w:eastAsia="SimSun"/>
          <w:color w:val="000000"/>
          <w:szCs w:val="24"/>
          <w:highlight w:val="yellow"/>
          <w:lang w:val="en-US" w:eastAsia="zh-CN"/>
        </w:rPr>
      </w:pPr>
      <w:ins w:id="2655" w:author="Romano Giovanni" w:date="2017-10-24T23:02:00Z">
        <w:r w:rsidRPr="00035476">
          <w:rPr>
            <w:rFonts w:eastAsia="SimSun"/>
            <w:color w:val="000000"/>
            <w:szCs w:val="24"/>
            <w:highlight w:val="yellow"/>
            <w:lang w:val="en-US" w:eastAsia="zh-CN"/>
          </w:rPr>
          <w:t xml:space="preserve">The </w:t>
        </w:r>
        <w:proofErr w:type="spellStart"/>
        <w:r w:rsidRPr="00035476">
          <w:rPr>
            <w:rFonts w:eastAsia="SimSun"/>
            <w:color w:val="000000"/>
            <w:szCs w:val="24"/>
            <w:highlight w:val="yellow"/>
            <w:lang w:val="en-US" w:eastAsia="zh-CN"/>
          </w:rPr>
          <w:t>MCVideo</w:t>
        </w:r>
        <w:proofErr w:type="spellEnd"/>
        <w:r w:rsidRPr="00035476">
          <w:rPr>
            <w:rFonts w:eastAsia="SimSun"/>
            <w:color w:val="000000"/>
            <w:szCs w:val="24"/>
            <w:highlight w:val="yellow"/>
            <w:lang w:val="en-US" w:eastAsia="zh-CN"/>
          </w:rPr>
          <w:t xml:space="preserve"> service and its associated media plane control protocols can be used for public safety applications and also for general commercial applications (e.g., utility companies and railways).</w:t>
        </w:r>
      </w:ins>
    </w:p>
    <w:p w:rsidR="00035476" w:rsidRPr="00035476" w:rsidRDefault="00035476" w:rsidP="00035476">
      <w:pPr>
        <w:rPr>
          <w:ins w:id="2656" w:author="Romano Giovanni" w:date="2017-10-24T23:02:00Z"/>
          <w:rFonts w:eastAsia="SimSun"/>
          <w:color w:val="000000"/>
          <w:szCs w:val="24"/>
          <w:highlight w:val="yellow"/>
          <w:lang w:val="en-US" w:eastAsia="zh-CN"/>
        </w:rPr>
      </w:pPr>
      <w:ins w:id="2657" w:author="Romano Giovanni" w:date="2017-10-24T23:02:00Z">
        <w:r w:rsidRPr="00035476">
          <w:rPr>
            <w:rFonts w:eastAsia="SimSun"/>
            <w:color w:val="000000"/>
            <w:szCs w:val="24"/>
            <w:highlight w:val="yellow"/>
            <w:lang w:val="en-US" w:eastAsia="zh-CN"/>
          </w:rPr>
          <w:t xml:space="preserve">This document is applicable to User Equipment (UE) supporting </w:t>
        </w:r>
        <w:proofErr w:type="spellStart"/>
        <w:r w:rsidRPr="00035476">
          <w:rPr>
            <w:rFonts w:eastAsia="SimSun"/>
            <w:color w:val="000000"/>
            <w:szCs w:val="24"/>
            <w:highlight w:val="yellow"/>
            <w:lang w:val="en-US" w:eastAsia="zh-CN"/>
          </w:rPr>
          <w:t>MCVideo</w:t>
        </w:r>
        <w:proofErr w:type="spellEnd"/>
        <w:r w:rsidRPr="00035476">
          <w:rPr>
            <w:rFonts w:eastAsia="SimSun"/>
            <w:color w:val="000000"/>
            <w:szCs w:val="24"/>
            <w:highlight w:val="yellow"/>
            <w:lang w:val="en-US" w:eastAsia="zh-CN"/>
          </w:rPr>
          <w:t xml:space="preserve"> client, and </w:t>
        </w:r>
        <w:proofErr w:type="spellStart"/>
        <w:r w:rsidRPr="00035476">
          <w:rPr>
            <w:rFonts w:eastAsia="SimSun"/>
            <w:color w:val="000000"/>
            <w:szCs w:val="24"/>
            <w:highlight w:val="yellow"/>
            <w:lang w:val="en-US" w:eastAsia="zh-CN"/>
          </w:rPr>
          <w:t>MCVideo</w:t>
        </w:r>
        <w:proofErr w:type="spellEnd"/>
        <w:r w:rsidRPr="00035476">
          <w:rPr>
            <w:rFonts w:eastAsia="SimSun"/>
            <w:color w:val="000000"/>
            <w:szCs w:val="24"/>
            <w:highlight w:val="yellow"/>
            <w:lang w:val="en-US" w:eastAsia="zh-CN"/>
          </w:rPr>
          <w:t xml:space="preserve"> server supporting media distribution function and transmission control server.</w:t>
        </w:r>
      </w:ins>
    </w:p>
    <w:p w:rsidR="00035476" w:rsidRPr="00035476" w:rsidRDefault="00035476" w:rsidP="00035476">
      <w:pPr>
        <w:pStyle w:val="Titolo5"/>
        <w:rPr>
          <w:ins w:id="2658" w:author="Romano Giovanni" w:date="2017-10-24T23:02:00Z"/>
          <w:rFonts w:eastAsia="SimSun"/>
          <w:bCs/>
          <w:color w:val="000000"/>
          <w:szCs w:val="24"/>
          <w:highlight w:val="yellow"/>
          <w:lang w:val="it-IT" w:eastAsia="zh-CN"/>
          <w:rPrChange w:id="2659" w:author="Romano Giovanni" w:date="2017-10-24T23:02:00Z">
            <w:rPr>
              <w:ins w:id="2660" w:author="Romano Giovanni" w:date="2017-10-24T23:02:00Z"/>
              <w:rFonts w:eastAsia="SimSun"/>
              <w:bCs/>
              <w:color w:val="000000"/>
              <w:szCs w:val="24"/>
              <w:highlight w:val="yellow"/>
              <w:lang w:val="en-US" w:eastAsia="zh-CN"/>
            </w:rPr>
          </w:rPrChange>
        </w:rPr>
      </w:pPr>
      <w:ins w:id="2661" w:author="Romano Giovanni" w:date="2017-10-24T23:02:00Z">
        <w:r w:rsidRPr="00035476">
          <w:rPr>
            <w:rFonts w:eastAsia="SimSun"/>
            <w:bCs/>
            <w:color w:val="000000"/>
            <w:szCs w:val="24"/>
            <w:highlight w:val="yellow"/>
            <w:lang w:val="it-IT" w:eastAsia="zh-CN"/>
            <w:rPrChange w:id="2662" w:author="Romano Giovanni" w:date="2017-10-24T23:02:00Z">
              <w:rPr>
                <w:rFonts w:eastAsia="SimSun"/>
                <w:bCs/>
                <w:color w:val="000000"/>
                <w:szCs w:val="24"/>
                <w:highlight w:val="yellow"/>
                <w:lang w:val="en-US" w:eastAsia="zh-CN"/>
              </w:rPr>
            </w:rPrChange>
          </w:rPr>
          <w:t>5.</w:t>
        </w:r>
        <w:r w:rsidRPr="00035476">
          <w:rPr>
            <w:bCs/>
            <w:color w:val="000000"/>
            <w:szCs w:val="24"/>
            <w:highlight w:val="yellow"/>
            <w:lang w:val="it-IT" w:eastAsia="ja-JP"/>
            <w:rPrChange w:id="2663" w:author="Romano Giovanni" w:date="2017-10-24T23:02:00Z">
              <w:rPr>
                <w:bCs/>
                <w:color w:val="000000"/>
                <w:szCs w:val="24"/>
                <w:highlight w:val="yellow"/>
                <w:lang w:val="en-US" w:eastAsia="ja-JP"/>
              </w:rPr>
            </w:rPrChange>
          </w:rPr>
          <w:t>1</w:t>
        </w:r>
        <w:r w:rsidRPr="00035476">
          <w:rPr>
            <w:rFonts w:eastAsia="SimSun"/>
            <w:bCs/>
            <w:color w:val="000000"/>
            <w:szCs w:val="24"/>
            <w:highlight w:val="yellow"/>
            <w:lang w:val="it-IT" w:eastAsia="zh-CN"/>
            <w:rPrChange w:id="2664" w:author="Romano Giovanni" w:date="2017-10-24T23:02:00Z">
              <w:rPr>
                <w:rFonts w:eastAsia="SimSun"/>
                <w:bCs/>
                <w:color w:val="000000"/>
                <w:szCs w:val="24"/>
                <w:highlight w:val="yellow"/>
                <w:lang w:val="en-US" w:eastAsia="zh-CN"/>
              </w:rPr>
            </w:rPrChange>
          </w:rPr>
          <w:t>.2.12.4.89</w:t>
        </w:r>
        <w:r w:rsidRPr="00035476">
          <w:rPr>
            <w:rFonts w:eastAsia="SimSun"/>
            <w:bCs/>
            <w:color w:val="000000"/>
            <w:szCs w:val="24"/>
            <w:highlight w:val="yellow"/>
            <w:lang w:val="it-IT" w:eastAsia="zh-CN"/>
            <w:rPrChange w:id="2665" w:author="Romano Giovanni" w:date="2017-10-24T23:02:00Z">
              <w:rPr>
                <w:rFonts w:eastAsia="SimSun"/>
                <w:bCs/>
                <w:color w:val="000000"/>
                <w:szCs w:val="24"/>
                <w:highlight w:val="yellow"/>
                <w:lang w:val="en-US" w:eastAsia="zh-CN"/>
              </w:rPr>
            </w:rPrChange>
          </w:rPr>
          <w:tab/>
          <w:t>TS 24.582</w:t>
        </w:r>
      </w:ins>
    </w:p>
    <w:p w:rsidR="00035476" w:rsidRPr="00035476" w:rsidRDefault="00035476" w:rsidP="00035476">
      <w:pPr>
        <w:widowControl w:val="0"/>
        <w:tabs>
          <w:tab w:val="clear" w:pos="1134"/>
          <w:tab w:val="clear" w:pos="1871"/>
          <w:tab w:val="clear" w:pos="2268"/>
          <w:tab w:val="left" w:pos="90"/>
        </w:tabs>
        <w:overflowPunct/>
        <w:spacing w:before="91"/>
        <w:textAlignment w:val="auto"/>
        <w:rPr>
          <w:ins w:id="2666" w:author="Romano Giovanni" w:date="2017-10-24T23:02:00Z"/>
          <w:rFonts w:eastAsia="SimSun"/>
          <w:b/>
          <w:bCs/>
          <w:color w:val="000000"/>
          <w:szCs w:val="24"/>
          <w:highlight w:val="yellow"/>
          <w:lang w:val="it-IT" w:eastAsia="zh-CN"/>
        </w:rPr>
      </w:pPr>
      <w:proofErr w:type="spellStart"/>
      <w:ins w:id="2667" w:author="Romano Giovanni" w:date="2017-10-24T23:02:00Z">
        <w:r w:rsidRPr="00035476">
          <w:rPr>
            <w:rFonts w:eastAsia="SimSun"/>
            <w:b/>
            <w:bCs/>
            <w:color w:val="000000"/>
            <w:szCs w:val="24"/>
            <w:highlight w:val="yellow"/>
            <w:lang w:val="it-IT" w:eastAsia="zh-CN"/>
          </w:rPr>
          <w:t>Mission</w:t>
        </w:r>
        <w:proofErr w:type="spellEnd"/>
        <w:r w:rsidRPr="00035476">
          <w:rPr>
            <w:rFonts w:eastAsia="SimSun"/>
            <w:b/>
            <w:bCs/>
            <w:color w:val="000000"/>
            <w:szCs w:val="24"/>
            <w:highlight w:val="yellow"/>
            <w:lang w:val="it-IT" w:eastAsia="zh-CN"/>
          </w:rPr>
          <w:t xml:space="preserve"> Critical Data (</w:t>
        </w:r>
        <w:proofErr w:type="spellStart"/>
        <w:r w:rsidRPr="00035476">
          <w:rPr>
            <w:rFonts w:eastAsia="SimSun"/>
            <w:b/>
            <w:bCs/>
            <w:color w:val="000000"/>
            <w:szCs w:val="24"/>
            <w:highlight w:val="yellow"/>
            <w:lang w:val="it-IT" w:eastAsia="zh-CN"/>
          </w:rPr>
          <w:t>MCData</w:t>
        </w:r>
        <w:proofErr w:type="spellEnd"/>
        <w:r w:rsidRPr="00035476">
          <w:rPr>
            <w:rFonts w:eastAsia="SimSun"/>
            <w:b/>
            <w:bCs/>
            <w:color w:val="000000"/>
            <w:szCs w:val="24"/>
            <w:highlight w:val="yellow"/>
            <w:lang w:val="it-IT" w:eastAsia="zh-CN"/>
          </w:rPr>
          <w:t xml:space="preserve">) media </w:t>
        </w:r>
        <w:proofErr w:type="spellStart"/>
        <w:r w:rsidRPr="00035476">
          <w:rPr>
            <w:rFonts w:eastAsia="SimSun"/>
            <w:b/>
            <w:bCs/>
            <w:color w:val="000000"/>
            <w:szCs w:val="24"/>
            <w:highlight w:val="yellow"/>
            <w:lang w:val="it-IT" w:eastAsia="zh-CN"/>
          </w:rPr>
          <w:t>plane</w:t>
        </w:r>
        <w:proofErr w:type="spellEnd"/>
        <w:r w:rsidRPr="00035476">
          <w:rPr>
            <w:rFonts w:eastAsia="SimSun"/>
            <w:b/>
            <w:bCs/>
            <w:color w:val="000000"/>
            <w:szCs w:val="24"/>
            <w:highlight w:val="yellow"/>
            <w:lang w:val="it-IT" w:eastAsia="zh-CN"/>
          </w:rPr>
          <w:t xml:space="preserve"> control; </w:t>
        </w:r>
        <w:proofErr w:type="spellStart"/>
        <w:r w:rsidRPr="00035476">
          <w:rPr>
            <w:rFonts w:eastAsia="SimSun"/>
            <w:b/>
            <w:bCs/>
            <w:color w:val="000000"/>
            <w:szCs w:val="24"/>
            <w:highlight w:val="yellow"/>
            <w:lang w:val="it-IT" w:eastAsia="zh-CN"/>
          </w:rPr>
          <w:t>Protocol</w:t>
        </w:r>
        <w:proofErr w:type="spellEnd"/>
        <w:r w:rsidRPr="00035476">
          <w:rPr>
            <w:rFonts w:eastAsia="SimSun"/>
            <w:b/>
            <w:bCs/>
            <w:color w:val="000000"/>
            <w:szCs w:val="24"/>
            <w:highlight w:val="yellow"/>
            <w:lang w:val="it-IT" w:eastAsia="zh-CN"/>
          </w:rPr>
          <w:t xml:space="preserve"> </w:t>
        </w:r>
        <w:proofErr w:type="spellStart"/>
        <w:r w:rsidRPr="00035476">
          <w:rPr>
            <w:rFonts w:eastAsia="SimSun"/>
            <w:b/>
            <w:bCs/>
            <w:color w:val="000000"/>
            <w:szCs w:val="24"/>
            <w:highlight w:val="yellow"/>
            <w:lang w:val="it-IT" w:eastAsia="zh-CN"/>
          </w:rPr>
          <w:t>specification</w:t>
        </w:r>
        <w:proofErr w:type="spellEnd"/>
      </w:ins>
    </w:p>
    <w:p w:rsidR="00035476" w:rsidRPr="00035476" w:rsidRDefault="00035476" w:rsidP="00035476">
      <w:pPr>
        <w:rPr>
          <w:ins w:id="2668" w:author="Romano Giovanni" w:date="2017-10-24T23:02:00Z"/>
          <w:rFonts w:eastAsia="SimSun"/>
          <w:color w:val="000000"/>
          <w:szCs w:val="24"/>
          <w:highlight w:val="yellow"/>
          <w:lang w:val="en-US" w:eastAsia="zh-CN"/>
        </w:rPr>
      </w:pPr>
      <w:ins w:id="2669" w:author="Romano Giovanni" w:date="2017-10-24T23:02:00Z">
        <w:r w:rsidRPr="00035476">
          <w:rPr>
            <w:rFonts w:eastAsia="SimSun"/>
            <w:color w:val="000000"/>
            <w:szCs w:val="24"/>
            <w:highlight w:val="yellow"/>
            <w:lang w:val="en-US" w:eastAsia="zh-CN"/>
          </w:rPr>
          <w:t>This document specifies the media plane control protocols and interactions with the media needed to support Mission Critical Data (</w:t>
        </w:r>
        <w:proofErr w:type="spellStart"/>
        <w:r w:rsidRPr="00035476">
          <w:rPr>
            <w:rFonts w:eastAsia="SimSun"/>
            <w:color w:val="000000"/>
            <w:szCs w:val="24"/>
            <w:highlight w:val="yellow"/>
            <w:lang w:val="en-US" w:eastAsia="zh-CN"/>
          </w:rPr>
          <w:t>MCData</w:t>
        </w:r>
        <w:proofErr w:type="spellEnd"/>
        <w:r w:rsidRPr="00035476">
          <w:rPr>
            <w:rFonts w:eastAsia="SimSun"/>
            <w:color w:val="000000"/>
            <w:szCs w:val="24"/>
            <w:highlight w:val="yellow"/>
            <w:lang w:val="en-US" w:eastAsia="zh-CN"/>
          </w:rPr>
          <w:t>) services, which are Short Data Service (SDS) and File Distribution (FD).</w:t>
        </w:r>
      </w:ins>
    </w:p>
    <w:p w:rsidR="00035476" w:rsidRPr="00035476" w:rsidRDefault="00035476" w:rsidP="00035476">
      <w:pPr>
        <w:rPr>
          <w:ins w:id="2670" w:author="Romano Giovanni" w:date="2017-10-24T23:02:00Z"/>
          <w:rFonts w:eastAsia="SimSun"/>
          <w:color w:val="000000"/>
          <w:szCs w:val="24"/>
          <w:highlight w:val="yellow"/>
          <w:lang w:val="en-US" w:eastAsia="zh-CN"/>
        </w:rPr>
      </w:pPr>
      <w:ins w:id="2671" w:author="Romano Giovanni" w:date="2017-10-24T23:02:00Z">
        <w:r w:rsidRPr="00035476">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035476" w:rsidRPr="00035476" w:rsidRDefault="00035476" w:rsidP="00035476">
      <w:pPr>
        <w:rPr>
          <w:ins w:id="2672" w:author="Romano Giovanni" w:date="2017-10-24T23:02:00Z"/>
          <w:rFonts w:eastAsia="SimSun"/>
          <w:color w:val="000000"/>
          <w:szCs w:val="24"/>
          <w:highlight w:val="yellow"/>
          <w:lang w:val="en-US" w:eastAsia="zh-CN"/>
        </w:rPr>
      </w:pPr>
      <w:ins w:id="2673" w:author="Romano Giovanni" w:date="2017-10-24T23:02:00Z">
        <w:r w:rsidRPr="00035476">
          <w:rPr>
            <w:rFonts w:eastAsia="SimSun"/>
            <w:color w:val="000000"/>
            <w:szCs w:val="24"/>
            <w:highlight w:val="yellow"/>
            <w:lang w:val="en-US" w:eastAsia="zh-CN"/>
          </w:rPr>
          <w:t xml:space="preserve">The </w:t>
        </w:r>
        <w:proofErr w:type="spellStart"/>
        <w:r w:rsidRPr="00035476">
          <w:rPr>
            <w:rFonts w:eastAsia="SimSun"/>
            <w:color w:val="000000"/>
            <w:szCs w:val="24"/>
            <w:highlight w:val="yellow"/>
            <w:lang w:val="en-US" w:eastAsia="zh-CN"/>
          </w:rPr>
          <w:t>MCData</w:t>
        </w:r>
        <w:proofErr w:type="spellEnd"/>
        <w:r w:rsidRPr="00035476">
          <w:rPr>
            <w:rFonts w:eastAsia="SimSun"/>
            <w:color w:val="000000"/>
            <w:szCs w:val="24"/>
            <w:highlight w:val="yellow"/>
            <w:lang w:val="en-US" w:eastAsia="zh-CN"/>
          </w:rPr>
          <w:t xml:space="preserve"> service and its associated media plane control protocols can be used for public safety applications and also for general commercial applications (e.g., utility companies and railways).</w:t>
        </w:r>
      </w:ins>
    </w:p>
    <w:p w:rsidR="00035476" w:rsidRPr="00035476" w:rsidRDefault="00035476" w:rsidP="00035476">
      <w:pPr>
        <w:rPr>
          <w:ins w:id="2674" w:author="Romano Giovanni" w:date="2017-10-24T23:02:00Z"/>
          <w:rFonts w:eastAsia="SimSun"/>
          <w:color w:val="000000"/>
          <w:szCs w:val="24"/>
          <w:lang w:val="en-US" w:eastAsia="zh-CN"/>
        </w:rPr>
      </w:pPr>
      <w:ins w:id="2675" w:author="Romano Giovanni" w:date="2017-10-24T23:02:00Z">
        <w:r w:rsidRPr="00035476">
          <w:rPr>
            <w:rFonts w:eastAsia="SimSun"/>
            <w:color w:val="000000"/>
            <w:szCs w:val="24"/>
            <w:highlight w:val="yellow"/>
            <w:lang w:val="en-US" w:eastAsia="zh-CN"/>
          </w:rPr>
          <w:t xml:space="preserve">This document is applicable to User Equipment (UE) supporting </w:t>
        </w:r>
        <w:proofErr w:type="spellStart"/>
        <w:r w:rsidRPr="00035476">
          <w:rPr>
            <w:rFonts w:eastAsia="SimSun"/>
            <w:color w:val="000000"/>
            <w:szCs w:val="24"/>
            <w:highlight w:val="yellow"/>
            <w:lang w:val="en-US" w:eastAsia="zh-CN"/>
          </w:rPr>
          <w:t>MCData</w:t>
        </w:r>
        <w:proofErr w:type="spellEnd"/>
        <w:r w:rsidRPr="00035476">
          <w:rPr>
            <w:rFonts w:eastAsia="SimSun"/>
            <w:color w:val="000000"/>
            <w:szCs w:val="24"/>
            <w:highlight w:val="yellow"/>
            <w:lang w:val="en-US" w:eastAsia="zh-CN"/>
          </w:rPr>
          <w:t xml:space="preserve"> client functionality and to servers in the </w:t>
        </w:r>
        <w:proofErr w:type="spellStart"/>
        <w:r w:rsidRPr="00035476">
          <w:rPr>
            <w:rFonts w:eastAsia="SimSun"/>
            <w:color w:val="000000"/>
            <w:szCs w:val="24"/>
            <w:highlight w:val="yellow"/>
            <w:lang w:val="en-US" w:eastAsia="zh-CN"/>
          </w:rPr>
          <w:t>MCData</w:t>
        </w:r>
        <w:proofErr w:type="spellEnd"/>
        <w:r w:rsidRPr="00035476">
          <w:rPr>
            <w:rFonts w:eastAsia="SimSun"/>
            <w:color w:val="000000"/>
            <w:szCs w:val="24"/>
            <w:highlight w:val="yellow"/>
            <w:lang w:val="en-US" w:eastAsia="zh-CN"/>
          </w:rPr>
          <w:t xml:space="preserve"> system.</w:t>
        </w:r>
      </w:ins>
    </w:p>
    <w:p w:rsidR="002051B4" w:rsidRPr="002D5C5B" w:rsidRDefault="002051B4" w:rsidP="002051B4">
      <w:pPr>
        <w:pStyle w:val="Titolo5"/>
        <w:rPr>
          <w:ins w:id="2676" w:author="Romano Giovanni" w:date="2017-10-23T20:01:00Z"/>
          <w:rFonts w:eastAsia="SimSun"/>
          <w:bCs/>
          <w:color w:val="000000"/>
          <w:szCs w:val="24"/>
          <w:lang w:val="en-US" w:eastAsia="zh-CN"/>
        </w:rPr>
      </w:pPr>
      <w:ins w:id="2677" w:author="Romano Giovanni" w:date="2017-10-23T20:01:00Z">
        <w:r w:rsidRPr="00CF3217">
          <w:rPr>
            <w:rFonts w:eastAsia="SimSun"/>
            <w:bCs/>
            <w:color w:val="000000"/>
            <w:szCs w:val="24"/>
            <w:lang w:val="en-US" w:eastAsia="zh-CN"/>
          </w:rPr>
          <w:t>5.1.2.</w:t>
        </w:r>
      </w:ins>
      <w:ins w:id="2678" w:author="Romano Giovanni" w:date="2017-10-23T20:45:00Z">
        <w:r w:rsidR="00E64DB4">
          <w:rPr>
            <w:rFonts w:eastAsia="SimSun"/>
            <w:bCs/>
            <w:color w:val="000000"/>
            <w:szCs w:val="24"/>
            <w:lang w:val="en-US" w:eastAsia="zh-CN"/>
          </w:rPr>
          <w:t>12.4.</w:t>
        </w:r>
      </w:ins>
      <w:ins w:id="2679" w:author="Romano Giovanni" w:date="2017-10-24T23:03:00Z">
        <w:r w:rsidR="00035476">
          <w:rPr>
            <w:rFonts w:eastAsia="SimSun"/>
            <w:bCs/>
            <w:color w:val="000000"/>
            <w:szCs w:val="24"/>
            <w:lang w:val="en-US" w:eastAsia="zh-CN"/>
          </w:rPr>
          <w:t>90</w:t>
        </w:r>
      </w:ins>
      <w:ins w:id="2680" w:author="Romano Giovanni" w:date="2017-10-23T20:01:00Z">
        <w:r w:rsidRPr="00CF3217">
          <w:rPr>
            <w:rFonts w:eastAsia="SimSun"/>
            <w:bCs/>
            <w:color w:val="000000"/>
            <w:szCs w:val="24"/>
            <w:lang w:val="en-US" w:eastAsia="zh-CN"/>
          </w:rPr>
          <w:tab/>
          <w:t>TS 24.604</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681" w:author="Romano Giovanni" w:date="2017-10-23T20:01:00Z"/>
          <w:rFonts w:eastAsia="SimSun"/>
          <w:b/>
          <w:bCs/>
          <w:color w:val="000000"/>
          <w:sz w:val="30"/>
          <w:szCs w:val="30"/>
          <w:lang w:val="en-US" w:eastAsia="zh-CN"/>
        </w:rPr>
      </w:pPr>
      <w:ins w:id="2682" w:author="Romano Giovanni" w:date="2017-10-23T20:01:00Z">
        <w:r w:rsidRPr="00CF3217">
          <w:rPr>
            <w:rFonts w:eastAsia="SimSun"/>
            <w:b/>
            <w:bCs/>
            <w:color w:val="000000"/>
            <w:szCs w:val="24"/>
            <w:lang w:val="en-US" w:eastAsia="zh-CN"/>
          </w:rPr>
          <w:t>Communication Diversion (CDIV)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textAlignment w:val="auto"/>
        <w:rPr>
          <w:ins w:id="2683" w:author="Romano Giovanni" w:date="2017-10-23T20:01:00Z"/>
          <w:rFonts w:eastAsia="SimSun"/>
          <w:color w:val="000000"/>
          <w:szCs w:val="24"/>
          <w:lang w:val="en-US" w:eastAsia="zh-CN"/>
        </w:rPr>
      </w:pPr>
      <w:ins w:id="2684" w:author="Romano Giovanni" w:date="2017-10-23T20:01:00Z">
        <w:r w:rsidRPr="00CF3217">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685" w:author="Romano Giovanni" w:date="2017-10-23T20:01:00Z"/>
          <w:rFonts w:eastAsia="SimSun"/>
          <w:bCs/>
          <w:color w:val="000000"/>
          <w:szCs w:val="24"/>
          <w:lang w:val="en-US" w:eastAsia="zh-CN"/>
        </w:rPr>
      </w:pPr>
      <w:ins w:id="2686" w:author="Romano Giovanni" w:date="2017-10-23T20:01:00Z">
        <w:r w:rsidRPr="00CF3217">
          <w:rPr>
            <w:rFonts w:eastAsia="SimSun"/>
            <w:bCs/>
            <w:color w:val="000000"/>
            <w:szCs w:val="24"/>
            <w:lang w:val="en-US" w:eastAsia="zh-CN"/>
          </w:rPr>
          <w:t>5.1.2.</w:t>
        </w:r>
      </w:ins>
      <w:ins w:id="2687" w:author="Romano Giovanni" w:date="2017-10-23T20:45:00Z">
        <w:r w:rsidR="00E64DB4">
          <w:rPr>
            <w:rFonts w:eastAsia="SimSun"/>
            <w:bCs/>
            <w:color w:val="000000"/>
            <w:szCs w:val="24"/>
            <w:lang w:val="en-US" w:eastAsia="zh-CN"/>
          </w:rPr>
          <w:t>12.4.</w:t>
        </w:r>
      </w:ins>
      <w:ins w:id="2688" w:author="Romano Giovanni" w:date="2017-10-24T23:03:00Z">
        <w:r w:rsidR="00035476">
          <w:rPr>
            <w:rFonts w:eastAsia="SimSun"/>
            <w:bCs/>
            <w:color w:val="000000"/>
            <w:szCs w:val="24"/>
            <w:lang w:val="en-US" w:eastAsia="zh-CN"/>
          </w:rPr>
          <w:t>91</w:t>
        </w:r>
      </w:ins>
      <w:ins w:id="2689" w:author="Romano Giovanni" w:date="2017-10-23T20:01:00Z">
        <w:r w:rsidRPr="00CF3217">
          <w:rPr>
            <w:rFonts w:eastAsia="SimSun"/>
            <w:bCs/>
            <w:color w:val="000000"/>
            <w:szCs w:val="24"/>
            <w:lang w:val="en-US" w:eastAsia="zh-CN"/>
          </w:rPr>
          <w:tab/>
          <w:t>TS 24.605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690" w:author="Romano Giovanni" w:date="2017-10-23T20:01:00Z"/>
          <w:rFonts w:eastAsia="SimSun"/>
          <w:b/>
          <w:bCs/>
          <w:color w:val="000000"/>
          <w:sz w:val="30"/>
          <w:szCs w:val="30"/>
          <w:lang w:val="en-US" w:eastAsia="zh-CN"/>
        </w:rPr>
      </w:pPr>
      <w:ins w:id="2691" w:author="Romano Giovanni" w:date="2017-10-23T20:01:00Z">
        <w:r w:rsidRPr="00CF3217">
          <w:rPr>
            <w:rFonts w:eastAsia="SimSun"/>
            <w:b/>
            <w:bCs/>
            <w:color w:val="000000"/>
            <w:szCs w:val="24"/>
            <w:lang w:val="en-US" w:eastAsia="zh-CN"/>
          </w:rPr>
          <w:t>Conference (CONF)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2692" w:author="Romano Giovanni" w:date="2017-10-23T20:01:00Z"/>
          <w:rFonts w:eastAsia="SimSun"/>
          <w:color w:val="000000"/>
          <w:szCs w:val="24"/>
          <w:lang w:val="en-US" w:eastAsia="zh-CN"/>
        </w:rPr>
      </w:pPr>
      <w:ins w:id="2693" w:author="Romano Giovanni" w:date="2017-10-23T20:01:00Z">
        <w:r w:rsidRPr="00CF3217">
          <w:rPr>
            <w:rFonts w:eastAsia="SimSun"/>
            <w:color w:val="000000"/>
            <w:szCs w:val="24"/>
            <w:lang w:val="en-US" w:eastAsia="zh-CN"/>
          </w:rPr>
          <w:lastRenderedPageBreak/>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694" w:author="Romano Giovanni" w:date="2017-10-23T20:01:00Z"/>
          <w:rFonts w:eastAsia="SimSun"/>
          <w:bCs/>
          <w:color w:val="000000"/>
          <w:szCs w:val="24"/>
          <w:lang w:val="en-US" w:eastAsia="zh-CN"/>
        </w:rPr>
      </w:pPr>
      <w:ins w:id="2695" w:author="Romano Giovanni" w:date="2017-10-23T20:01:00Z">
        <w:r w:rsidRPr="00CF3217">
          <w:rPr>
            <w:rFonts w:eastAsia="SimSun"/>
            <w:bCs/>
            <w:color w:val="000000"/>
            <w:szCs w:val="24"/>
            <w:lang w:val="en-US" w:eastAsia="zh-CN"/>
          </w:rPr>
          <w:t>5.1.2.</w:t>
        </w:r>
      </w:ins>
      <w:ins w:id="2696" w:author="Romano Giovanni" w:date="2017-10-23T20:45:00Z">
        <w:r w:rsidR="00E64DB4">
          <w:rPr>
            <w:rFonts w:eastAsia="SimSun"/>
            <w:bCs/>
            <w:color w:val="000000"/>
            <w:szCs w:val="24"/>
            <w:lang w:val="en-US" w:eastAsia="zh-CN"/>
          </w:rPr>
          <w:t>12.4.</w:t>
        </w:r>
      </w:ins>
      <w:ins w:id="2697" w:author="Romano Giovanni" w:date="2017-10-24T23:03:00Z">
        <w:r w:rsidR="00035476">
          <w:rPr>
            <w:rFonts w:eastAsia="SimSun"/>
            <w:bCs/>
            <w:color w:val="000000"/>
            <w:szCs w:val="24"/>
            <w:lang w:val="en-US" w:eastAsia="zh-CN"/>
          </w:rPr>
          <w:t>92</w:t>
        </w:r>
      </w:ins>
      <w:ins w:id="2698" w:author="Romano Giovanni" w:date="2017-10-23T20:01:00Z">
        <w:r w:rsidRPr="00CF3217">
          <w:rPr>
            <w:rFonts w:eastAsia="SimSun"/>
            <w:bCs/>
            <w:color w:val="000000"/>
            <w:szCs w:val="24"/>
            <w:lang w:val="en-US" w:eastAsia="zh-CN"/>
          </w:rPr>
          <w:tab/>
          <w:t>TS 24.606</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699" w:author="Romano Giovanni" w:date="2017-10-23T20:01:00Z"/>
          <w:rFonts w:eastAsia="SimSun"/>
          <w:b/>
          <w:bCs/>
          <w:color w:val="000000"/>
          <w:sz w:val="30"/>
          <w:szCs w:val="30"/>
          <w:lang w:val="en-US" w:eastAsia="zh-CN"/>
        </w:rPr>
      </w:pPr>
      <w:ins w:id="2700" w:author="Romano Giovanni" w:date="2017-10-23T20:01:00Z">
        <w:r w:rsidRPr="00CF3217">
          <w:rPr>
            <w:rFonts w:eastAsia="SimSun"/>
            <w:b/>
            <w:bCs/>
            <w:color w:val="000000"/>
            <w:szCs w:val="24"/>
            <w:lang w:val="en-US" w:eastAsia="zh-CN"/>
          </w:rPr>
          <w:t>Message Waiting Indication (MWI)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2701" w:author="Romano Giovanni" w:date="2017-10-23T20:01:00Z"/>
          <w:rFonts w:eastAsia="SimSun"/>
          <w:color w:val="000000"/>
          <w:szCs w:val="24"/>
          <w:lang w:val="en-US" w:eastAsia="zh-CN"/>
        </w:rPr>
      </w:pPr>
      <w:ins w:id="2702" w:author="Romano Giovanni" w:date="2017-10-23T20:01:00Z">
        <w:r w:rsidRPr="00CF3217">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03" w:author="Romano Giovanni" w:date="2017-10-23T20:01:00Z"/>
          <w:rFonts w:eastAsia="SimSun"/>
          <w:bCs/>
          <w:color w:val="000000"/>
          <w:szCs w:val="24"/>
          <w:lang w:val="en-US" w:eastAsia="zh-CN"/>
        </w:rPr>
      </w:pPr>
      <w:ins w:id="2704" w:author="Romano Giovanni" w:date="2017-10-23T20:01:00Z">
        <w:r w:rsidRPr="00CF3217">
          <w:rPr>
            <w:rFonts w:eastAsia="SimSun"/>
            <w:bCs/>
            <w:color w:val="000000"/>
            <w:szCs w:val="24"/>
            <w:lang w:val="en-US" w:eastAsia="zh-CN"/>
          </w:rPr>
          <w:t>5.1.2.</w:t>
        </w:r>
      </w:ins>
      <w:ins w:id="2705" w:author="Romano Giovanni" w:date="2017-10-23T20:45:00Z">
        <w:r w:rsidR="00E64DB4">
          <w:rPr>
            <w:rFonts w:eastAsia="SimSun"/>
            <w:bCs/>
            <w:color w:val="000000"/>
            <w:szCs w:val="24"/>
            <w:lang w:val="en-US" w:eastAsia="zh-CN"/>
          </w:rPr>
          <w:t>12.4.</w:t>
        </w:r>
      </w:ins>
      <w:ins w:id="2706" w:author="Romano Giovanni" w:date="2017-10-24T23:03:00Z">
        <w:r w:rsidR="00035476">
          <w:rPr>
            <w:rFonts w:eastAsia="SimSun"/>
            <w:bCs/>
            <w:color w:val="000000"/>
            <w:szCs w:val="24"/>
            <w:lang w:val="en-US" w:eastAsia="zh-CN"/>
          </w:rPr>
          <w:t>93</w:t>
        </w:r>
      </w:ins>
      <w:ins w:id="2707" w:author="Romano Giovanni" w:date="2017-10-23T20:01:00Z">
        <w:r w:rsidRPr="00CF3217">
          <w:rPr>
            <w:rFonts w:eastAsia="SimSun"/>
            <w:bCs/>
            <w:color w:val="000000"/>
            <w:szCs w:val="24"/>
            <w:lang w:val="en-US" w:eastAsia="zh-CN"/>
          </w:rPr>
          <w:tab/>
          <w:t>TS 24.607</w:t>
        </w:r>
      </w:ins>
    </w:p>
    <w:p w:rsidR="002051B4" w:rsidRPr="00CF3217" w:rsidRDefault="002051B4" w:rsidP="002051B4">
      <w:pPr>
        <w:widowControl w:val="0"/>
        <w:tabs>
          <w:tab w:val="clear" w:pos="1134"/>
          <w:tab w:val="clear" w:pos="1871"/>
          <w:tab w:val="clear" w:pos="2268"/>
          <w:tab w:val="left" w:pos="90"/>
        </w:tabs>
        <w:overflowPunct/>
        <w:textAlignment w:val="auto"/>
        <w:rPr>
          <w:ins w:id="2708" w:author="Romano Giovanni" w:date="2017-10-23T20:01:00Z"/>
          <w:rFonts w:eastAsia="SimSun"/>
          <w:b/>
          <w:bCs/>
          <w:color w:val="000000"/>
          <w:sz w:val="27"/>
          <w:szCs w:val="27"/>
          <w:lang w:val="en-US" w:eastAsia="zh-CN"/>
        </w:rPr>
      </w:pPr>
      <w:ins w:id="2709" w:author="Romano Giovanni" w:date="2017-10-23T20:01:00Z">
        <w:r w:rsidRPr="00CF3217">
          <w:rPr>
            <w:rFonts w:eastAsia="SimSun"/>
            <w:b/>
            <w:bCs/>
            <w:color w:val="000000"/>
            <w:szCs w:val="24"/>
            <w:lang w:val="en-US" w:eastAsia="zh-CN"/>
          </w:rPr>
          <w:t>Originating Identification Presentation (OIP) and Originating Identification Restriction (OIR) using IP Multimedia (IM) Core Network (CN) subsystem; Protocol specification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710" w:author="Romano Giovanni" w:date="2017-10-23T20:01:00Z"/>
          <w:rFonts w:eastAsia="SimSun"/>
          <w:color w:val="000000"/>
          <w:szCs w:val="24"/>
          <w:lang w:val="en-US" w:eastAsia="zh-CN"/>
        </w:rPr>
      </w:pPr>
      <w:ins w:id="2711" w:author="Romano Giovanni" w:date="2017-10-23T20:01:00Z">
        <w:r w:rsidRPr="00CF3217">
          <w:rPr>
            <w:rFonts w:eastAsia="SimSun"/>
            <w:color w:val="000000"/>
            <w:szCs w:val="24"/>
            <w:lang w:val="en-US" w:eastAsia="zh-CN"/>
          </w:rPr>
          <w: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t>
        </w:r>
      </w:ins>
    </w:p>
    <w:p w:rsidR="002051B4" w:rsidRDefault="002051B4" w:rsidP="002051B4">
      <w:pPr>
        <w:widowControl w:val="0"/>
        <w:tabs>
          <w:tab w:val="clear" w:pos="1134"/>
          <w:tab w:val="clear" w:pos="1871"/>
          <w:tab w:val="clear" w:pos="2268"/>
          <w:tab w:val="left" w:pos="90"/>
        </w:tabs>
        <w:overflowPunct/>
        <w:spacing w:before="0"/>
        <w:textAlignment w:val="auto"/>
        <w:rPr>
          <w:ins w:id="2712" w:author="Romano Giovanni" w:date="2017-10-23T20:01:00Z"/>
          <w:rFonts w:eastAsia="SimSun"/>
          <w:color w:val="000000"/>
          <w:szCs w:val="24"/>
          <w:lang w:val="en-US" w:eastAsia="zh-CN"/>
        </w:rPr>
      </w:pPr>
      <w:ins w:id="2713" w:author="Romano Giovanni" w:date="2017-10-23T20:01:00Z">
        <w:r w:rsidRPr="00CF3217">
          <w:rPr>
            <w:rFonts w:eastAsia="SimSun"/>
            <w:color w:val="000000"/>
            <w:szCs w:val="24"/>
            <w:lang w:val="en-US" w:eastAsia="zh-CN"/>
          </w:rPr>
          <w:t>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14" w:author="Romano Giovanni" w:date="2017-10-23T20:01:00Z"/>
          <w:rFonts w:eastAsia="SimSun"/>
          <w:bCs/>
          <w:color w:val="000000"/>
          <w:szCs w:val="24"/>
          <w:lang w:val="en-US" w:eastAsia="zh-CN"/>
        </w:rPr>
      </w:pPr>
      <w:ins w:id="2715" w:author="Romano Giovanni" w:date="2017-10-23T20:01:00Z">
        <w:r w:rsidRPr="00CF3217">
          <w:rPr>
            <w:rFonts w:eastAsia="SimSun"/>
            <w:bCs/>
            <w:color w:val="000000"/>
            <w:szCs w:val="24"/>
            <w:lang w:val="en-US" w:eastAsia="zh-CN"/>
          </w:rPr>
          <w:t>5.1.2.</w:t>
        </w:r>
      </w:ins>
      <w:ins w:id="2716" w:author="Romano Giovanni" w:date="2017-10-23T20:45:00Z">
        <w:r w:rsidR="00E64DB4">
          <w:rPr>
            <w:rFonts w:eastAsia="SimSun"/>
            <w:bCs/>
            <w:color w:val="000000"/>
            <w:szCs w:val="24"/>
            <w:lang w:val="en-US" w:eastAsia="zh-CN"/>
          </w:rPr>
          <w:t>12.4.</w:t>
        </w:r>
      </w:ins>
      <w:ins w:id="2717" w:author="Romano Giovanni" w:date="2017-10-24T23:03:00Z">
        <w:r w:rsidR="00035476">
          <w:rPr>
            <w:rFonts w:eastAsia="SimSun"/>
            <w:bCs/>
            <w:color w:val="000000"/>
            <w:szCs w:val="24"/>
            <w:lang w:val="en-US" w:eastAsia="zh-CN"/>
          </w:rPr>
          <w:t>94</w:t>
        </w:r>
      </w:ins>
      <w:ins w:id="2718" w:author="Romano Giovanni" w:date="2017-10-23T20:01:00Z">
        <w:r w:rsidRPr="00CF3217">
          <w:rPr>
            <w:rFonts w:eastAsia="SimSun"/>
            <w:bCs/>
            <w:color w:val="000000"/>
            <w:szCs w:val="24"/>
            <w:lang w:val="en-US" w:eastAsia="zh-CN"/>
          </w:rPr>
          <w:tab/>
          <w:t>TS 24.608</w:t>
        </w:r>
      </w:ins>
    </w:p>
    <w:p w:rsidR="002051B4" w:rsidRPr="00CF3217" w:rsidRDefault="002051B4" w:rsidP="002051B4">
      <w:pPr>
        <w:keepNext/>
        <w:keepLines/>
        <w:widowControl w:val="0"/>
        <w:tabs>
          <w:tab w:val="clear" w:pos="1134"/>
          <w:tab w:val="clear" w:pos="1871"/>
          <w:tab w:val="clear" w:pos="2268"/>
          <w:tab w:val="left" w:pos="90"/>
        </w:tabs>
        <w:overflowPunct/>
        <w:textAlignment w:val="auto"/>
        <w:rPr>
          <w:ins w:id="2719" w:author="Romano Giovanni" w:date="2017-10-23T20:01:00Z"/>
          <w:rFonts w:eastAsia="SimSun"/>
          <w:b/>
          <w:bCs/>
          <w:color w:val="000000"/>
          <w:sz w:val="27"/>
          <w:szCs w:val="27"/>
          <w:lang w:val="en-US" w:eastAsia="zh-CN"/>
        </w:rPr>
      </w:pPr>
      <w:ins w:id="2720" w:author="Romano Giovanni" w:date="2017-10-23T20:01:00Z">
        <w:r w:rsidRPr="00CF3217">
          <w:rPr>
            <w:rFonts w:eastAsia="SimSun"/>
            <w:b/>
            <w:bCs/>
            <w:color w:val="000000"/>
            <w:szCs w:val="24"/>
            <w:lang w:val="en-US" w:eastAsia="zh-CN"/>
          </w:rPr>
          <w:t>Terminating Identification Presentation (TIP) and Terminating Identification Restriction (TIR) using IP Multimedia (IM) Core Network (CN) subsystem; Protocol specification</w:t>
        </w:r>
      </w:ins>
    </w:p>
    <w:p w:rsidR="002051B4" w:rsidRPr="00CF3217" w:rsidRDefault="002051B4" w:rsidP="002051B4">
      <w:pPr>
        <w:widowControl w:val="0"/>
        <w:tabs>
          <w:tab w:val="clear" w:pos="1134"/>
          <w:tab w:val="clear" w:pos="1871"/>
          <w:tab w:val="clear" w:pos="2268"/>
          <w:tab w:val="left" w:pos="90"/>
        </w:tabs>
        <w:overflowPunct/>
        <w:spacing w:before="0"/>
        <w:textAlignment w:val="auto"/>
        <w:rPr>
          <w:ins w:id="2721" w:author="Romano Giovanni" w:date="2017-10-23T20:01:00Z"/>
          <w:rFonts w:eastAsia="SimSun"/>
          <w:color w:val="000000"/>
          <w:sz w:val="27"/>
          <w:szCs w:val="27"/>
          <w:lang w:val="en-US" w:eastAsia="zh-CN"/>
        </w:rPr>
      </w:pPr>
      <w:ins w:id="2722" w:author="Romano Giovanni" w:date="2017-10-23T20:01:00Z">
        <w:r w:rsidRPr="00CF3217">
          <w:rPr>
            <w:rFonts w:eastAsia="SimSun"/>
            <w:color w:val="000000"/>
            <w:szCs w:val="24"/>
            <w:lang w:val="en-US" w:eastAsia="zh-CN"/>
          </w:rPr>
          <w:t>This document specifies the stage three protocol description of the Terminating Identification Presentation (TIP) and Terminating Identification</w:t>
        </w:r>
        <w:r w:rsidRPr="00CF3217">
          <w:rPr>
            <w:rFonts w:eastAsia="SimSun"/>
            <w:color w:val="000000"/>
            <w:sz w:val="30"/>
            <w:szCs w:val="30"/>
            <w:lang w:val="en-US" w:eastAsia="zh-CN"/>
          </w:rPr>
          <w:t xml:space="preserve"> </w:t>
        </w:r>
        <w:r w:rsidRPr="00CF3217">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23" w:author="Romano Giovanni" w:date="2017-10-23T20:01:00Z"/>
          <w:rFonts w:eastAsia="SimSun"/>
          <w:bCs/>
          <w:color w:val="000000"/>
          <w:szCs w:val="24"/>
          <w:lang w:val="en-US" w:eastAsia="zh-CN"/>
        </w:rPr>
      </w:pPr>
      <w:ins w:id="2724" w:author="Romano Giovanni" w:date="2017-10-23T20:01:00Z">
        <w:r w:rsidRPr="00CF3217">
          <w:rPr>
            <w:rFonts w:eastAsia="SimSun"/>
            <w:bCs/>
            <w:color w:val="000000"/>
            <w:szCs w:val="24"/>
            <w:lang w:val="en-US" w:eastAsia="zh-CN"/>
          </w:rPr>
          <w:t>5.1.2.</w:t>
        </w:r>
      </w:ins>
      <w:ins w:id="2725" w:author="Romano Giovanni" w:date="2017-10-23T20:45:00Z">
        <w:r w:rsidR="00E64DB4">
          <w:rPr>
            <w:rFonts w:eastAsia="SimSun"/>
            <w:bCs/>
            <w:color w:val="000000"/>
            <w:szCs w:val="24"/>
            <w:lang w:val="en-US" w:eastAsia="zh-CN"/>
          </w:rPr>
          <w:t>12.4.</w:t>
        </w:r>
      </w:ins>
      <w:ins w:id="2726" w:author="Romano Giovanni" w:date="2017-10-24T23:03:00Z">
        <w:r w:rsidR="00035476">
          <w:rPr>
            <w:rFonts w:eastAsia="SimSun"/>
            <w:bCs/>
            <w:color w:val="000000"/>
            <w:szCs w:val="24"/>
            <w:lang w:val="en-US" w:eastAsia="zh-CN"/>
          </w:rPr>
          <w:t>95</w:t>
        </w:r>
      </w:ins>
      <w:ins w:id="2727" w:author="Romano Giovanni" w:date="2017-10-23T20:01:00Z">
        <w:r w:rsidRPr="00CF3217">
          <w:rPr>
            <w:rFonts w:eastAsia="SimSun"/>
            <w:bCs/>
            <w:color w:val="000000"/>
            <w:szCs w:val="24"/>
            <w:lang w:val="en-US" w:eastAsia="zh-CN"/>
          </w:rPr>
          <w:tab/>
          <w:t>TS 24.610</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728" w:author="Romano Giovanni" w:date="2017-10-23T20:01:00Z"/>
          <w:rFonts w:eastAsia="SimSun"/>
          <w:b/>
          <w:bCs/>
          <w:color w:val="000000"/>
          <w:sz w:val="30"/>
          <w:szCs w:val="30"/>
          <w:lang w:val="en-US" w:eastAsia="zh-CN"/>
        </w:rPr>
      </w:pPr>
      <w:ins w:id="2729" w:author="Romano Giovanni" w:date="2017-10-23T20:01:00Z">
        <w:r w:rsidRPr="00CF3217">
          <w:rPr>
            <w:rFonts w:eastAsia="SimSun"/>
            <w:b/>
            <w:bCs/>
            <w:color w:val="000000"/>
            <w:szCs w:val="24"/>
            <w:lang w:val="en-US" w:eastAsia="zh-CN"/>
          </w:rPr>
          <w:t>Communication HOLD (HOLD)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2730" w:author="Romano Giovanni" w:date="2017-10-23T20:01:00Z"/>
          <w:rFonts w:eastAsia="SimSun"/>
          <w:color w:val="000000"/>
          <w:szCs w:val="24"/>
          <w:lang w:val="en-US" w:eastAsia="zh-CN"/>
        </w:rPr>
      </w:pPr>
      <w:ins w:id="2731" w:author="Romano Giovanni" w:date="2017-10-23T20:01:00Z">
        <w:r w:rsidRPr="00CF3217">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32" w:author="Romano Giovanni" w:date="2017-10-23T20:01:00Z"/>
          <w:rFonts w:eastAsia="SimSun"/>
          <w:bCs/>
          <w:color w:val="000000"/>
          <w:szCs w:val="24"/>
          <w:lang w:val="en-US" w:eastAsia="zh-CN"/>
        </w:rPr>
      </w:pPr>
      <w:ins w:id="2733" w:author="Romano Giovanni" w:date="2017-10-23T20:01:00Z">
        <w:r w:rsidRPr="00CF3217">
          <w:rPr>
            <w:rFonts w:eastAsia="SimSun"/>
            <w:bCs/>
            <w:color w:val="000000"/>
            <w:szCs w:val="24"/>
            <w:lang w:val="en-US" w:eastAsia="zh-CN"/>
          </w:rPr>
          <w:t>5.1.2.</w:t>
        </w:r>
      </w:ins>
      <w:ins w:id="2734" w:author="Romano Giovanni" w:date="2017-10-23T20:45:00Z">
        <w:r w:rsidR="00E64DB4">
          <w:rPr>
            <w:rFonts w:eastAsia="SimSun"/>
            <w:bCs/>
            <w:color w:val="000000"/>
            <w:szCs w:val="24"/>
            <w:lang w:val="en-US" w:eastAsia="zh-CN"/>
          </w:rPr>
          <w:t>12.4.</w:t>
        </w:r>
      </w:ins>
      <w:ins w:id="2735" w:author="Romano Giovanni" w:date="2017-10-24T23:03:00Z">
        <w:r w:rsidR="00035476">
          <w:rPr>
            <w:rFonts w:eastAsia="SimSun"/>
            <w:bCs/>
            <w:color w:val="000000"/>
            <w:szCs w:val="24"/>
            <w:lang w:val="en-US" w:eastAsia="zh-CN"/>
          </w:rPr>
          <w:t>96</w:t>
        </w:r>
      </w:ins>
      <w:ins w:id="2736" w:author="Romano Giovanni" w:date="2017-10-23T20:01:00Z">
        <w:r w:rsidRPr="00CF3217">
          <w:rPr>
            <w:rFonts w:eastAsia="SimSun"/>
            <w:bCs/>
            <w:color w:val="000000"/>
            <w:szCs w:val="24"/>
            <w:lang w:val="en-US" w:eastAsia="zh-CN"/>
          </w:rPr>
          <w:tab/>
          <w:t>TS 24.611</w:t>
        </w:r>
      </w:ins>
    </w:p>
    <w:p w:rsidR="002051B4" w:rsidRPr="00CF3217" w:rsidRDefault="002051B4" w:rsidP="002051B4">
      <w:pPr>
        <w:widowControl w:val="0"/>
        <w:tabs>
          <w:tab w:val="clear" w:pos="1134"/>
          <w:tab w:val="clear" w:pos="1871"/>
          <w:tab w:val="clear" w:pos="2268"/>
          <w:tab w:val="left" w:pos="90"/>
        </w:tabs>
        <w:overflowPunct/>
        <w:textAlignment w:val="auto"/>
        <w:rPr>
          <w:ins w:id="2737" w:author="Romano Giovanni" w:date="2017-10-23T20:01:00Z"/>
          <w:rFonts w:eastAsia="SimSun"/>
          <w:b/>
          <w:bCs/>
          <w:color w:val="000000"/>
          <w:sz w:val="27"/>
          <w:szCs w:val="27"/>
          <w:lang w:val="en-US" w:eastAsia="zh-CN"/>
        </w:rPr>
      </w:pPr>
      <w:ins w:id="2738" w:author="Romano Giovanni" w:date="2017-10-23T20:01:00Z">
        <w:r w:rsidRPr="00CF3217">
          <w:rPr>
            <w:rFonts w:eastAsia="SimSun"/>
            <w:b/>
            <w:bCs/>
            <w:color w:val="000000"/>
            <w:szCs w:val="24"/>
            <w:lang w:val="en-US" w:eastAsia="zh-CN"/>
          </w:rPr>
          <w:t xml:space="preserve">Anonymous Communication Rejection (ACR) and Communication Barring (CB) using IP Multimedia (IM) Core Network (CN) subsystem; </w:t>
        </w:r>
        <w:r w:rsidRPr="00CF3217">
          <w:rPr>
            <w:rFonts w:eastAsia="SimSun"/>
            <w:b/>
            <w:bCs/>
            <w:color w:val="000000"/>
            <w:szCs w:val="24"/>
            <w:lang w:val="en-US" w:eastAsia="zh-CN"/>
          </w:rPr>
          <w:lastRenderedPageBreak/>
          <w:t>Protocol specification</w:t>
        </w:r>
      </w:ins>
    </w:p>
    <w:p w:rsidR="002051B4" w:rsidRDefault="002051B4" w:rsidP="002051B4">
      <w:pPr>
        <w:widowControl w:val="0"/>
        <w:tabs>
          <w:tab w:val="clear" w:pos="1134"/>
          <w:tab w:val="clear" w:pos="1871"/>
          <w:tab w:val="clear" w:pos="2268"/>
          <w:tab w:val="left" w:pos="90"/>
        </w:tabs>
        <w:overflowPunct/>
        <w:textAlignment w:val="auto"/>
        <w:rPr>
          <w:ins w:id="2739" w:author="Romano Giovanni" w:date="2017-10-23T20:01:00Z"/>
          <w:rFonts w:eastAsia="SimSun"/>
          <w:color w:val="000000"/>
          <w:szCs w:val="24"/>
          <w:lang w:val="en-US" w:eastAsia="zh-CN"/>
        </w:rPr>
      </w:pPr>
      <w:ins w:id="2740" w:author="Romano Giovanni" w:date="2017-10-23T20:01:00Z">
        <w:r w:rsidRPr="00CF3217">
          <w:rPr>
            <w:rFonts w:eastAsia="SimSun"/>
            <w:color w:val="000000"/>
            <w:szCs w:val="24"/>
            <w:lang w:val="en-US" w:eastAsia="zh-CN"/>
          </w:rPr>
          <w:t>This document specifies the stage three, Protocol Description of the Anonymous Communication Rejection (ACR) and Communication Barring</w:t>
        </w:r>
        <w:r w:rsidRPr="00CF3217">
          <w:rPr>
            <w:rFonts w:eastAsia="SimSun"/>
            <w:color w:val="000000"/>
            <w:sz w:val="30"/>
            <w:szCs w:val="30"/>
            <w:lang w:val="en-US" w:eastAsia="zh-CN"/>
          </w:rPr>
          <w:t xml:space="preserve"> </w:t>
        </w:r>
        <w:r w:rsidRPr="00CF3217">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41" w:author="Romano Giovanni" w:date="2017-10-23T20:01:00Z"/>
          <w:rFonts w:eastAsia="SimSun"/>
          <w:bCs/>
          <w:color w:val="000000"/>
          <w:szCs w:val="24"/>
          <w:lang w:val="en-US" w:eastAsia="zh-CN"/>
        </w:rPr>
      </w:pPr>
      <w:ins w:id="2742" w:author="Romano Giovanni" w:date="2017-10-23T20:01:00Z">
        <w:r w:rsidRPr="00CF3217">
          <w:rPr>
            <w:rFonts w:eastAsia="SimSun"/>
            <w:bCs/>
            <w:color w:val="000000"/>
            <w:szCs w:val="24"/>
            <w:lang w:val="en-US" w:eastAsia="zh-CN"/>
          </w:rPr>
          <w:t>5.1.2.</w:t>
        </w:r>
      </w:ins>
      <w:ins w:id="2743" w:author="Romano Giovanni" w:date="2017-10-23T20:45:00Z">
        <w:r w:rsidR="00E64DB4">
          <w:rPr>
            <w:rFonts w:eastAsia="SimSun"/>
            <w:bCs/>
            <w:color w:val="000000"/>
            <w:szCs w:val="24"/>
            <w:lang w:val="en-US" w:eastAsia="zh-CN"/>
          </w:rPr>
          <w:t>12.4.</w:t>
        </w:r>
      </w:ins>
      <w:ins w:id="2744" w:author="Romano Giovanni" w:date="2017-10-24T23:03:00Z">
        <w:r w:rsidR="00035476">
          <w:rPr>
            <w:rFonts w:eastAsia="SimSun"/>
            <w:bCs/>
            <w:color w:val="000000"/>
            <w:szCs w:val="24"/>
            <w:lang w:val="en-US" w:eastAsia="zh-CN"/>
          </w:rPr>
          <w:t>97</w:t>
        </w:r>
      </w:ins>
      <w:ins w:id="2745" w:author="Romano Giovanni" w:date="2017-10-23T20:01:00Z">
        <w:r w:rsidRPr="00CF3217">
          <w:rPr>
            <w:rFonts w:eastAsia="SimSun"/>
            <w:bCs/>
            <w:color w:val="000000"/>
            <w:szCs w:val="24"/>
            <w:lang w:val="en-US" w:eastAsia="zh-CN"/>
          </w:rPr>
          <w:tab/>
          <w:t>TS 24.615</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746" w:author="Romano Giovanni" w:date="2017-10-23T20:01:00Z"/>
          <w:rFonts w:eastAsia="SimSun"/>
          <w:b/>
          <w:bCs/>
          <w:color w:val="000000"/>
          <w:sz w:val="30"/>
          <w:szCs w:val="30"/>
          <w:lang w:val="en-US" w:eastAsia="zh-CN"/>
        </w:rPr>
      </w:pPr>
      <w:ins w:id="2747" w:author="Romano Giovanni" w:date="2017-10-23T20:01:00Z">
        <w:r w:rsidRPr="00CF3217">
          <w:rPr>
            <w:rFonts w:eastAsia="SimSun"/>
            <w:b/>
            <w:bCs/>
            <w:color w:val="000000"/>
            <w:szCs w:val="24"/>
            <w:lang w:val="en-US" w:eastAsia="zh-CN"/>
          </w:rPr>
          <w:t>Communication Waiting (CW)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2748" w:author="Romano Giovanni" w:date="2017-10-23T20:01:00Z"/>
          <w:rFonts w:eastAsia="SimSun"/>
          <w:color w:val="000000"/>
          <w:szCs w:val="24"/>
          <w:lang w:val="en-US" w:eastAsia="zh-CN"/>
        </w:rPr>
      </w:pPr>
      <w:ins w:id="2749" w:author="Romano Giovanni" w:date="2017-10-23T20:01:00Z">
        <w:r w:rsidRPr="00CF3217">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ins>
    </w:p>
    <w:p w:rsidR="002051B4" w:rsidRDefault="002051B4" w:rsidP="002051B4">
      <w:pPr>
        <w:tabs>
          <w:tab w:val="clear" w:pos="1134"/>
          <w:tab w:val="clear" w:pos="1871"/>
          <w:tab w:val="clear" w:pos="2268"/>
        </w:tabs>
        <w:overflowPunct/>
        <w:autoSpaceDE/>
        <w:autoSpaceDN/>
        <w:adjustRightInd/>
        <w:spacing w:before="0"/>
        <w:textAlignment w:val="auto"/>
        <w:rPr>
          <w:ins w:id="2750" w:author="Romano Giovanni" w:date="2017-10-23T20:01:00Z"/>
          <w:rFonts w:eastAsiaTheme="minorEastAsia"/>
          <w:b/>
          <w:bCs/>
          <w:color w:val="000000"/>
          <w:sz w:val="18"/>
          <w:szCs w:val="18"/>
          <w:lang w:val="en-US" w:eastAsia="zh-CN"/>
        </w:rPr>
      </w:pPr>
    </w:p>
    <w:p w:rsidR="002051B4" w:rsidRPr="002D5C5B" w:rsidRDefault="002051B4" w:rsidP="002051B4">
      <w:pPr>
        <w:pStyle w:val="Titolo5"/>
        <w:rPr>
          <w:ins w:id="2751" w:author="Romano Giovanni" w:date="2017-10-23T20:01:00Z"/>
          <w:rFonts w:eastAsia="SimSun"/>
          <w:bCs/>
          <w:color w:val="000000"/>
          <w:szCs w:val="24"/>
          <w:lang w:val="en-US" w:eastAsia="zh-CN"/>
        </w:rPr>
      </w:pPr>
      <w:ins w:id="2752" w:author="Romano Giovanni" w:date="2017-10-23T20:01:00Z">
        <w:r w:rsidRPr="00CF3217">
          <w:rPr>
            <w:rFonts w:eastAsia="SimSun"/>
            <w:bCs/>
            <w:color w:val="000000"/>
            <w:szCs w:val="24"/>
            <w:lang w:val="en-US" w:eastAsia="zh-CN"/>
          </w:rPr>
          <w:t>5.1.2.</w:t>
        </w:r>
      </w:ins>
      <w:ins w:id="2753" w:author="Romano Giovanni" w:date="2017-10-23T20:45:00Z">
        <w:r w:rsidR="00E64DB4">
          <w:rPr>
            <w:rFonts w:eastAsia="SimSun"/>
            <w:bCs/>
            <w:color w:val="000000"/>
            <w:szCs w:val="24"/>
            <w:lang w:val="en-US" w:eastAsia="zh-CN"/>
          </w:rPr>
          <w:t>12.4.</w:t>
        </w:r>
      </w:ins>
      <w:ins w:id="2754" w:author="Romano Giovanni" w:date="2017-10-24T23:03:00Z">
        <w:r w:rsidR="00035476">
          <w:rPr>
            <w:rFonts w:eastAsia="SimSun"/>
            <w:bCs/>
            <w:color w:val="000000"/>
            <w:szCs w:val="24"/>
            <w:lang w:val="en-US" w:eastAsia="zh-CN"/>
          </w:rPr>
          <w:t>98</w:t>
        </w:r>
      </w:ins>
      <w:ins w:id="2755" w:author="Romano Giovanni" w:date="2017-10-23T20:01:00Z">
        <w:r w:rsidRPr="00CF3217">
          <w:rPr>
            <w:rFonts w:eastAsia="SimSun"/>
            <w:bCs/>
            <w:color w:val="000000"/>
            <w:szCs w:val="24"/>
            <w:lang w:val="en-US" w:eastAsia="zh-CN"/>
          </w:rPr>
          <w:tab/>
          <w:t>TS 24.616</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756" w:author="Romano Giovanni" w:date="2017-10-23T20:01:00Z"/>
          <w:rFonts w:eastAsia="SimSun"/>
          <w:b/>
          <w:bCs/>
          <w:color w:val="000000"/>
          <w:sz w:val="30"/>
          <w:szCs w:val="30"/>
          <w:lang w:val="en-US" w:eastAsia="zh-CN"/>
        </w:rPr>
      </w:pPr>
      <w:ins w:id="2757" w:author="Romano Giovanni" w:date="2017-10-23T20:01:00Z">
        <w:r w:rsidRPr="00CF3217">
          <w:rPr>
            <w:rFonts w:eastAsia="SimSun"/>
            <w:b/>
            <w:bCs/>
            <w:color w:val="000000"/>
            <w:szCs w:val="24"/>
            <w:lang w:val="en-US" w:eastAsia="zh-CN"/>
          </w:rPr>
          <w:t>Malicious Communication Identification (MCID)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textAlignment w:val="auto"/>
        <w:rPr>
          <w:ins w:id="2758" w:author="Romano Giovanni" w:date="2017-10-23T20:01:00Z"/>
          <w:rFonts w:eastAsia="SimSun"/>
          <w:color w:val="000000"/>
          <w:szCs w:val="24"/>
          <w:lang w:val="en-US" w:eastAsia="zh-CN"/>
        </w:rPr>
      </w:pPr>
      <w:ins w:id="2759" w:author="Romano Giovanni" w:date="2017-10-23T20:01:00Z">
        <w:r w:rsidRPr="00CF3217">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ins>
    </w:p>
    <w:p w:rsidR="002051B4" w:rsidRPr="00C337DE" w:rsidRDefault="002051B4" w:rsidP="002051B4">
      <w:pPr>
        <w:pStyle w:val="Titolo5"/>
        <w:rPr>
          <w:ins w:id="2760" w:author="Romano Giovanni" w:date="2017-10-23T20:01:00Z"/>
          <w:rFonts w:eastAsia="SimSun"/>
          <w:bCs/>
          <w:szCs w:val="24"/>
          <w:lang w:val="en-US" w:eastAsia="zh-CN"/>
        </w:rPr>
      </w:pPr>
      <w:ins w:id="2761" w:author="Romano Giovanni" w:date="2017-10-23T20:01:00Z">
        <w:r w:rsidRPr="003B6A0E">
          <w:rPr>
            <w:rFonts w:eastAsia="SimSun"/>
            <w:bCs/>
            <w:szCs w:val="24"/>
            <w:lang w:val="en-US" w:eastAsia="zh-CN"/>
          </w:rPr>
          <w:t>5.1.2.</w:t>
        </w:r>
      </w:ins>
      <w:ins w:id="2762" w:author="Romano Giovanni" w:date="2017-10-23T20:45:00Z">
        <w:r w:rsidR="00E64DB4">
          <w:rPr>
            <w:rFonts w:eastAsia="SimSun"/>
            <w:bCs/>
            <w:szCs w:val="24"/>
            <w:lang w:val="en-US" w:eastAsia="zh-CN"/>
          </w:rPr>
          <w:t>12.4.</w:t>
        </w:r>
      </w:ins>
      <w:ins w:id="2763" w:author="Romano Giovanni" w:date="2017-10-24T23:04:00Z">
        <w:r w:rsidR="00035476">
          <w:rPr>
            <w:rFonts w:eastAsia="SimSun"/>
            <w:bCs/>
            <w:szCs w:val="24"/>
            <w:lang w:val="en-US" w:eastAsia="zh-CN"/>
          </w:rPr>
          <w:t>99</w:t>
        </w:r>
      </w:ins>
      <w:ins w:id="2764" w:author="Romano Giovanni" w:date="2017-10-23T20:01:00Z">
        <w:r w:rsidRPr="003B6A0E">
          <w:rPr>
            <w:rFonts w:eastAsia="SimSun"/>
            <w:bCs/>
            <w:szCs w:val="24"/>
            <w:lang w:val="en-US" w:eastAsia="zh-CN"/>
          </w:rPr>
          <w:tab/>
          <w:t>TS 24.623</w:t>
        </w:r>
      </w:ins>
    </w:p>
    <w:p w:rsidR="002051B4" w:rsidRPr="003B6A0E" w:rsidRDefault="002051B4" w:rsidP="002051B4">
      <w:pPr>
        <w:widowControl w:val="0"/>
        <w:tabs>
          <w:tab w:val="clear" w:pos="1134"/>
          <w:tab w:val="clear" w:pos="1871"/>
          <w:tab w:val="clear" w:pos="2268"/>
          <w:tab w:val="left" w:pos="90"/>
        </w:tabs>
        <w:overflowPunct/>
        <w:textAlignment w:val="auto"/>
        <w:rPr>
          <w:ins w:id="2765" w:author="Romano Giovanni" w:date="2017-10-23T20:01:00Z"/>
          <w:rFonts w:eastAsia="SimSun"/>
          <w:b/>
          <w:bCs/>
          <w:sz w:val="27"/>
          <w:szCs w:val="27"/>
          <w:lang w:val="en-US" w:eastAsia="zh-CN"/>
        </w:rPr>
      </w:pPr>
      <w:ins w:id="2766" w:author="Romano Giovanni" w:date="2017-10-23T20:01:00Z">
        <w:r w:rsidRPr="003B6A0E">
          <w:rPr>
            <w:rFonts w:eastAsia="SimSun"/>
            <w:b/>
            <w:bCs/>
            <w:szCs w:val="24"/>
            <w:lang w:val="en-US" w:eastAsia="zh-CN"/>
          </w:rPr>
          <w:t xml:space="preserve">Extensible Markup Language (XML) Configuration Access Protocol (XCAP) over the </w:t>
        </w:r>
        <w:proofErr w:type="spellStart"/>
        <w:r w:rsidRPr="003B6A0E">
          <w:rPr>
            <w:rFonts w:eastAsia="SimSun"/>
            <w:b/>
            <w:bCs/>
            <w:szCs w:val="24"/>
            <w:lang w:val="en-US" w:eastAsia="zh-CN"/>
          </w:rPr>
          <w:t>Ut</w:t>
        </w:r>
        <w:proofErr w:type="spellEnd"/>
        <w:r w:rsidRPr="003B6A0E">
          <w:rPr>
            <w:rFonts w:eastAsia="SimSun"/>
            <w:b/>
            <w:bCs/>
            <w:szCs w:val="24"/>
            <w:lang w:val="en-US" w:eastAsia="zh-CN"/>
          </w:rPr>
          <w:t xml:space="preserve"> interface for Manipulating Supplementary Services</w:t>
        </w:r>
      </w:ins>
    </w:p>
    <w:p w:rsidR="002051B4" w:rsidRDefault="002051B4" w:rsidP="002051B4">
      <w:pPr>
        <w:widowControl w:val="0"/>
        <w:tabs>
          <w:tab w:val="clear" w:pos="1134"/>
          <w:tab w:val="clear" w:pos="1871"/>
          <w:tab w:val="clear" w:pos="2268"/>
          <w:tab w:val="left" w:pos="90"/>
        </w:tabs>
        <w:overflowPunct/>
        <w:textAlignment w:val="auto"/>
        <w:rPr>
          <w:ins w:id="2767" w:author="Romano Giovanni" w:date="2017-10-23T20:01:00Z"/>
          <w:rFonts w:eastAsia="SimSun"/>
          <w:szCs w:val="24"/>
          <w:lang w:val="en-US" w:eastAsia="zh-CN"/>
        </w:rPr>
      </w:pPr>
      <w:ins w:id="2768" w:author="Romano Giovanni" w:date="2017-10-23T20:01:00Z">
        <w:r w:rsidRPr="003B6A0E">
          <w:rPr>
            <w:rFonts w:eastAsia="SimSun"/>
            <w:szCs w:val="24"/>
            <w:lang w:val="en-US" w:eastAsia="zh-CN"/>
          </w:rPr>
          <w:t xml:space="preserve">This document defines a protocol used for manipulating data related to supplementary services. The protocol is based on the </w:t>
        </w:r>
        <w:proofErr w:type="spellStart"/>
        <w:r w:rsidRPr="003B6A0E">
          <w:rPr>
            <w:rFonts w:eastAsia="SimSun"/>
            <w:szCs w:val="24"/>
            <w:lang w:val="en-US" w:eastAsia="zh-CN"/>
          </w:rPr>
          <w:t>eXtensible</w:t>
        </w:r>
        <w:proofErr w:type="spellEnd"/>
        <w:r w:rsidRPr="003B6A0E">
          <w:rPr>
            <w:rFonts w:eastAsia="SimSun"/>
            <w:szCs w:val="24"/>
            <w:lang w:val="en-US" w:eastAsia="zh-CN"/>
          </w:rPr>
          <w:t xml:space="preserv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ins>
    </w:p>
    <w:p w:rsidR="002051B4" w:rsidRPr="002D5C5B" w:rsidRDefault="002051B4" w:rsidP="002051B4">
      <w:pPr>
        <w:pStyle w:val="Titolo5"/>
        <w:rPr>
          <w:ins w:id="2769" w:author="Romano Giovanni" w:date="2017-10-23T20:01:00Z"/>
          <w:rFonts w:eastAsia="SimSun"/>
          <w:bCs/>
          <w:color w:val="000000"/>
          <w:szCs w:val="24"/>
          <w:lang w:val="en-US" w:eastAsia="zh-CN"/>
        </w:rPr>
      </w:pPr>
      <w:ins w:id="2770" w:author="Romano Giovanni" w:date="2017-10-23T20:01:00Z">
        <w:r w:rsidRPr="00CF3217">
          <w:rPr>
            <w:rFonts w:eastAsia="SimSun"/>
            <w:bCs/>
            <w:color w:val="000000"/>
            <w:szCs w:val="24"/>
            <w:lang w:val="en-US" w:eastAsia="zh-CN"/>
          </w:rPr>
          <w:t>5.1.2.</w:t>
        </w:r>
      </w:ins>
      <w:ins w:id="2771" w:author="Romano Giovanni" w:date="2017-10-23T20:45:00Z">
        <w:r w:rsidR="00E64DB4">
          <w:rPr>
            <w:rFonts w:eastAsia="SimSun"/>
            <w:bCs/>
            <w:color w:val="000000"/>
            <w:szCs w:val="24"/>
            <w:lang w:val="en-US" w:eastAsia="zh-CN"/>
          </w:rPr>
          <w:t>12.4.</w:t>
        </w:r>
      </w:ins>
      <w:ins w:id="2772" w:author="Romano Giovanni" w:date="2017-10-24T23:04:00Z">
        <w:r w:rsidR="00035476">
          <w:rPr>
            <w:rFonts w:eastAsia="SimSun"/>
            <w:bCs/>
            <w:color w:val="000000"/>
            <w:szCs w:val="24"/>
            <w:lang w:val="en-US" w:eastAsia="zh-CN"/>
          </w:rPr>
          <w:t>100</w:t>
        </w:r>
      </w:ins>
      <w:ins w:id="2773" w:author="Romano Giovanni" w:date="2017-10-23T20:01:00Z">
        <w:r w:rsidRPr="00CF3217">
          <w:rPr>
            <w:rFonts w:eastAsia="SimSun"/>
            <w:bCs/>
            <w:color w:val="000000"/>
            <w:szCs w:val="24"/>
            <w:lang w:val="en-US" w:eastAsia="zh-CN"/>
          </w:rPr>
          <w:tab/>
          <w:t>TS 24.628</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774" w:author="Romano Giovanni" w:date="2017-10-23T20:01:00Z"/>
          <w:rFonts w:eastAsia="SimSun"/>
          <w:b/>
          <w:bCs/>
          <w:color w:val="000000"/>
          <w:sz w:val="30"/>
          <w:szCs w:val="30"/>
          <w:lang w:val="en-US" w:eastAsia="zh-CN"/>
        </w:rPr>
      </w:pPr>
      <w:ins w:id="2775" w:author="Romano Giovanni" w:date="2017-10-23T20:01:00Z">
        <w:r w:rsidRPr="00CF3217">
          <w:rPr>
            <w:rFonts w:eastAsia="SimSun"/>
            <w:b/>
            <w:bCs/>
            <w:color w:val="000000"/>
            <w:szCs w:val="24"/>
            <w:lang w:val="en-US" w:eastAsia="zh-CN"/>
          </w:rPr>
          <w:t>Common Basic Communication procedures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2776" w:author="Romano Giovanni" w:date="2017-10-23T20:01:00Z"/>
          <w:rFonts w:eastAsia="SimSun"/>
          <w:color w:val="000000"/>
          <w:szCs w:val="24"/>
          <w:lang w:val="en-US" w:eastAsia="zh-CN"/>
        </w:rPr>
      </w:pPr>
      <w:ins w:id="2777" w:author="Romano Giovanni" w:date="2017-10-23T20:01:00Z">
        <w:r w:rsidRPr="00CF3217">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on stage three </w:t>
        </w:r>
        <w:r w:rsidRPr="00CF3217">
          <w:rPr>
            <w:rFonts w:eastAsia="SimSun"/>
            <w:color w:val="000000"/>
            <w:szCs w:val="24"/>
            <w:lang w:val="en-US" w:eastAsia="zh-CN"/>
          </w:rPr>
          <w:lastRenderedPageBreak/>
          <w:t>specifications for supplementary services.</w:t>
        </w:r>
      </w:ins>
    </w:p>
    <w:p w:rsidR="002051B4" w:rsidRPr="002D5C5B" w:rsidRDefault="002051B4" w:rsidP="002051B4">
      <w:pPr>
        <w:pStyle w:val="Titolo5"/>
        <w:rPr>
          <w:ins w:id="2778" w:author="Romano Giovanni" w:date="2017-10-23T20:01:00Z"/>
          <w:rFonts w:eastAsia="SimSun"/>
          <w:bCs/>
          <w:color w:val="000000"/>
          <w:szCs w:val="24"/>
          <w:lang w:val="en-US" w:eastAsia="zh-CN"/>
        </w:rPr>
      </w:pPr>
      <w:ins w:id="2779" w:author="Romano Giovanni" w:date="2017-10-23T20:01:00Z">
        <w:r w:rsidRPr="00CF3217">
          <w:rPr>
            <w:rFonts w:eastAsia="SimSun"/>
            <w:bCs/>
            <w:color w:val="000000"/>
            <w:szCs w:val="24"/>
            <w:lang w:val="en-US" w:eastAsia="zh-CN"/>
          </w:rPr>
          <w:t>5.1.2.</w:t>
        </w:r>
      </w:ins>
      <w:ins w:id="2780" w:author="Romano Giovanni" w:date="2017-10-23T20:45:00Z">
        <w:r w:rsidR="00E64DB4">
          <w:rPr>
            <w:rFonts w:eastAsia="SimSun"/>
            <w:bCs/>
            <w:color w:val="000000"/>
            <w:szCs w:val="24"/>
            <w:lang w:val="en-US" w:eastAsia="zh-CN"/>
          </w:rPr>
          <w:t>12.4.</w:t>
        </w:r>
      </w:ins>
      <w:ins w:id="2781" w:author="Romano Giovanni" w:date="2017-10-24T23:04:00Z">
        <w:r w:rsidR="00035476">
          <w:rPr>
            <w:rFonts w:eastAsia="SimSun"/>
            <w:bCs/>
            <w:color w:val="000000"/>
            <w:szCs w:val="24"/>
            <w:lang w:val="en-US" w:eastAsia="zh-CN"/>
          </w:rPr>
          <w:t>101</w:t>
        </w:r>
      </w:ins>
      <w:ins w:id="2782" w:author="Romano Giovanni" w:date="2017-10-23T20:01:00Z">
        <w:r w:rsidRPr="00CF3217">
          <w:rPr>
            <w:rFonts w:eastAsia="SimSun"/>
            <w:bCs/>
            <w:color w:val="000000"/>
            <w:szCs w:val="24"/>
            <w:lang w:val="en-US" w:eastAsia="zh-CN"/>
          </w:rPr>
          <w:tab/>
          <w:t>TS 24.629</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783" w:author="Romano Giovanni" w:date="2017-10-23T20:01:00Z"/>
          <w:rFonts w:eastAsia="SimSun"/>
          <w:b/>
          <w:bCs/>
          <w:color w:val="000000"/>
          <w:sz w:val="30"/>
          <w:szCs w:val="30"/>
          <w:lang w:val="en-US" w:eastAsia="zh-CN"/>
        </w:rPr>
      </w:pPr>
      <w:ins w:id="2784" w:author="Romano Giovanni" w:date="2017-10-23T20:01:00Z">
        <w:r w:rsidRPr="00CF3217">
          <w:rPr>
            <w:rFonts w:eastAsia="SimSun"/>
            <w:b/>
            <w:bCs/>
            <w:color w:val="000000"/>
            <w:szCs w:val="24"/>
            <w:lang w:val="en-US" w:eastAsia="zh-CN"/>
          </w:rPr>
          <w:t>Explicit Communication Transfer (ECT)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textAlignment w:val="auto"/>
        <w:rPr>
          <w:ins w:id="2785" w:author="Romano Giovanni" w:date="2017-10-23T20:01:00Z"/>
          <w:rFonts w:eastAsia="SimSun"/>
          <w:color w:val="000000"/>
          <w:szCs w:val="24"/>
          <w:lang w:val="en-US" w:eastAsia="zh-CN"/>
        </w:rPr>
      </w:pPr>
      <w:ins w:id="2786" w:author="Romano Giovanni" w:date="2017-10-23T20:01:00Z">
        <w:r w:rsidRPr="00CF3217">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87" w:author="Romano Giovanni" w:date="2017-10-23T20:01:00Z"/>
          <w:rFonts w:eastAsia="SimSun"/>
          <w:bCs/>
          <w:color w:val="000000"/>
          <w:szCs w:val="24"/>
          <w:lang w:val="en-US" w:eastAsia="zh-CN"/>
        </w:rPr>
      </w:pPr>
      <w:ins w:id="2788" w:author="Romano Giovanni" w:date="2017-10-23T20:01:00Z">
        <w:r w:rsidRPr="00CF3217">
          <w:rPr>
            <w:rFonts w:eastAsia="SimSun"/>
            <w:bCs/>
            <w:color w:val="000000"/>
            <w:szCs w:val="24"/>
            <w:lang w:val="en-US" w:eastAsia="zh-CN"/>
          </w:rPr>
          <w:t>5.1.2.</w:t>
        </w:r>
      </w:ins>
      <w:ins w:id="2789" w:author="Romano Giovanni" w:date="2017-10-23T20:45:00Z">
        <w:r w:rsidR="00E64DB4">
          <w:rPr>
            <w:rFonts w:eastAsia="SimSun"/>
            <w:bCs/>
            <w:color w:val="000000"/>
            <w:szCs w:val="24"/>
            <w:lang w:val="en-US" w:eastAsia="zh-CN"/>
          </w:rPr>
          <w:t>12.4.</w:t>
        </w:r>
      </w:ins>
      <w:ins w:id="2790" w:author="Romano Giovanni" w:date="2017-10-24T23:04:00Z">
        <w:r w:rsidR="00035476">
          <w:rPr>
            <w:rFonts w:eastAsia="SimSun"/>
            <w:bCs/>
            <w:color w:val="000000"/>
            <w:szCs w:val="24"/>
            <w:lang w:val="en-US" w:eastAsia="zh-CN"/>
          </w:rPr>
          <w:t>102</w:t>
        </w:r>
      </w:ins>
      <w:ins w:id="2791" w:author="Romano Giovanni" w:date="2017-10-23T20:01:00Z">
        <w:r w:rsidRPr="00CF3217">
          <w:rPr>
            <w:rFonts w:eastAsia="SimSun"/>
            <w:bCs/>
            <w:color w:val="000000"/>
            <w:szCs w:val="24"/>
            <w:lang w:val="en-US" w:eastAsia="zh-CN"/>
          </w:rPr>
          <w:tab/>
          <w:t>TS 24.642</w:t>
        </w:r>
      </w:ins>
    </w:p>
    <w:p w:rsidR="002051B4" w:rsidRPr="00CF3217" w:rsidRDefault="002051B4" w:rsidP="002051B4">
      <w:pPr>
        <w:widowControl w:val="0"/>
        <w:tabs>
          <w:tab w:val="clear" w:pos="1134"/>
          <w:tab w:val="clear" w:pos="1871"/>
          <w:tab w:val="clear" w:pos="2268"/>
          <w:tab w:val="left" w:pos="90"/>
        </w:tabs>
        <w:overflowPunct/>
        <w:textAlignment w:val="auto"/>
        <w:rPr>
          <w:ins w:id="2792" w:author="Romano Giovanni" w:date="2017-10-23T20:01:00Z"/>
          <w:rFonts w:eastAsia="SimSun"/>
          <w:b/>
          <w:bCs/>
          <w:color w:val="000000"/>
          <w:sz w:val="27"/>
          <w:szCs w:val="27"/>
          <w:lang w:val="en-US" w:eastAsia="zh-CN"/>
        </w:rPr>
      </w:pPr>
      <w:ins w:id="2793" w:author="Romano Giovanni" w:date="2017-10-23T20:01:00Z">
        <w:r w:rsidRPr="00CF3217">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textAlignment w:val="auto"/>
        <w:rPr>
          <w:ins w:id="2794" w:author="Romano Giovanni" w:date="2017-10-23T20:01:00Z"/>
          <w:rFonts w:eastAsia="SimSun"/>
          <w:color w:val="000000"/>
          <w:szCs w:val="24"/>
          <w:lang w:val="en-US" w:eastAsia="zh-CN"/>
        </w:rPr>
      </w:pPr>
      <w:ins w:id="2795" w:author="Romano Giovanni" w:date="2017-10-23T20:01:00Z">
        <w:r w:rsidRPr="00CF3217">
          <w:rPr>
            <w:rFonts w:eastAsia="SimSun"/>
            <w:color w:val="000000"/>
            <w:szCs w:val="24"/>
            <w:lang w:val="en-US" w:eastAsia="zh-CN"/>
          </w:rPr>
          <w:t>This document specifies the stage three Protocol Description of the Completion of Communications to Busy Subscriber (CCBS) service and the</w:t>
        </w:r>
        <w:r w:rsidRPr="00CF3217">
          <w:rPr>
            <w:rFonts w:eastAsia="SimSun"/>
            <w:color w:val="000000"/>
            <w:sz w:val="30"/>
            <w:szCs w:val="30"/>
            <w:lang w:val="en-US" w:eastAsia="zh-CN"/>
          </w:rPr>
          <w:t xml:space="preserve"> </w:t>
        </w:r>
        <w:r w:rsidRPr="00CF3217">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796" w:author="Romano Giovanni" w:date="2017-10-23T20:01:00Z"/>
          <w:rFonts w:eastAsia="SimSun"/>
          <w:bCs/>
          <w:color w:val="000000"/>
          <w:szCs w:val="24"/>
          <w:lang w:val="en-US" w:eastAsia="zh-CN"/>
        </w:rPr>
      </w:pPr>
      <w:ins w:id="2797" w:author="Romano Giovanni" w:date="2017-10-23T20:01:00Z">
        <w:r w:rsidRPr="00CF3217">
          <w:rPr>
            <w:rFonts w:eastAsia="SimSun"/>
            <w:bCs/>
            <w:color w:val="000000"/>
            <w:szCs w:val="24"/>
            <w:lang w:val="en-US" w:eastAsia="zh-CN"/>
          </w:rPr>
          <w:t>5.1.2.</w:t>
        </w:r>
      </w:ins>
      <w:ins w:id="2798" w:author="Romano Giovanni" w:date="2017-10-23T20:45:00Z">
        <w:r w:rsidR="00E64DB4">
          <w:rPr>
            <w:rFonts w:eastAsia="SimSun"/>
            <w:bCs/>
            <w:color w:val="000000"/>
            <w:szCs w:val="24"/>
            <w:lang w:val="en-US" w:eastAsia="zh-CN"/>
          </w:rPr>
          <w:t>12.4.</w:t>
        </w:r>
      </w:ins>
      <w:ins w:id="2799" w:author="Romano Giovanni" w:date="2017-10-24T23:04:00Z">
        <w:r w:rsidR="00035476">
          <w:rPr>
            <w:rFonts w:eastAsia="SimSun"/>
            <w:bCs/>
            <w:color w:val="000000"/>
            <w:szCs w:val="24"/>
            <w:lang w:val="en-US" w:eastAsia="zh-CN"/>
          </w:rPr>
          <w:t>103</w:t>
        </w:r>
      </w:ins>
      <w:ins w:id="2800" w:author="Romano Giovanni" w:date="2017-10-23T20:01:00Z">
        <w:r w:rsidRPr="00CF3217">
          <w:rPr>
            <w:rFonts w:eastAsia="SimSun"/>
            <w:bCs/>
            <w:color w:val="000000"/>
            <w:szCs w:val="24"/>
            <w:lang w:val="en-US" w:eastAsia="zh-CN"/>
          </w:rPr>
          <w:tab/>
          <w:t>TS 24.647</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801" w:author="Romano Giovanni" w:date="2017-10-23T20:01:00Z"/>
          <w:rFonts w:eastAsia="SimSun"/>
          <w:b/>
          <w:bCs/>
          <w:color w:val="000000"/>
          <w:sz w:val="30"/>
          <w:szCs w:val="30"/>
          <w:lang w:val="en-US" w:eastAsia="zh-CN"/>
        </w:rPr>
      </w:pPr>
      <w:ins w:id="2802" w:author="Romano Giovanni" w:date="2017-10-23T20:01:00Z">
        <w:r w:rsidRPr="00CF3217">
          <w:rPr>
            <w:rFonts w:eastAsia="SimSun"/>
            <w:b/>
            <w:bCs/>
            <w:color w:val="000000"/>
            <w:szCs w:val="24"/>
            <w:lang w:val="en-US" w:eastAsia="zh-CN"/>
          </w:rPr>
          <w:t>Advice Of Charge (AOC) using IP Multimedia (IM) Core Network (CN) subsystem</w:t>
        </w:r>
      </w:ins>
    </w:p>
    <w:p w:rsidR="002051B4" w:rsidRDefault="002051B4" w:rsidP="002051B4">
      <w:pPr>
        <w:widowControl w:val="0"/>
        <w:tabs>
          <w:tab w:val="clear" w:pos="1134"/>
          <w:tab w:val="clear" w:pos="1871"/>
          <w:tab w:val="clear" w:pos="2268"/>
          <w:tab w:val="left" w:pos="90"/>
        </w:tabs>
        <w:overflowPunct/>
        <w:spacing w:before="0"/>
        <w:textAlignment w:val="auto"/>
        <w:rPr>
          <w:ins w:id="2803" w:author="Romano Giovanni" w:date="2017-10-23T20:01:00Z"/>
          <w:rFonts w:eastAsia="SimSun"/>
          <w:color w:val="000000"/>
          <w:szCs w:val="24"/>
          <w:lang w:val="en-US" w:eastAsia="zh-CN"/>
        </w:rPr>
      </w:pPr>
      <w:ins w:id="2804" w:author="Romano Giovanni" w:date="2017-10-23T20:01:00Z">
        <w:r w:rsidRPr="00CF3217">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ins>
    </w:p>
    <w:p w:rsidR="002051B4" w:rsidRPr="002D5C5B" w:rsidRDefault="002051B4" w:rsidP="002051B4">
      <w:pPr>
        <w:pStyle w:val="Titolo5"/>
        <w:rPr>
          <w:ins w:id="2805" w:author="Romano Giovanni" w:date="2017-10-23T20:01:00Z"/>
          <w:rFonts w:eastAsia="SimSun"/>
          <w:bCs/>
          <w:color w:val="000000"/>
          <w:szCs w:val="24"/>
          <w:lang w:val="en-US" w:eastAsia="zh-CN"/>
        </w:rPr>
      </w:pPr>
      <w:ins w:id="2806" w:author="Romano Giovanni" w:date="2017-10-23T20:01:00Z">
        <w:r w:rsidRPr="00CF3217">
          <w:rPr>
            <w:rFonts w:eastAsia="SimSun"/>
            <w:bCs/>
            <w:color w:val="000000"/>
            <w:szCs w:val="24"/>
            <w:lang w:val="en-US" w:eastAsia="zh-CN"/>
          </w:rPr>
          <w:t>5.1.2.</w:t>
        </w:r>
      </w:ins>
      <w:ins w:id="2807" w:author="Romano Giovanni" w:date="2017-10-23T20:45:00Z">
        <w:r w:rsidR="00E64DB4">
          <w:rPr>
            <w:rFonts w:eastAsia="SimSun"/>
            <w:bCs/>
            <w:color w:val="000000"/>
            <w:szCs w:val="24"/>
            <w:lang w:val="en-US" w:eastAsia="zh-CN"/>
          </w:rPr>
          <w:t>12.4.</w:t>
        </w:r>
      </w:ins>
      <w:ins w:id="2808" w:author="Romano Giovanni" w:date="2017-10-24T23:04:00Z">
        <w:r w:rsidR="00035476">
          <w:rPr>
            <w:rFonts w:eastAsia="SimSun"/>
            <w:bCs/>
            <w:color w:val="000000"/>
            <w:szCs w:val="24"/>
            <w:lang w:val="en-US" w:eastAsia="zh-CN"/>
          </w:rPr>
          <w:t>104</w:t>
        </w:r>
      </w:ins>
      <w:ins w:id="2809" w:author="Romano Giovanni" w:date="2017-10-23T20:01:00Z">
        <w:r w:rsidRPr="00CF3217">
          <w:rPr>
            <w:rFonts w:eastAsia="SimSun"/>
            <w:bCs/>
            <w:color w:val="000000"/>
            <w:szCs w:val="24"/>
            <w:lang w:val="en-US" w:eastAsia="zh-CN"/>
          </w:rPr>
          <w:tab/>
          <w:t>TS 24.654</w:t>
        </w:r>
      </w:ins>
    </w:p>
    <w:p w:rsidR="002051B4" w:rsidRPr="00CF3217" w:rsidRDefault="002051B4" w:rsidP="002051B4">
      <w:pPr>
        <w:widowControl w:val="0"/>
        <w:tabs>
          <w:tab w:val="clear" w:pos="1134"/>
          <w:tab w:val="clear" w:pos="1871"/>
          <w:tab w:val="clear" w:pos="2268"/>
          <w:tab w:val="left" w:pos="90"/>
        </w:tabs>
        <w:overflowPunct/>
        <w:spacing w:before="91"/>
        <w:textAlignment w:val="auto"/>
        <w:rPr>
          <w:ins w:id="2810" w:author="Romano Giovanni" w:date="2017-10-23T20:01:00Z"/>
          <w:rFonts w:eastAsia="SimSun"/>
          <w:b/>
          <w:bCs/>
          <w:color w:val="000000"/>
          <w:sz w:val="30"/>
          <w:szCs w:val="30"/>
          <w:lang w:val="en-US" w:eastAsia="zh-CN"/>
        </w:rPr>
      </w:pPr>
      <w:ins w:id="2811" w:author="Romano Giovanni" w:date="2017-10-23T20:01:00Z">
        <w:r w:rsidRPr="00CF3217">
          <w:rPr>
            <w:rFonts w:eastAsia="SimSun"/>
            <w:b/>
            <w:bCs/>
            <w:color w:val="000000"/>
            <w:szCs w:val="24"/>
            <w:lang w:val="en-US" w:eastAsia="zh-CN"/>
          </w:rPr>
          <w:t>Protocol specification Closed User Group (CUG) using IP Multimedia (IM) Core Network (CN) subsystem; Protocol Specification</w:t>
        </w:r>
      </w:ins>
    </w:p>
    <w:p w:rsidR="002051B4" w:rsidRDefault="002051B4" w:rsidP="002051B4">
      <w:pPr>
        <w:widowControl w:val="0"/>
        <w:tabs>
          <w:tab w:val="clear" w:pos="1134"/>
          <w:tab w:val="clear" w:pos="1871"/>
          <w:tab w:val="clear" w:pos="2268"/>
          <w:tab w:val="left" w:pos="90"/>
        </w:tabs>
        <w:overflowPunct/>
        <w:spacing w:before="0"/>
        <w:textAlignment w:val="auto"/>
        <w:rPr>
          <w:ins w:id="2812" w:author="Romano Giovanni" w:date="2017-10-23T20:01:00Z"/>
          <w:rFonts w:eastAsia="SimSun"/>
          <w:color w:val="000000"/>
          <w:szCs w:val="24"/>
          <w:lang w:val="en-US" w:eastAsia="zh-CN"/>
        </w:rPr>
      </w:pPr>
      <w:ins w:id="2813" w:author="Romano Giovanni" w:date="2017-10-23T20:01:00Z">
        <w:r w:rsidRPr="00CF3217">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ins>
    </w:p>
    <w:p w:rsidR="002051B4" w:rsidRDefault="002051B4" w:rsidP="002051B4">
      <w:pPr>
        <w:tabs>
          <w:tab w:val="clear" w:pos="1134"/>
          <w:tab w:val="clear" w:pos="1871"/>
          <w:tab w:val="clear" w:pos="2268"/>
        </w:tabs>
        <w:overflowPunct/>
        <w:autoSpaceDE/>
        <w:autoSpaceDN/>
        <w:adjustRightInd/>
        <w:spacing w:before="0"/>
        <w:textAlignment w:val="auto"/>
        <w:rPr>
          <w:ins w:id="2814" w:author="Romano Giovanni" w:date="2017-10-23T20:01:00Z"/>
          <w:rFonts w:eastAsia="SimSun"/>
          <w:b/>
          <w:bCs/>
          <w:color w:val="000000"/>
          <w:szCs w:val="24"/>
          <w:lang w:val="en-US" w:eastAsia="zh-CN"/>
        </w:rPr>
      </w:pPr>
    </w:p>
    <w:p w:rsidR="00751FE8" w:rsidRPr="002D5C5B" w:rsidRDefault="00751FE8" w:rsidP="00751FE8">
      <w:pPr>
        <w:pStyle w:val="Titolo5"/>
        <w:rPr>
          <w:ins w:id="2815" w:author="Romano Giovanni" w:date="2017-10-23T22:17:00Z"/>
          <w:rFonts w:eastAsia="SimSun"/>
          <w:bCs/>
          <w:color w:val="000000"/>
          <w:szCs w:val="24"/>
          <w:lang w:val="en-US" w:eastAsia="zh-CN"/>
        </w:rPr>
      </w:pPr>
      <w:ins w:id="2816" w:author="Romano Giovanni" w:date="2017-10-23T22:17: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2817" w:author="Romano Giovanni" w:date="2017-10-23T22:24:00Z">
        <w:r w:rsidR="00152356">
          <w:rPr>
            <w:rFonts w:eastAsia="SimSun"/>
            <w:bCs/>
            <w:color w:val="000000"/>
            <w:szCs w:val="24"/>
            <w:lang w:val="en-US" w:eastAsia="zh-CN"/>
          </w:rPr>
          <w:t>12.4</w:t>
        </w:r>
      </w:ins>
      <w:ins w:id="2818" w:author="Romano Giovanni" w:date="2017-10-23T22:17:00Z">
        <w:r w:rsidRPr="00CF3217">
          <w:rPr>
            <w:rFonts w:eastAsia="SimSun"/>
            <w:bCs/>
            <w:color w:val="000000"/>
            <w:szCs w:val="24"/>
            <w:lang w:val="en-US" w:eastAsia="zh-CN"/>
          </w:rPr>
          <w:t>.</w:t>
        </w:r>
      </w:ins>
      <w:ins w:id="2819" w:author="Romano Giovanni" w:date="2017-10-24T23:04:00Z">
        <w:r w:rsidR="00035476">
          <w:rPr>
            <w:rFonts w:eastAsia="SimSun"/>
            <w:bCs/>
            <w:color w:val="000000"/>
            <w:szCs w:val="24"/>
            <w:lang w:val="en-US" w:eastAsia="zh-CN"/>
          </w:rPr>
          <w:t>105</w:t>
        </w:r>
      </w:ins>
      <w:ins w:id="2820" w:author="Romano Giovanni" w:date="2017-10-23T22:17:00Z">
        <w:r w:rsidRPr="00CF3217">
          <w:rPr>
            <w:rFonts w:eastAsia="SimSun"/>
            <w:bCs/>
            <w:color w:val="000000"/>
            <w:szCs w:val="24"/>
            <w:lang w:val="en-US" w:eastAsia="zh-CN"/>
          </w:rPr>
          <w:tab/>
          <w:t>TR 24.969</w:t>
        </w:r>
      </w:ins>
    </w:p>
    <w:p w:rsidR="00751FE8" w:rsidRPr="00CF3217" w:rsidRDefault="00751FE8" w:rsidP="00751FE8">
      <w:pPr>
        <w:widowControl w:val="0"/>
        <w:tabs>
          <w:tab w:val="clear" w:pos="1134"/>
          <w:tab w:val="clear" w:pos="1871"/>
          <w:tab w:val="clear" w:pos="2268"/>
          <w:tab w:val="left" w:pos="90"/>
        </w:tabs>
        <w:overflowPunct/>
        <w:spacing w:before="91"/>
        <w:textAlignment w:val="auto"/>
        <w:rPr>
          <w:ins w:id="2821" w:author="Romano Giovanni" w:date="2017-10-23T22:17:00Z"/>
          <w:rFonts w:eastAsia="SimSun"/>
          <w:b/>
          <w:bCs/>
          <w:color w:val="000000"/>
          <w:szCs w:val="24"/>
          <w:lang w:val="en-US" w:eastAsia="zh-CN"/>
        </w:rPr>
      </w:pPr>
      <w:ins w:id="2822" w:author="Romano Giovanni" w:date="2017-10-23T22:17:00Z">
        <w:r w:rsidRPr="00CF3217">
          <w:rPr>
            <w:rFonts w:eastAsia="SimSun"/>
            <w:b/>
            <w:bCs/>
            <w:color w:val="000000"/>
            <w:szCs w:val="24"/>
            <w:lang w:val="en-US" w:eastAsia="zh-CN"/>
          </w:rPr>
          <w:t xml:space="preserve">Business </w:t>
        </w:r>
        <w:proofErr w:type="spellStart"/>
        <w:r w:rsidRPr="00CF3217">
          <w:rPr>
            <w:rFonts w:eastAsia="SimSun"/>
            <w:b/>
            <w:bCs/>
            <w:color w:val="000000"/>
            <w:szCs w:val="24"/>
            <w:lang w:val="en-US" w:eastAsia="zh-CN"/>
          </w:rPr>
          <w:t>trunking</w:t>
        </w:r>
        <w:proofErr w:type="spellEnd"/>
        <w:r w:rsidRPr="00CF3217">
          <w:rPr>
            <w:rFonts w:eastAsia="SimSun"/>
            <w:b/>
            <w:bCs/>
            <w:color w:val="000000"/>
            <w:szCs w:val="24"/>
            <w:lang w:val="en-US" w:eastAsia="zh-CN"/>
          </w:rPr>
          <w:t>; Next Generation Corporate Network (NGCN) - Next Generation Network (NGN) interfaces implementation guide</w:t>
        </w:r>
      </w:ins>
    </w:p>
    <w:p w:rsidR="00751FE8" w:rsidRPr="00CF3217" w:rsidRDefault="00751FE8" w:rsidP="00751FE8">
      <w:pPr>
        <w:widowControl w:val="0"/>
        <w:tabs>
          <w:tab w:val="clear" w:pos="1134"/>
          <w:tab w:val="clear" w:pos="1871"/>
          <w:tab w:val="clear" w:pos="2268"/>
          <w:tab w:val="left" w:pos="90"/>
        </w:tabs>
        <w:overflowPunct/>
        <w:spacing w:before="81"/>
        <w:textAlignment w:val="auto"/>
        <w:rPr>
          <w:ins w:id="2823" w:author="Romano Giovanni" w:date="2017-10-23T22:17:00Z"/>
          <w:rFonts w:eastAsia="SimSun"/>
          <w:color w:val="000000"/>
          <w:szCs w:val="24"/>
          <w:lang w:val="en-US" w:eastAsia="zh-CN"/>
        </w:rPr>
      </w:pPr>
      <w:ins w:id="2824" w:author="Romano Giovanni" w:date="2017-10-23T22:17:00Z">
        <w:r w:rsidRPr="00CF3217">
          <w:rPr>
            <w:rFonts w:eastAsia="SimSun"/>
            <w:color w:val="000000"/>
            <w:szCs w:val="24"/>
            <w:lang w:val="en-US" w:eastAsia="zh-CN"/>
          </w:rPr>
          <w:t xml:space="preserve">The purpose of this document is to give an implementation guide to the relevant Common IMS specifications and functions used in the interconnection of </w:t>
        </w:r>
        <w:r w:rsidRPr="00CF3217">
          <w:rPr>
            <w:rFonts w:eastAsia="SimSun"/>
            <w:color w:val="000000"/>
            <w:szCs w:val="24"/>
            <w:lang w:val="en-US" w:eastAsia="zh-CN"/>
          </w:rPr>
          <w:lastRenderedPageBreak/>
          <w:t>a Next Generation Corporate Network site (NGCN site) to the NGN.</w:t>
        </w:r>
      </w:ins>
    </w:p>
    <w:p w:rsidR="00751FE8" w:rsidRPr="00CF3217" w:rsidRDefault="00751FE8" w:rsidP="00751FE8">
      <w:pPr>
        <w:widowControl w:val="0"/>
        <w:tabs>
          <w:tab w:val="clear" w:pos="1134"/>
          <w:tab w:val="clear" w:pos="1871"/>
          <w:tab w:val="clear" w:pos="2268"/>
          <w:tab w:val="left" w:pos="90"/>
        </w:tabs>
        <w:overflowPunct/>
        <w:spacing w:before="81"/>
        <w:textAlignment w:val="auto"/>
        <w:rPr>
          <w:ins w:id="2825" w:author="Romano Giovanni" w:date="2017-10-23T22:17:00Z"/>
          <w:rFonts w:eastAsia="SimSun"/>
          <w:color w:val="000000"/>
          <w:szCs w:val="24"/>
          <w:lang w:val="en-US" w:eastAsia="zh-CN"/>
        </w:rPr>
      </w:pPr>
      <w:ins w:id="2826" w:author="Romano Giovanni" w:date="2017-10-23T22:17:00Z">
        <w:r w:rsidRPr="00CF3217">
          <w:rPr>
            <w:rFonts w:eastAsia="SimSun"/>
            <w:color w:val="000000"/>
            <w:szCs w:val="24"/>
            <w:lang w:val="en-US" w:eastAsia="zh-CN"/>
          </w:rPr>
          <w:t xml:space="preserve">This document addresses control plane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751FE8" w:rsidRPr="00CF3217" w:rsidRDefault="00751FE8" w:rsidP="00751FE8">
      <w:pPr>
        <w:widowControl w:val="0"/>
        <w:tabs>
          <w:tab w:val="clear" w:pos="1134"/>
          <w:tab w:val="clear" w:pos="1871"/>
          <w:tab w:val="clear" w:pos="2268"/>
          <w:tab w:val="left" w:pos="90"/>
        </w:tabs>
        <w:overflowPunct/>
        <w:spacing w:before="81"/>
        <w:textAlignment w:val="auto"/>
        <w:rPr>
          <w:ins w:id="2827" w:author="Romano Giovanni" w:date="2017-10-23T22:17:00Z"/>
          <w:rFonts w:eastAsia="SimSun"/>
          <w:color w:val="000000"/>
          <w:szCs w:val="24"/>
          <w:lang w:val="en-US" w:eastAsia="zh-CN"/>
        </w:rPr>
      </w:pPr>
      <w:ins w:id="2828" w:author="Romano Giovanni" w:date="2017-10-23T22:17:00Z">
        <w:r w:rsidRPr="00CF3217">
          <w:rPr>
            <w:rFonts w:eastAsia="SimSun"/>
            <w:color w:val="000000"/>
            <w:szCs w:val="24"/>
            <w:lang w:val="en-US" w:eastAsia="zh-CN"/>
          </w:rPr>
          <w:t xml:space="preserve">Advice-of-charge aspects are addressed as far as SIP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is concerned. </w:t>
        </w:r>
      </w:ins>
    </w:p>
    <w:p w:rsidR="00751FE8" w:rsidRPr="00CF3217" w:rsidRDefault="00751FE8" w:rsidP="00751FE8">
      <w:pPr>
        <w:widowControl w:val="0"/>
        <w:tabs>
          <w:tab w:val="clear" w:pos="1134"/>
          <w:tab w:val="clear" w:pos="1871"/>
          <w:tab w:val="clear" w:pos="2268"/>
          <w:tab w:val="left" w:pos="90"/>
        </w:tabs>
        <w:overflowPunct/>
        <w:spacing w:before="81"/>
        <w:textAlignment w:val="auto"/>
        <w:rPr>
          <w:ins w:id="2829" w:author="Romano Giovanni" w:date="2017-10-23T22:17:00Z"/>
          <w:rFonts w:eastAsia="SimSun"/>
          <w:color w:val="000000"/>
          <w:szCs w:val="24"/>
          <w:lang w:val="en-US" w:eastAsia="zh-CN"/>
        </w:rPr>
      </w:pPr>
      <w:ins w:id="2830" w:author="Romano Giovanni" w:date="2017-10-23T22:17:00Z">
        <w:r w:rsidRPr="00CF3217">
          <w:rPr>
            <w:rFonts w:eastAsia="SimSun"/>
            <w:color w:val="000000"/>
            <w:szCs w:val="24"/>
            <w:lang w:val="en-US" w:eastAsia="zh-CN"/>
          </w:rPr>
          <w:t>This document is based on 3GPP TS 24.229.</w:t>
        </w:r>
      </w:ins>
    </w:p>
    <w:p w:rsidR="00B916D3" w:rsidRDefault="00B916D3" w:rsidP="00B916D3">
      <w:pPr>
        <w:pStyle w:val="Titolo4"/>
        <w:rPr>
          <w:ins w:id="2831" w:author="Romano Giovanni" w:date="2017-10-23T17:50:00Z"/>
        </w:rPr>
      </w:pPr>
      <w:ins w:id="2832" w:author="Romano Giovanni" w:date="2017-10-23T17:50:00Z">
        <w:r>
          <w:rPr>
            <w:rFonts w:eastAsia="SimSun"/>
            <w:bCs/>
            <w:color w:val="000000"/>
            <w:szCs w:val="24"/>
            <w:lang w:val="en-US" w:eastAsia="zh-CN"/>
          </w:rPr>
          <w:t>5.1.2.1</w:t>
        </w:r>
      </w:ins>
      <w:ins w:id="2833" w:author="Romano Giovanni" w:date="2017-10-23T20:45:00Z">
        <w:r w:rsidR="00E64DB4">
          <w:rPr>
            <w:rFonts w:eastAsia="SimSun"/>
            <w:bCs/>
            <w:color w:val="000000"/>
            <w:szCs w:val="24"/>
            <w:lang w:val="en-US" w:eastAsia="zh-CN"/>
          </w:rPr>
          <w:t>2.5</w:t>
        </w:r>
      </w:ins>
      <w:ins w:id="2834" w:author="Romano Giovanni" w:date="2017-10-23T17:50:00Z">
        <w:r>
          <w:rPr>
            <w:rFonts w:eastAsia="SimSun"/>
            <w:bCs/>
            <w:color w:val="000000"/>
            <w:szCs w:val="24"/>
            <w:lang w:val="en-US" w:eastAsia="zh-CN"/>
          </w:rPr>
          <w:tab/>
        </w:r>
        <w:r>
          <w:t>CODECs</w:t>
        </w:r>
      </w:ins>
    </w:p>
    <w:p w:rsidR="000126E7" w:rsidRPr="002D5C5B" w:rsidRDefault="000126E7" w:rsidP="000126E7">
      <w:pPr>
        <w:pStyle w:val="Titolo5"/>
        <w:rPr>
          <w:ins w:id="2835" w:author="Romano Giovanni" w:date="2017-10-23T22:26:00Z"/>
          <w:rFonts w:eastAsia="SimSun"/>
          <w:bCs/>
          <w:color w:val="000000"/>
          <w:szCs w:val="24"/>
          <w:lang w:val="en-US" w:eastAsia="zh-CN"/>
        </w:rPr>
      </w:pPr>
      <w:ins w:id="2836"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12.5.1</w:t>
        </w:r>
        <w:r w:rsidRPr="00CF3217">
          <w:rPr>
            <w:rFonts w:eastAsia="SimSun"/>
            <w:bCs/>
            <w:color w:val="000000"/>
            <w:szCs w:val="24"/>
            <w:lang w:val="en-US" w:eastAsia="zh-CN"/>
          </w:rPr>
          <w:tab/>
          <w:t>TS 26.071</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37" w:author="Romano Giovanni" w:date="2017-10-23T22:26:00Z"/>
          <w:rFonts w:eastAsia="SimSun"/>
          <w:b/>
          <w:bCs/>
          <w:color w:val="000000"/>
          <w:sz w:val="30"/>
          <w:szCs w:val="30"/>
          <w:lang w:val="en-US" w:eastAsia="zh-CN"/>
        </w:rPr>
      </w:pPr>
      <w:ins w:id="2838" w:author="Romano Giovanni" w:date="2017-10-23T22:26:00Z">
        <w:r w:rsidRPr="00CF3217">
          <w:rPr>
            <w:rFonts w:eastAsia="SimSun"/>
            <w:b/>
            <w:bCs/>
            <w:color w:val="000000"/>
            <w:szCs w:val="24"/>
            <w:lang w:val="en-US" w:eastAsia="zh-CN"/>
          </w:rPr>
          <w:t>Mandatory speech CODEC speech processing functions; AMR speech Codec; General description</w:t>
        </w:r>
      </w:ins>
    </w:p>
    <w:p w:rsidR="000126E7" w:rsidRPr="00CF3217" w:rsidRDefault="000126E7" w:rsidP="000126E7">
      <w:pPr>
        <w:widowControl w:val="0"/>
        <w:tabs>
          <w:tab w:val="clear" w:pos="1134"/>
          <w:tab w:val="clear" w:pos="1871"/>
          <w:tab w:val="clear" w:pos="2268"/>
          <w:tab w:val="left" w:pos="90"/>
        </w:tabs>
        <w:overflowPunct/>
        <w:spacing w:before="81"/>
        <w:textAlignment w:val="auto"/>
        <w:rPr>
          <w:ins w:id="2839" w:author="Romano Giovanni" w:date="2017-10-23T22:26:00Z"/>
          <w:rFonts w:eastAsia="SimSun"/>
          <w:color w:val="000000"/>
          <w:sz w:val="30"/>
          <w:szCs w:val="30"/>
          <w:lang w:val="en-US" w:eastAsia="zh-CN"/>
        </w:rPr>
      </w:pPr>
      <w:ins w:id="2840" w:author="Romano Giovanni" w:date="2017-10-23T22:26:00Z">
        <w:r w:rsidRPr="00CF3217">
          <w:rPr>
            <w:rFonts w:eastAsia="SimSun"/>
            <w:color w:val="000000"/>
            <w:szCs w:val="24"/>
            <w:lang w:val="en-US" w:eastAsia="zh-CN"/>
          </w:rPr>
          <w:t>This specification describes an introduction to the set of the adaptive multi-rate (AMR) specifications.</w:t>
        </w:r>
      </w:ins>
    </w:p>
    <w:p w:rsidR="000126E7" w:rsidRPr="002D5C5B" w:rsidRDefault="000126E7" w:rsidP="000126E7">
      <w:pPr>
        <w:pStyle w:val="Titolo5"/>
        <w:rPr>
          <w:ins w:id="2841" w:author="Romano Giovanni" w:date="2017-10-23T22:26:00Z"/>
          <w:rFonts w:eastAsia="SimSun"/>
          <w:bCs/>
          <w:color w:val="000000"/>
          <w:szCs w:val="24"/>
          <w:lang w:val="en-US" w:eastAsia="zh-CN"/>
        </w:rPr>
      </w:pPr>
      <w:ins w:id="2842"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12.5.2</w:t>
        </w:r>
        <w:r w:rsidRPr="00CF3217">
          <w:rPr>
            <w:rFonts w:eastAsia="SimSun"/>
            <w:bCs/>
            <w:color w:val="000000"/>
            <w:szCs w:val="24"/>
            <w:lang w:val="en-US" w:eastAsia="zh-CN"/>
          </w:rPr>
          <w:tab/>
          <w:t>TS 26.090</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43" w:author="Romano Giovanni" w:date="2017-10-23T22:26:00Z"/>
          <w:rFonts w:eastAsia="SimSun"/>
          <w:b/>
          <w:bCs/>
          <w:color w:val="000000"/>
          <w:sz w:val="30"/>
          <w:szCs w:val="30"/>
          <w:lang w:val="en-US" w:eastAsia="zh-CN"/>
        </w:rPr>
      </w:pPr>
      <w:ins w:id="2844" w:author="Romano Giovanni" w:date="2017-10-23T22:26:00Z">
        <w:r w:rsidRPr="00CF3217">
          <w:rPr>
            <w:rFonts w:eastAsia="SimSun"/>
            <w:b/>
            <w:bCs/>
            <w:color w:val="000000"/>
            <w:szCs w:val="24"/>
            <w:lang w:val="en-US" w:eastAsia="zh-CN"/>
          </w:rPr>
          <w:t>Mandatory Speech Codec speech processing functions; Adaptive Multi-Rate (AMR) speech codec; Transcoding functions</w:t>
        </w:r>
      </w:ins>
    </w:p>
    <w:p w:rsidR="000126E7" w:rsidRPr="00CF3217" w:rsidRDefault="000126E7" w:rsidP="000126E7">
      <w:pPr>
        <w:widowControl w:val="0"/>
        <w:tabs>
          <w:tab w:val="clear" w:pos="1134"/>
          <w:tab w:val="clear" w:pos="1871"/>
          <w:tab w:val="clear" w:pos="2268"/>
          <w:tab w:val="left" w:pos="90"/>
        </w:tabs>
        <w:overflowPunct/>
        <w:spacing w:before="81"/>
        <w:textAlignment w:val="auto"/>
        <w:rPr>
          <w:ins w:id="2845" w:author="Romano Giovanni" w:date="2017-10-23T22:26:00Z"/>
          <w:rFonts w:eastAsia="SimSun"/>
          <w:color w:val="000000"/>
          <w:sz w:val="30"/>
          <w:szCs w:val="30"/>
          <w:lang w:val="en-US" w:eastAsia="zh-CN"/>
        </w:rPr>
      </w:pPr>
      <w:ins w:id="2846" w:author="Romano Giovanni" w:date="2017-10-23T22:26:00Z">
        <w:r w:rsidRPr="00CF3217">
          <w:rPr>
            <w:rFonts w:eastAsia="SimSun"/>
            <w:color w:val="000000"/>
            <w:szCs w:val="24"/>
            <w:lang w:val="en-US" w:eastAsia="zh-CN"/>
          </w:rPr>
          <w:t>This specification describes a detailed description of the AMR speech codec transcoding functions.</w:t>
        </w:r>
      </w:ins>
    </w:p>
    <w:p w:rsidR="000126E7" w:rsidRPr="00C337DE" w:rsidRDefault="000126E7" w:rsidP="000126E7">
      <w:pPr>
        <w:pStyle w:val="Titolo5"/>
        <w:rPr>
          <w:ins w:id="2847" w:author="Romano Giovanni" w:date="2017-10-23T22:26:00Z"/>
          <w:rFonts w:eastAsia="SimSun"/>
          <w:bCs/>
          <w:szCs w:val="24"/>
          <w:lang w:val="en-US" w:eastAsia="zh-CN"/>
        </w:rPr>
      </w:pPr>
      <w:ins w:id="2848" w:author="Romano Giovanni" w:date="2017-10-23T22:26:00Z">
        <w:r w:rsidRPr="00C63839">
          <w:rPr>
            <w:rFonts w:eastAsia="SimSun"/>
            <w:bCs/>
            <w:szCs w:val="24"/>
            <w:lang w:val="en-US" w:eastAsia="zh-CN"/>
          </w:rPr>
          <w:t>5.1.2.</w:t>
        </w:r>
        <w:r>
          <w:rPr>
            <w:rFonts w:eastAsia="SimSun"/>
            <w:bCs/>
            <w:szCs w:val="24"/>
            <w:lang w:val="en-US" w:eastAsia="zh-CN"/>
          </w:rPr>
          <w:t>12.5.3</w:t>
        </w:r>
        <w:r w:rsidRPr="00C63839">
          <w:rPr>
            <w:rFonts w:eastAsia="SimSun"/>
            <w:bCs/>
            <w:szCs w:val="24"/>
            <w:lang w:val="en-US" w:eastAsia="zh-CN"/>
          </w:rPr>
          <w:tab/>
          <w:t>TS 26.091</w:t>
        </w:r>
      </w:ins>
    </w:p>
    <w:p w:rsidR="000126E7" w:rsidRPr="00C63839" w:rsidRDefault="000126E7" w:rsidP="000126E7">
      <w:pPr>
        <w:widowControl w:val="0"/>
        <w:tabs>
          <w:tab w:val="clear" w:pos="1134"/>
          <w:tab w:val="clear" w:pos="1871"/>
          <w:tab w:val="clear" w:pos="2268"/>
          <w:tab w:val="left" w:pos="90"/>
        </w:tabs>
        <w:overflowPunct/>
        <w:spacing w:before="91"/>
        <w:textAlignment w:val="auto"/>
        <w:rPr>
          <w:ins w:id="2849" w:author="Romano Giovanni" w:date="2017-10-23T22:26:00Z"/>
          <w:rFonts w:eastAsia="SimSun"/>
          <w:b/>
          <w:bCs/>
          <w:sz w:val="30"/>
          <w:szCs w:val="30"/>
          <w:lang w:val="en-US" w:eastAsia="zh-CN"/>
        </w:rPr>
      </w:pPr>
      <w:ins w:id="2850" w:author="Romano Giovanni" w:date="2017-10-23T22:26:00Z">
        <w:r w:rsidRPr="00C63839">
          <w:rPr>
            <w:rFonts w:eastAsia="SimSun"/>
            <w:b/>
            <w:bCs/>
            <w:szCs w:val="24"/>
            <w:lang w:val="en-US" w:eastAsia="zh-CN"/>
          </w:rPr>
          <w:t>Mandatory Speech Codec speech processing functions; Adaptive Multi-Rate (AMR) speech codec; Error concealment of lost frames</w:t>
        </w:r>
      </w:ins>
    </w:p>
    <w:p w:rsidR="000126E7" w:rsidRPr="00C63839" w:rsidRDefault="000126E7" w:rsidP="000126E7">
      <w:pPr>
        <w:widowControl w:val="0"/>
        <w:tabs>
          <w:tab w:val="clear" w:pos="1134"/>
          <w:tab w:val="clear" w:pos="1871"/>
          <w:tab w:val="clear" w:pos="2268"/>
          <w:tab w:val="left" w:pos="90"/>
        </w:tabs>
        <w:overflowPunct/>
        <w:spacing w:before="0"/>
        <w:textAlignment w:val="auto"/>
        <w:rPr>
          <w:ins w:id="2851" w:author="Romano Giovanni" w:date="2017-10-23T22:26:00Z"/>
          <w:rFonts w:eastAsia="SimSun"/>
          <w:sz w:val="27"/>
          <w:szCs w:val="27"/>
          <w:lang w:val="en-US" w:eastAsia="zh-CN"/>
        </w:rPr>
      </w:pPr>
      <w:ins w:id="2852" w:author="Romano Giovanni" w:date="2017-10-23T22:26:00Z">
        <w:r w:rsidRPr="00C63839">
          <w:rPr>
            <w:rFonts w:eastAsia="SimSun"/>
            <w:szCs w:val="24"/>
            <w:lang w:val="en-US" w:eastAsia="zh-CN"/>
          </w:rPr>
          <w:t>This specification describes example procedures for the error concealment, also called frame substitution or muting procedure, of lost speech or silence indicator frames.</w:t>
        </w:r>
      </w:ins>
    </w:p>
    <w:p w:rsidR="000126E7" w:rsidRPr="002D5C5B" w:rsidRDefault="000126E7" w:rsidP="000126E7">
      <w:pPr>
        <w:pStyle w:val="Titolo5"/>
        <w:rPr>
          <w:ins w:id="2853" w:author="Romano Giovanni" w:date="2017-10-23T22:26:00Z"/>
          <w:rFonts w:eastAsia="SimSun"/>
          <w:bCs/>
          <w:color w:val="000000"/>
          <w:szCs w:val="24"/>
          <w:lang w:val="en-US" w:eastAsia="zh-CN"/>
        </w:rPr>
      </w:pPr>
      <w:ins w:id="2854"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12.5.4</w:t>
        </w:r>
        <w:r w:rsidRPr="00CF3217">
          <w:rPr>
            <w:rFonts w:eastAsia="SimSun"/>
            <w:bCs/>
            <w:color w:val="000000"/>
            <w:szCs w:val="24"/>
            <w:lang w:val="en-US" w:eastAsia="zh-CN"/>
          </w:rPr>
          <w:tab/>
          <w:t>TS 26.092</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55" w:author="Romano Giovanni" w:date="2017-10-23T22:26:00Z"/>
          <w:rFonts w:eastAsia="SimSun"/>
          <w:b/>
          <w:bCs/>
          <w:color w:val="000000"/>
          <w:sz w:val="30"/>
          <w:szCs w:val="30"/>
          <w:lang w:val="en-US" w:eastAsia="zh-CN"/>
        </w:rPr>
      </w:pPr>
      <w:ins w:id="2856" w:author="Romano Giovanni" w:date="2017-10-23T22:26:00Z">
        <w:r w:rsidRPr="00CF3217">
          <w:rPr>
            <w:rFonts w:eastAsia="SimSun"/>
            <w:b/>
            <w:bCs/>
            <w:color w:val="000000"/>
            <w:szCs w:val="24"/>
            <w:lang w:val="en-US" w:eastAsia="zh-CN"/>
          </w:rPr>
          <w:t>Mandatory speech codec speech processing functions; Adaptive Multi-Rate (AMR) speech codec; Comfort noise aspects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857" w:author="Romano Giovanni" w:date="2017-10-23T22:26:00Z"/>
          <w:rFonts w:eastAsia="SimSun"/>
          <w:color w:val="000000"/>
          <w:sz w:val="27"/>
          <w:szCs w:val="27"/>
          <w:lang w:val="en-US" w:eastAsia="zh-CN"/>
        </w:rPr>
      </w:pPr>
      <w:ins w:id="2858" w:author="Romano Giovanni" w:date="2017-10-23T22:26:00Z">
        <w:r w:rsidRPr="00CF3217">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ins>
    </w:p>
    <w:p w:rsidR="000126E7" w:rsidRPr="002D5C5B" w:rsidRDefault="000126E7" w:rsidP="000126E7">
      <w:pPr>
        <w:pStyle w:val="Titolo5"/>
        <w:rPr>
          <w:ins w:id="2859" w:author="Romano Giovanni" w:date="2017-10-23T22:26:00Z"/>
          <w:rFonts w:eastAsia="SimSun"/>
          <w:bCs/>
          <w:color w:val="000000"/>
          <w:szCs w:val="24"/>
          <w:lang w:val="en-US" w:eastAsia="zh-CN"/>
        </w:rPr>
      </w:pPr>
      <w:ins w:id="2860"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12.5.5</w:t>
        </w:r>
        <w:r w:rsidRPr="00CF3217">
          <w:rPr>
            <w:rFonts w:eastAsia="SimSun"/>
            <w:bCs/>
            <w:color w:val="000000"/>
            <w:szCs w:val="24"/>
            <w:lang w:val="en-US" w:eastAsia="zh-CN"/>
          </w:rPr>
          <w:tab/>
          <w:t>TS 26.093</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61" w:author="Romano Giovanni" w:date="2017-10-23T22:26:00Z"/>
          <w:rFonts w:eastAsia="SimSun"/>
          <w:b/>
          <w:bCs/>
          <w:color w:val="000000"/>
          <w:sz w:val="30"/>
          <w:szCs w:val="30"/>
          <w:lang w:val="en-US" w:eastAsia="zh-CN"/>
        </w:rPr>
      </w:pPr>
      <w:ins w:id="2862" w:author="Romano Giovanni" w:date="2017-10-23T22:26:00Z">
        <w:r w:rsidRPr="00CF3217">
          <w:rPr>
            <w:rFonts w:eastAsia="SimSun"/>
            <w:b/>
            <w:bCs/>
            <w:color w:val="000000"/>
            <w:szCs w:val="24"/>
            <w:lang w:val="en-US" w:eastAsia="zh-CN"/>
          </w:rPr>
          <w:t>Mandatory speech codec speech processing functions; Adaptive Multi-Rate (AMR) speech codec; Source controlled rate operation</w:t>
        </w:r>
      </w:ins>
    </w:p>
    <w:p w:rsidR="000126E7" w:rsidRPr="00CF3217" w:rsidRDefault="000126E7" w:rsidP="000126E7">
      <w:pPr>
        <w:widowControl w:val="0"/>
        <w:tabs>
          <w:tab w:val="clear" w:pos="1134"/>
          <w:tab w:val="clear" w:pos="1871"/>
          <w:tab w:val="clear" w:pos="2268"/>
          <w:tab w:val="left" w:pos="90"/>
        </w:tabs>
        <w:overflowPunct/>
        <w:spacing w:before="81"/>
        <w:textAlignment w:val="auto"/>
        <w:rPr>
          <w:ins w:id="2863" w:author="Romano Giovanni" w:date="2017-10-23T22:26:00Z"/>
          <w:rFonts w:eastAsia="SimSun"/>
          <w:color w:val="000000"/>
          <w:sz w:val="30"/>
          <w:szCs w:val="30"/>
          <w:lang w:val="en-US" w:eastAsia="zh-CN"/>
        </w:rPr>
      </w:pPr>
      <w:ins w:id="2864" w:author="Romano Giovanni" w:date="2017-10-23T22:26:00Z">
        <w:r w:rsidRPr="00CF3217">
          <w:rPr>
            <w:rFonts w:eastAsia="SimSun"/>
            <w:color w:val="000000"/>
            <w:szCs w:val="24"/>
            <w:lang w:val="en-US" w:eastAsia="zh-CN"/>
          </w:rPr>
          <w:t>This specification describes the operation of the AMR speech codec during SCR operation.</w:t>
        </w:r>
      </w:ins>
    </w:p>
    <w:p w:rsidR="000126E7" w:rsidRPr="002D5C5B" w:rsidRDefault="000126E7" w:rsidP="000126E7">
      <w:pPr>
        <w:pStyle w:val="Titolo5"/>
        <w:rPr>
          <w:ins w:id="2865" w:author="Romano Giovanni" w:date="2017-10-23T22:26:00Z"/>
          <w:rFonts w:eastAsia="SimSun"/>
          <w:bCs/>
          <w:color w:val="000000"/>
          <w:szCs w:val="24"/>
          <w:lang w:val="en-US" w:eastAsia="zh-CN"/>
        </w:rPr>
      </w:pPr>
      <w:ins w:id="2866" w:author="Romano Giovanni" w:date="2017-10-23T22:26:00Z">
        <w:r w:rsidRPr="00CF3217">
          <w:rPr>
            <w:rFonts w:eastAsia="SimSun"/>
            <w:bCs/>
            <w:color w:val="000000"/>
            <w:szCs w:val="24"/>
            <w:lang w:val="en-US" w:eastAsia="zh-CN"/>
          </w:rPr>
          <w:lastRenderedPageBreak/>
          <w:t>5.1.2.</w:t>
        </w:r>
        <w:r>
          <w:rPr>
            <w:rFonts w:eastAsia="SimSun"/>
            <w:bCs/>
            <w:color w:val="000000"/>
            <w:szCs w:val="24"/>
            <w:lang w:val="en-US" w:eastAsia="zh-CN"/>
          </w:rPr>
          <w:t>12.5.6</w:t>
        </w:r>
        <w:r w:rsidRPr="00CF3217">
          <w:rPr>
            <w:rFonts w:eastAsia="SimSun"/>
            <w:bCs/>
            <w:color w:val="000000"/>
            <w:szCs w:val="24"/>
            <w:lang w:val="en-US" w:eastAsia="zh-CN"/>
          </w:rPr>
          <w:tab/>
          <w:t>TS 26.094</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67" w:author="Romano Giovanni" w:date="2017-10-23T22:26:00Z"/>
          <w:rFonts w:eastAsia="SimSun"/>
          <w:b/>
          <w:bCs/>
          <w:color w:val="000000"/>
          <w:sz w:val="30"/>
          <w:szCs w:val="30"/>
          <w:lang w:val="en-US" w:eastAsia="zh-CN"/>
        </w:rPr>
      </w:pPr>
      <w:ins w:id="2868" w:author="Romano Giovanni" w:date="2017-10-23T22:26:00Z">
        <w:r w:rsidRPr="00CF3217">
          <w:rPr>
            <w:rFonts w:eastAsia="SimSun"/>
            <w:b/>
            <w:bCs/>
            <w:color w:val="000000"/>
            <w:szCs w:val="24"/>
            <w:lang w:val="en-US" w:eastAsia="zh-CN"/>
          </w:rPr>
          <w:t>Mandatory speech codec speech processing functions; Adaptive Multi-Rate (AMR) speech codec; Voice Activity Detector (VAD)</w:t>
        </w:r>
      </w:ins>
    </w:p>
    <w:p w:rsidR="000126E7" w:rsidRDefault="000126E7" w:rsidP="000126E7">
      <w:pPr>
        <w:widowControl w:val="0"/>
        <w:tabs>
          <w:tab w:val="clear" w:pos="1134"/>
          <w:tab w:val="clear" w:pos="1871"/>
          <w:tab w:val="clear" w:pos="2268"/>
          <w:tab w:val="left" w:pos="90"/>
          <w:tab w:val="left" w:pos="855"/>
          <w:tab w:val="left" w:pos="3450"/>
          <w:tab w:val="left" w:pos="4314"/>
          <w:tab w:val="left" w:pos="5272"/>
          <w:tab w:val="left" w:pos="6406"/>
        </w:tabs>
        <w:overflowPunct/>
        <w:spacing w:before="188"/>
        <w:textAlignment w:val="auto"/>
        <w:rPr>
          <w:ins w:id="2869" w:author="Romano Giovanni" w:date="2017-10-23T22:26:00Z"/>
          <w:rFonts w:eastAsia="SimSun"/>
          <w:color w:val="000000"/>
          <w:szCs w:val="24"/>
          <w:lang w:val="en-US" w:eastAsia="zh-CN"/>
        </w:rPr>
      </w:pPr>
      <w:ins w:id="2870" w:author="Romano Giovanni" w:date="2017-10-23T22:26:00Z">
        <w:r w:rsidRPr="00CF3217">
          <w:rPr>
            <w:rFonts w:eastAsia="SimSun"/>
            <w:color w:val="000000"/>
            <w:szCs w:val="24"/>
            <w:lang w:val="en-US" w:eastAsia="zh-CN"/>
          </w:rPr>
          <w:t>This specification describes two alternatives for the VAD to be used during SCR operation in conjunction with the AMR codec.</w:t>
        </w:r>
      </w:ins>
    </w:p>
    <w:p w:rsidR="000126E7" w:rsidRPr="002D5C5B" w:rsidRDefault="000126E7" w:rsidP="000126E7">
      <w:pPr>
        <w:pStyle w:val="Titolo5"/>
        <w:rPr>
          <w:ins w:id="2871" w:author="Romano Giovanni" w:date="2017-10-23T22:26:00Z"/>
          <w:rFonts w:eastAsia="SimSun"/>
          <w:bCs/>
          <w:color w:val="000000"/>
          <w:szCs w:val="24"/>
          <w:lang w:val="en-US" w:eastAsia="zh-CN"/>
        </w:rPr>
      </w:pPr>
      <w:ins w:id="2872"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12.5.7</w:t>
        </w:r>
        <w:r w:rsidRPr="00CF3217">
          <w:rPr>
            <w:rFonts w:eastAsia="SimSun"/>
            <w:bCs/>
            <w:color w:val="000000"/>
            <w:szCs w:val="24"/>
            <w:lang w:val="en-US" w:eastAsia="zh-CN"/>
          </w:rPr>
          <w:tab/>
          <w:t>TS 26.110</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73" w:author="Romano Giovanni" w:date="2017-10-23T22:26:00Z"/>
          <w:rFonts w:eastAsia="SimSun"/>
          <w:b/>
          <w:bCs/>
          <w:color w:val="000000"/>
          <w:sz w:val="30"/>
          <w:szCs w:val="30"/>
          <w:lang w:val="en-US" w:eastAsia="zh-CN"/>
        </w:rPr>
      </w:pPr>
      <w:ins w:id="2874" w:author="Romano Giovanni" w:date="2017-10-23T22:26:00Z">
        <w:r w:rsidRPr="00CF3217">
          <w:rPr>
            <w:rFonts w:eastAsia="SimSun"/>
            <w:b/>
            <w:bCs/>
            <w:color w:val="000000"/>
            <w:szCs w:val="24"/>
            <w:lang w:val="en-US" w:eastAsia="zh-CN"/>
          </w:rPr>
          <w:t>Codec for circuit switched multimedia telephony service; General description</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875" w:author="Romano Giovanni" w:date="2017-10-23T22:26:00Z"/>
          <w:rFonts w:eastAsia="SimSun"/>
          <w:color w:val="000000"/>
          <w:sz w:val="27"/>
          <w:szCs w:val="27"/>
          <w:lang w:val="en-US" w:eastAsia="zh-CN"/>
        </w:rPr>
      </w:pPr>
      <w:ins w:id="2876" w:author="Romano Giovanni" w:date="2017-10-23T22:26:00Z">
        <w:r w:rsidRPr="00CF3217">
          <w:rPr>
            <w:rFonts w:eastAsia="SimSun"/>
            <w:color w:val="000000"/>
            <w:szCs w:val="24"/>
            <w:lang w:val="en-US" w:eastAsia="zh-CN"/>
          </w:rPr>
          <w:t>This specification describes an introduction to the set of specifications for the support of circuit-switched 3G-324M multimedia telephony service.</w:t>
        </w:r>
      </w:ins>
    </w:p>
    <w:p w:rsidR="000126E7" w:rsidRPr="002D5C5B" w:rsidRDefault="000126E7" w:rsidP="000126E7">
      <w:pPr>
        <w:pStyle w:val="Titolo5"/>
        <w:rPr>
          <w:ins w:id="2877" w:author="Romano Giovanni" w:date="2017-10-23T22:26:00Z"/>
          <w:rFonts w:eastAsia="SimSun"/>
          <w:bCs/>
          <w:color w:val="000000"/>
          <w:szCs w:val="24"/>
          <w:lang w:val="en-US" w:eastAsia="zh-CN"/>
        </w:rPr>
      </w:pPr>
      <w:ins w:id="2878"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12.5.8</w:t>
        </w:r>
        <w:r w:rsidRPr="00CF3217">
          <w:rPr>
            <w:rFonts w:eastAsia="SimSun"/>
            <w:bCs/>
            <w:color w:val="000000"/>
            <w:szCs w:val="24"/>
            <w:lang w:val="en-US" w:eastAsia="zh-CN"/>
          </w:rPr>
          <w:tab/>
          <w:t>TS 26.111</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879" w:author="Romano Giovanni" w:date="2017-10-23T22:26:00Z"/>
          <w:rFonts w:eastAsia="SimSun"/>
          <w:b/>
          <w:bCs/>
          <w:color w:val="000000"/>
          <w:sz w:val="30"/>
          <w:szCs w:val="30"/>
          <w:lang w:val="en-US" w:eastAsia="zh-CN"/>
        </w:rPr>
      </w:pPr>
      <w:ins w:id="2880" w:author="Romano Giovanni" w:date="2017-10-23T22:26:00Z">
        <w:r w:rsidRPr="00CF3217">
          <w:rPr>
            <w:rFonts w:eastAsia="SimSun"/>
            <w:b/>
            <w:bCs/>
            <w:color w:val="000000"/>
            <w:szCs w:val="24"/>
            <w:lang w:val="en-US" w:eastAsia="zh-CN"/>
          </w:rPr>
          <w:t>Codec for circuit switched multimedia telephony service; Modifications to H.324</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881" w:author="Romano Giovanni" w:date="2017-10-23T22:26:00Z"/>
          <w:rFonts w:eastAsia="SimSun"/>
          <w:color w:val="000000"/>
          <w:sz w:val="27"/>
          <w:szCs w:val="27"/>
          <w:lang w:val="en-US" w:eastAsia="zh-CN"/>
        </w:rPr>
      </w:pPr>
      <w:ins w:id="2882" w:author="Romano Giovanni" w:date="2017-10-23T22:26:00Z">
        <w:r w:rsidRPr="00CF3217">
          <w:rPr>
            <w:rFonts w:eastAsia="SimSun"/>
            <w:color w:val="000000"/>
            <w:szCs w:val="24"/>
            <w:lang w:val="en-US" w:eastAsia="zh-CN"/>
          </w:rPr>
          <w:t>This specification describes the modifications applicable to the ITU-T Recommendation H.324, Annex C for the support of circuit-switched 3G 324M multimedia telephony service.</w:t>
        </w:r>
      </w:ins>
    </w:p>
    <w:p w:rsidR="007B348A" w:rsidRPr="007B348A" w:rsidRDefault="007B348A" w:rsidP="007B348A">
      <w:pPr>
        <w:pStyle w:val="Titolo5"/>
        <w:rPr>
          <w:ins w:id="2883" w:author="Romano Giovanni" w:date="2017-10-24T23:25:00Z"/>
          <w:rFonts w:eastAsia="SimSun"/>
          <w:bCs/>
          <w:color w:val="000000"/>
          <w:szCs w:val="24"/>
          <w:highlight w:val="yellow"/>
          <w:lang w:val="en-US" w:eastAsia="zh-CN"/>
        </w:rPr>
      </w:pPr>
      <w:ins w:id="2884" w:author="Romano Giovanni" w:date="2017-10-24T23:25:00Z">
        <w:r w:rsidRPr="007B348A">
          <w:rPr>
            <w:rFonts w:eastAsia="SimSun"/>
            <w:bCs/>
            <w:color w:val="000000"/>
            <w:szCs w:val="24"/>
            <w:highlight w:val="yellow"/>
            <w:lang w:val="en-US" w:eastAsia="zh-CN"/>
          </w:rPr>
          <w:t>5.1.2.12.5.9</w:t>
        </w:r>
        <w:r w:rsidRPr="007B348A">
          <w:rPr>
            <w:rFonts w:eastAsia="SimSun"/>
            <w:bCs/>
            <w:color w:val="000000"/>
            <w:szCs w:val="24"/>
            <w:highlight w:val="yellow"/>
            <w:lang w:val="en-US" w:eastAsia="zh-CN"/>
          </w:rPr>
          <w:tab/>
          <w:t>TS 26.116</w:t>
        </w:r>
      </w:ins>
    </w:p>
    <w:p w:rsidR="007B348A" w:rsidRPr="007B348A" w:rsidRDefault="007B348A" w:rsidP="007B348A">
      <w:pPr>
        <w:widowControl w:val="0"/>
        <w:tabs>
          <w:tab w:val="clear" w:pos="1134"/>
          <w:tab w:val="clear" w:pos="1871"/>
          <w:tab w:val="clear" w:pos="2268"/>
          <w:tab w:val="left" w:pos="90"/>
        </w:tabs>
        <w:overflowPunct/>
        <w:spacing w:before="91"/>
        <w:textAlignment w:val="auto"/>
        <w:rPr>
          <w:ins w:id="2885" w:author="Romano Giovanni" w:date="2017-10-24T23:25:00Z"/>
          <w:rFonts w:eastAsia="SimSun"/>
          <w:b/>
          <w:bCs/>
          <w:color w:val="000000"/>
          <w:szCs w:val="24"/>
          <w:highlight w:val="yellow"/>
          <w:lang w:val="en-US" w:eastAsia="zh-CN"/>
        </w:rPr>
      </w:pPr>
      <w:ins w:id="2886" w:author="Romano Giovanni" w:date="2017-10-24T23:25:00Z">
        <w:r w:rsidRPr="007B348A">
          <w:rPr>
            <w:rFonts w:eastAsia="SimSun"/>
            <w:b/>
            <w:bCs/>
            <w:color w:val="000000"/>
            <w:szCs w:val="24"/>
            <w:highlight w:val="yellow"/>
            <w:lang w:val="en-US" w:eastAsia="zh-CN"/>
          </w:rPr>
          <w:t>Television (TV) over 3GPP services; Video profiles</w:t>
        </w:r>
      </w:ins>
    </w:p>
    <w:p w:rsidR="007B348A" w:rsidRPr="007B348A" w:rsidRDefault="007B348A" w:rsidP="007B348A">
      <w:pPr>
        <w:rPr>
          <w:ins w:id="2887" w:author="Romano Giovanni" w:date="2017-10-24T23:25:00Z"/>
          <w:rFonts w:eastAsia="SimSun"/>
          <w:color w:val="000000"/>
          <w:szCs w:val="24"/>
          <w:highlight w:val="yellow"/>
          <w:lang w:val="en-US" w:eastAsia="zh-CN"/>
        </w:rPr>
      </w:pPr>
      <w:ins w:id="2888" w:author="Romano Giovanni" w:date="2017-10-24T23:25:00Z">
        <w:r w:rsidRPr="007B348A">
          <w:rPr>
            <w:rFonts w:eastAsia="SimSun"/>
            <w:color w:val="000000"/>
            <w:szCs w:val="24"/>
            <w:highlight w:val="yellow"/>
            <w:lang w:val="en-US" w:eastAsia="zh-CN"/>
          </w:rPr>
          <w: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t>
        </w:r>
      </w:ins>
    </w:p>
    <w:p w:rsidR="007B348A" w:rsidRPr="007B348A" w:rsidRDefault="007B348A" w:rsidP="007B348A">
      <w:pPr>
        <w:rPr>
          <w:ins w:id="2889" w:author="Romano Giovanni" w:date="2017-10-24T23:25:00Z"/>
          <w:rFonts w:eastAsia="SimSun"/>
          <w:color w:val="000000"/>
          <w:szCs w:val="24"/>
          <w:highlight w:val="yellow"/>
          <w:lang w:val="en-US" w:eastAsia="zh-CN"/>
        </w:rPr>
      </w:pPr>
      <w:ins w:id="2890" w:author="Romano Giovanni" w:date="2017-10-24T23:25:00Z">
        <w:r w:rsidRPr="007B348A">
          <w:rPr>
            <w:rFonts w:eastAsia="SimSun"/>
            <w:color w:val="000000"/>
            <w:szCs w:val="24"/>
            <w:highlight w:val="yellow"/>
            <w:lang w:val="en-US" w:eastAsia="zh-CN"/>
          </w:rPr>
          <w:t xml:space="preserve">In particular, the Operation Points defined in this document may serve as the primary tested configurations for TV centric video distribution. The initial set of Operation Points are defined based on the analysis and findings in the technical report TR 26.949. </w:t>
        </w:r>
      </w:ins>
    </w:p>
    <w:p w:rsidR="007B348A" w:rsidRPr="007B348A" w:rsidRDefault="007B348A" w:rsidP="007B348A">
      <w:pPr>
        <w:rPr>
          <w:ins w:id="2891" w:author="Romano Giovanni" w:date="2017-10-24T23:25:00Z"/>
          <w:rFonts w:eastAsia="SimSun"/>
          <w:color w:val="000000"/>
          <w:szCs w:val="24"/>
          <w:highlight w:val="yellow"/>
          <w:lang w:val="en-US" w:eastAsia="zh-CN"/>
        </w:rPr>
      </w:pPr>
      <w:ins w:id="2892" w:author="Romano Giovanni" w:date="2017-10-24T23:25:00Z">
        <w:r w:rsidRPr="007B348A">
          <w:rPr>
            <w:rFonts w:eastAsia="SimSun"/>
            <w:color w:val="000000"/>
            <w:szCs w:val="24"/>
            <w:highlight w:val="yellow"/>
            <w:lang w:val="en-US" w:eastAsia="zh-CN"/>
          </w:rPr>
          <w:t>In addition, in the context of DASH operations, not only the main distribution format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ins>
    </w:p>
    <w:p w:rsidR="007B348A" w:rsidRPr="007B348A" w:rsidRDefault="007B348A" w:rsidP="007B348A">
      <w:pPr>
        <w:pStyle w:val="Titolo5"/>
        <w:rPr>
          <w:ins w:id="2893" w:author="Romano Giovanni" w:date="2017-10-24T23:25:00Z"/>
          <w:rFonts w:eastAsia="SimSun"/>
          <w:bCs/>
          <w:color w:val="000000"/>
          <w:szCs w:val="24"/>
          <w:highlight w:val="yellow"/>
          <w:lang w:val="en-US" w:eastAsia="zh-CN"/>
        </w:rPr>
      </w:pPr>
      <w:ins w:id="2894" w:author="Romano Giovanni" w:date="2017-10-24T23:25:00Z">
        <w:r w:rsidRPr="007B348A">
          <w:rPr>
            <w:rFonts w:eastAsia="SimSun"/>
            <w:bCs/>
            <w:color w:val="000000"/>
            <w:szCs w:val="24"/>
            <w:highlight w:val="yellow"/>
            <w:lang w:val="en-US" w:eastAsia="zh-CN"/>
          </w:rPr>
          <w:t>5.1.2.12.5.10</w:t>
        </w:r>
        <w:r w:rsidRPr="007B348A">
          <w:rPr>
            <w:rFonts w:eastAsia="SimSun"/>
            <w:bCs/>
            <w:color w:val="000000"/>
            <w:szCs w:val="24"/>
            <w:highlight w:val="yellow"/>
            <w:lang w:val="en-US" w:eastAsia="zh-CN"/>
          </w:rPr>
          <w:tab/>
          <w:t>TS 26.179</w:t>
        </w:r>
      </w:ins>
    </w:p>
    <w:p w:rsidR="007B348A" w:rsidRPr="007B348A" w:rsidRDefault="007B348A" w:rsidP="007B348A">
      <w:pPr>
        <w:widowControl w:val="0"/>
        <w:tabs>
          <w:tab w:val="clear" w:pos="1134"/>
          <w:tab w:val="clear" w:pos="1871"/>
          <w:tab w:val="clear" w:pos="2268"/>
          <w:tab w:val="left" w:pos="90"/>
        </w:tabs>
        <w:overflowPunct/>
        <w:spacing w:before="91"/>
        <w:textAlignment w:val="auto"/>
        <w:rPr>
          <w:ins w:id="2895" w:author="Romano Giovanni" w:date="2017-10-24T23:25:00Z"/>
          <w:rFonts w:eastAsia="SimSun"/>
          <w:b/>
          <w:bCs/>
          <w:color w:val="000000"/>
          <w:sz w:val="30"/>
          <w:szCs w:val="30"/>
          <w:highlight w:val="yellow"/>
          <w:lang w:val="en-US" w:eastAsia="zh-CN"/>
        </w:rPr>
      </w:pPr>
      <w:ins w:id="2896" w:author="Romano Giovanni" w:date="2017-10-24T23:25:00Z">
        <w:r w:rsidRPr="007B348A">
          <w:rPr>
            <w:rFonts w:eastAsia="SimSun"/>
            <w:b/>
            <w:bCs/>
            <w:color w:val="000000"/>
            <w:szCs w:val="24"/>
            <w:highlight w:val="yellow"/>
            <w:lang w:val="en-US" w:eastAsia="zh-CN"/>
          </w:rPr>
          <w:t>Mission Critical Push To Talk (MCPTT); Codecs and media handling</w:t>
        </w:r>
      </w:ins>
    </w:p>
    <w:p w:rsidR="007B348A" w:rsidRPr="007B348A" w:rsidRDefault="007B348A" w:rsidP="007B348A">
      <w:pPr>
        <w:rPr>
          <w:ins w:id="2897" w:author="Romano Giovanni" w:date="2017-10-24T23:25:00Z"/>
          <w:rFonts w:eastAsia="SimSun"/>
          <w:color w:val="000000"/>
          <w:szCs w:val="24"/>
          <w:highlight w:val="yellow"/>
          <w:lang w:val="en-US" w:eastAsia="zh-CN"/>
        </w:rPr>
      </w:pPr>
      <w:ins w:id="2898" w:author="Romano Giovanni" w:date="2017-10-24T23:25:00Z">
        <w:r w:rsidRPr="007B348A">
          <w:rPr>
            <w:rFonts w:eastAsia="SimSun"/>
            <w:color w:val="000000"/>
            <w:szCs w:val="24"/>
            <w:highlight w:val="yellow"/>
            <w:lang w:val="en-US" w:eastAsia="zh-CN"/>
          </w:rPr>
          <w:t xml:space="preserve">This document specifies the codecs and media handling for MCPTT. The corresponding service requirements are defined in 3GPP TS 22.179. The corresponding functional architecture, procedures and information flows are defined in 3GPP TS 23.179. </w:t>
        </w:r>
      </w:ins>
    </w:p>
    <w:p w:rsidR="007B348A" w:rsidRPr="007B348A" w:rsidRDefault="007B348A" w:rsidP="007B348A">
      <w:pPr>
        <w:pStyle w:val="Titolo5"/>
        <w:rPr>
          <w:ins w:id="2899" w:author="Romano Giovanni" w:date="2017-10-24T23:25:00Z"/>
          <w:rFonts w:eastAsia="SimSun"/>
          <w:bCs/>
          <w:color w:val="000000"/>
          <w:szCs w:val="24"/>
          <w:highlight w:val="yellow"/>
          <w:lang w:val="en-US" w:eastAsia="zh-CN"/>
        </w:rPr>
      </w:pPr>
      <w:ins w:id="2900" w:author="Romano Giovanni" w:date="2017-10-24T23:25:00Z">
        <w:r w:rsidRPr="007B348A">
          <w:rPr>
            <w:rFonts w:eastAsia="SimSun"/>
            <w:bCs/>
            <w:color w:val="000000"/>
            <w:szCs w:val="24"/>
            <w:highlight w:val="yellow"/>
            <w:lang w:val="en-US" w:eastAsia="zh-CN"/>
          </w:rPr>
          <w:lastRenderedPageBreak/>
          <w:t>5.1.2.12.5.11</w:t>
        </w:r>
        <w:r w:rsidRPr="007B348A">
          <w:rPr>
            <w:rFonts w:eastAsia="SimSun"/>
            <w:bCs/>
            <w:color w:val="000000"/>
            <w:szCs w:val="24"/>
            <w:highlight w:val="yellow"/>
            <w:lang w:val="en-US" w:eastAsia="zh-CN"/>
          </w:rPr>
          <w:tab/>
          <w:t>TS 26.223</w:t>
        </w:r>
      </w:ins>
    </w:p>
    <w:p w:rsidR="007B348A" w:rsidRPr="007B348A" w:rsidRDefault="007B348A" w:rsidP="007B348A">
      <w:pPr>
        <w:widowControl w:val="0"/>
        <w:tabs>
          <w:tab w:val="clear" w:pos="1134"/>
          <w:tab w:val="clear" w:pos="1871"/>
          <w:tab w:val="clear" w:pos="2268"/>
          <w:tab w:val="left" w:pos="90"/>
        </w:tabs>
        <w:overflowPunct/>
        <w:spacing w:before="91"/>
        <w:textAlignment w:val="auto"/>
        <w:rPr>
          <w:ins w:id="2901" w:author="Romano Giovanni" w:date="2017-10-24T23:25:00Z"/>
          <w:rFonts w:eastAsia="SimSun"/>
          <w:b/>
          <w:bCs/>
          <w:color w:val="000000"/>
          <w:sz w:val="30"/>
          <w:szCs w:val="30"/>
          <w:highlight w:val="yellow"/>
          <w:lang w:val="en-US" w:eastAsia="zh-CN"/>
        </w:rPr>
      </w:pPr>
      <w:ins w:id="2902" w:author="Romano Giovanni" w:date="2017-10-24T23:25:00Z">
        <w:r w:rsidRPr="007B348A">
          <w:rPr>
            <w:rFonts w:eastAsia="SimSun"/>
            <w:b/>
            <w:bCs/>
            <w:color w:val="000000"/>
            <w:szCs w:val="24"/>
            <w:highlight w:val="yellow"/>
            <w:lang w:val="en-US" w:eastAsia="zh-CN"/>
          </w:rPr>
          <w:t>Telepresence using the IP Multimedia Subsystem (IMS); Media handling and interaction</w:t>
        </w:r>
      </w:ins>
    </w:p>
    <w:p w:rsidR="007B348A" w:rsidRPr="007B348A" w:rsidRDefault="007B348A" w:rsidP="007B348A">
      <w:pPr>
        <w:rPr>
          <w:ins w:id="2903" w:author="Romano Giovanni" w:date="2017-10-24T23:25:00Z"/>
          <w:rFonts w:eastAsia="SimSun"/>
          <w:color w:val="000000"/>
          <w:szCs w:val="24"/>
          <w:highlight w:val="yellow"/>
          <w:lang w:val="en-US" w:eastAsia="zh-CN"/>
        </w:rPr>
      </w:pPr>
      <w:ins w:id="2904" w:author="Romano Giovanni" w:date="2017-10-24T23:25:00Z">
        <w:r w:rsidRPr="007B348A">
          <w:rPr>
            <w:rFonts w:eastAsia="SimSun"/>
            <w:color w:val="000000"/>
            <w:szCs w:val="24"/>
            <w:highlight w:val="yellow"/>
            <w:lang w:val="en-US" w:eastAsia="zh-CN"/>
          </w:rPr>
          <w: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ins>
    </w:p>
    <w:p w:rsidR="007B348A" w:rsidRPr="007B348A" w:rsidRDefault="007B348A" w:rsidP="007B348A">
      <w:pPr>
        <w:rPr>
          <w:ins w:id="2905" w:author="Romano Giovanni" w:date="2017-10-24T23:25:00Z"/>
          <w:rFonts w:eastAsia="SimSun"/>
          <w:color w:val="000000"/>
          <w:szCs w:val="24"/>
          <w:highlight w:val="yellow"/>
          <w:lang w:val="en-US" w:eastAsia="zh-CN"/>
        </w:rPr>
      </w:pPr>
      <w:ins w:id="2906" w:author="Romano Giovanni" w:date="2017-10-24T23:25:00Z">
        <w:r w:rsidRPr="007B348A">
          <w:rPr>
            <w:rFonts w:eastAsia="SimSun"/>
            <w:color w:val="000000"/>
            <w:szCs w:val="24"/>
            <w:highlight w:val="yellow"/>
            <w:lang w:val="en-US" w:eastAsia="zh-CN"/>
          </w:rPr>
          <w: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t>
        </w:r>
      </w:ins>
    </w:p>
    <w:p w:rsidR="007B348A" w:rsidRPr="007B348A" w:rsidRDefault="007B348A" w:rsidP="007B348A">
      <w:pPr>
        <w:pStyle w:val="Titolo5"/>
        <w:rPr>
          <w:ins w:id="2907" w:author="Romano Giovanni" w:date="2017-10-24T23:25:00Z"/>
          <w:rFonts w:eastAsia="SimSun"/>
          <w:bCs/>
          <w:color w:val="000000"/>
          <w:szCs w:val="24"/>
          <w:highlight w:val="yellow"/>
          <w:lang w:val="en-US" w:eastAsia="zh-CN"/>
        </w:rPr>
      </w:pPr>
      <w:ins w:id="2908" w:author="Romano Giovanni" w:date="2017-10-24T23:25:00Z">
        <w:r w:rsidRPr="007B348A">
          <w:rPr>
            <w:rFonts w:eastAsia="SimSun"/>
            <w:bCs/>
            <w:color w:val="000000"/>
            <w:szCs w:val="24"/>
            <w:highlight w:val="yellow"/>
            <w:lang w:val="en-US" w:eastAsia="zh-CN"/>
          </w:rPr>
          <w:t>5.1.2.12.5.12</w:t>
        </w:r>
        <w:r w:rsidRPr="007B348A">
          <w:rPr>
            <w:rFonts w:eastAsia="SimSun"/>
            <w:bCs/>
            <w:color w:val="000000"/>
            <w:szCs w:val="24"/>
            <w:highlight w:val="yellow"/>
            <w:lang w:val="en-US" w:eastAsia="zh-CN"/>
          </w:rPr>
          <w:tab/>
          <w:t>TS 26.281</w:t>
        </w:r>
      </w:ins>
    </w:p>
    <w:p w:rsidR="007B348A" w:rsidRPr="007B348A" w:rsidRDefault="007B348A" w:rsidP="007B348A">
      <w:pPr>
        <w:widowControl w:val="0"/>
        <w:tabs>
          <w:tab w:val="clear" w:pos="1134"/>
          <w:tab w:val="clear" w:pos="1871"/>
          <w:tab w:val="clear" w:pos="2268"/>
          <w:tab w:val="left" w:pos="90"/>
        </w:tabs>
        <w:overflowPunct/>
        <w:spacing w:before="91"/>
        <w:textAlignment w:val="auto"/>
        <w:rPr>
          <w:ins w:id="2909" w:author="Romano Giovanni" w:date="2017-10-24T23:25:00Z"/>
          <w:rFonts w:eastAsia="SimSun"/>
          <w:b/>
          <w:bCs/>
          <w:color w:val="000000"/>
          <w:sz w:val="30"/>
          <w:szCs w:val="30"/>
          <w:highlight w:val="yellow"/>
          <w:lang w:val="en-US" w:eastAsia="zh-CN"/>
        </w:rPr>
      </w:pPr>
      <w:ins w:id="2910" w:author="Romano Giovanni" w:date="2017-10-24T23:25:00Z">
        <w:r w:rsidRPr="007B348A">
          <w:rPr>
            <w:rFonts w:eastAsia="SimSun"/>
            <w:b/>
            <w:bCs/>
            <w:color w:val="000000"/>
            <w:szCs w:val="24"/>
            <w:highlight w:val="yellow"/>
            <w:lang w:val="en-US" w:eastAsia="zh-CN"/>
          </w:rPr>
          <w:t>Mission Critical Video (</w:t>
        </w:r>
        <w:proofErr w:type="spellStart"/>
        <w:r w:rsidRPr="007B348A">
          <w:rPr>
            <w:rFonts w:eastAsia="SimSun"/>
            <w:b/>
            <w:bCs/>
            <w:color w:val="000000"/>
            <w:szCs w:val="24"/>
            <w:highlight w:val="yellow"/>
            <w:lang w:val="en-US" w:eastAsia="zh-CN"/>
          </w:rPr>
          <w:t>MCVideo</w:t>
        </w:r>
        <w:proofErr w:type="spellEnd"/>
        <w:r w:rsidRPr="007B348A">
          <w:rPr>
            <w:rFonts w:eastAsia="SimSun"/>
            <w:b/>
            <w:bCs/>
            <w:color w:val="000000"/>
            <w:szCs w:val="24"/>
            <w:highlight w:val="yellow"/>
            <w:lang w:val="en-US" w:eastAsia="zh-CN"/>
          </w:rPr>
          <w:t>); Codecs and media handling</w:t>
        </w:r>
      </w:ins>
    </w:p>
    <w:p w:rsidR="007B348A" w:rsidRPr="007B348A" w:rsidRDefault="007B348A" w:rsidP="007B348A">
      <w:pPr>
        <w:rPr>
          <w:ins w:id="2911" w:author="Romano Giovanni" w:date="2017-10-24T23:25:00Z"/>
          <w:rFonts w:eastAsia="SimSun"/>
          <w:color w:val="000000"/>
          <w:szCs w:val="24"/>
          <w:highlight w:val="yellow"/>
          <w:lang w:val="en-US" w:eastAsia="zh-CN"/>
        </w:rPr>
      </w:pPr>
      <w:ins w:id="2912" w:author="Romano Giovanni" w:date="2017-10-24T23:25:00Z">
        <w:r w:rsidRPr="007B348A">
          <w:rPr>
            <w:rFonts w:eastAsia="SimSun"/>
            <w:color w:val="000000"/>
            <w:szCs w:val="24"/>
            <w:highlight w:val="yellow"/>
            <w:lang w:val="en-US" w:eastAsia="zh-CN"/>
          </w:rPr>
          <w:t xml:space="preserve">This document specifies the codecs and media handling for </w:t>
        </w:r>
        <w:proofErr w:type="spellStart"/>
        <w:r w:rsidRPr="007B348A">
          <w:rPr>
            <w:rFonts w:eastAsia="SimSun"/>
            <w:color w:val="000000"/>
            <w:szCs w:val="24"/>
            <w:highlight w:val="yellow"/>
            <w:lang w:val="en-US" w:eastAsia="zh-CN"/>
          </w:rPr>
          <w:t>MCVideo</w:t>
        </w:r>
        <w:proofErr w:type="spellEnd"/>
        <w:r w:rsidRPr="007B348A">
          <w:rPr>
            <w:rFonts w:eastAsia="SimSun"/>
            <w:color w:val="000000"/>
            <w:szCs w:val="24"/>
            <w:highlight w:val="yellow"/>
            <w:lang w:val="en-US" w:eastAsia="zh-CN"/>
          </w:rPr>
          <w:t xml:space="preserve">. </w:t>
        </w:r>
        <w:r w:rsidRPr="007B348A">
          <w:rPr>
            <w:rFonts w:eastAsia="SimSun" w:hint="eastAsia"/>
            <w:color w:val="000000"/>
            <w:szCs w:val="24"/>
            <w:highlight w:val="yellow"/>
            <w:lang w:val="en-US" w:eastAsia="zh-CN"/>
          </w:rPr>
          <w:t>The requirements</w:t>
        </w:r>
        <w:r w:rsidRPr="007B348A">
          <w:rPr>
            <w:rFonts w:eastAsia="SimSun"/>
            <w:color w:val="000000"/>
            <w:szCs w:val="24"/>
            <w:highlight w:val="yellow"/>
            <w:lang w:val="en-US" w:eastAsia="zh-CN"/>
          </w:rPr>
          <w:t xml:space="preserve"> for </w:t>
        </w:r>
        <w:proofErr w:type="spellStart"/>
        <w:r w:rsidRPr="007B348A">
          <w:rPr>
            <w:rFonts w:eastAsia="SimSun"/>
            <w:color w:val="000000"/>
            <w:szCs w:val="24"/>
            <w:highlight w:val="yellow"/>
            <w:lang w:val="en-US" w:eastAsia="zh-CN"/>
          </w:rPr>
          <w:t>MCVideo</w:t>
        </w:r>
        <w:proofErr w:type="spellEnd"/>
        <w:r w:rsidRPr="007B348A">
          <w:rPr>
            <w:rFonts w:eastAsia="SimSun" w:hint="eastAsia"/>
            <w:color w:val="000000"/>
            <w:szCs w:val="24"/>
            <w:highlight w:val="yellow"/>
            <w:lang w:val="en-US" w:eastAsia="zh-CN"/>
          </w:rPr>
          <w:t xml:space="preserve"> are specified </w:t>
        </w:r>
        <w:r w:rsidRPr="007B348A">
          <w:rPr>
            <w:rFonts w:eastAsia="SimSun"/>
            <w:color w:val="000000"/>
            <w:szCs w:val="24"/>
            <w:highlight w:val="yellow"/>
            <w:lang w:val="en-US" w:eastAsia="zh-CN"/>
          </w:rPr>
          <w:t xml:space="preserve">by SA1 </w:t>
        </w:r>
        <w:r w:rsidRPr="007B348A">
          <w:rPr>
            <w:rFonts w:eastAsia="SimSun" w:hint="eastAsia"/>
            <w:color w:val="000000"/>
            <w:szCs w:val="24"/>
            <w:highlight w:val="yellow"/>
            <w:lang w:val="en-US" w:eastAsia="zh-CN"/>
          </w:rPr>
          <w:t xml:space="preserve">in </w:t>
        </w:r>
        <w:r w:rsidRPr="007B348A">
          <w:rPr>
            <w:rFonts w:eastAsia="SimSun"/>
            <w:color w:val="000000"/>
            <w:szCs w:val="24"/>
            <w:highlight w:val="yellow"/>
            <w:lang w:val="en-US" w:eastAsia="zh-CN"/>
          </w:rPr>
          <w:t>two</w:t>
        </w:r>
        <w:r w:rsidRPr="007B348A">
          <w:rPr>
            <w:rFonts w:eastAsia="SimSun" w:hint="eastAsia"/>
            <w:color w:val="000000"/>
            <w:szCs w:val="24"/>
            <w:highlight w:val="yellow"/>
            <w:lang w:val="en-US" w:eastAsia="zh-CN"/>
          </w:rPr>
          <w:t xml:space="preserve"> technical specifications</w:t>
        </w:r>
        <w:r w:rsidRPr="007B348A">
          <w:rPr>
            <w:rFonts w:eastAsia="SimSun"/>
            <w:color w:val="000000"/>
            <w:szCs w:val="24"/>
            <w:highlight w:val="yellow"/>
            <w:lang w:val="en-US" w:eastAsia="zh-CN"/>
          </w:rPr>
          <w:t>:</w:t>
        </w:r>
      </w:ins>
    </w:p>
    <w:p w:rsidR="007B348A" w:rsidRPr="007B348A" w:rsidRDefault="007B348A" w:rsidP="007B348A">
      <w:pPr>
        <w:rPr>
          <w:ins w:id="2913" w:author="Romano Giovanni" w:date="2017-10-24T23:25:00Z"/>
          <w:rFonts w:eastAsia="SimSun"/>
          <w:color w:val="000000"/>
          <w:szCs w:val="24"/>
          <w:highlight w:val="yellow"/>
          <w:lang w:val="en-US" w:eastAsia="zh-CN"/>
        </w:rPr>
      </w:pPr>
      <w:ins w:id="2914" w:author="Romano Giovanni" w:date="2017-10-24T23:25:00Z">
        <w:r w:rsidRPr="007B348A">
          <w:rPr>
            <w:rFonts w:eastAsia="SimSun" w:hint="eastAsia"/>
            <w:color w:val="000000"/>
            <w:szCs w:val="24"/>
            <w:highlight w:val="yellow"/>
            <w:lang w:val="en-US" w:eastAsia="zh-CN"/>
          </w:rPr>
          <w:t xml:space="preserve">a. The requirements specific to </w:t>
        </w:r>
        <w:r w:rsidRPr="007B348A">
          <w:rPr>
            <w:rFonts w:eastAsia="SimSun"/>
            <w:color w:val="000000"/>
            <w:szCs w:val="24"/>
            <w:highlight w:val="yellow"/>
            <w:lang w:val="en-US" w:eastAsia="zh-CN"/>
          </w:rPr>
          <w:t>M</w:t>
        </w:r>
        <w:r w:rsidRPr="007B348A">
          <w:rPr>
            <w:rFonts w:eastAsia="SimSun" w:hint="eastAsia"/>
            <w:color w:val="000000"/>
            <w:szCs w:val="24"/>
            <w:highlight w:val="yellow"/>
            <w:lang w:val="en-US" w:eastAsia="zh-CN"/>
          </w:rPr>
          <w:t xml:space="preserve">ission </w:t>
        </w:r>
        <w:r w:rsidRPr="007B348A">
          <w:rPr>
            <w:rFonts w:eastAsia="SimSun"/>
            <w:color w:val="000000"/>
            <w:szCs w:val="24"/>
            <w:highlight w:val="yellow"/>
            <w:lang w:val="en-US" w:eastAsia="zh-CN"/>
          </w:rPr>
          <w:t>C</w:t>
        </w:r>
        <w:r w:rsidRPr="007B348A">
          <w:rPr>
            <w:rFonts w:eastAsia="SimSun" w:hint="eastAsia"/>
            <w:color w:val="000000"/>
            <w:szCs w:val="24"/>
            <w:highlight w:val="yellow"/>
            <w:lang w:val="en-US" w:eastAsia="zh-CN"/>
          </w:rPr>
          <w:t xml:space="preserve">ritical </w:t>
        </w:r>
        <w:r w:rsidRPr="007B348A">
          <w:rPr>
            <w:rFonts w:eastAsia="SimSun"/>
            <w:color w:val="000000"/>
            <w:szCs w:val="24"/>
            <w:highlight w:val="yellow"/>
            <w:lang w:val="en-US" w:eastAsia="zh-CN"/>
          </w:rPr>
          <w:t>Video</w:t>
        </w:r>
        <w:r w:rsidRPr="007B348A">
          <w:rPr>
            <w:rFonts w:eastAsia="SimSun" w:hint="eastAsia"/>
            <w:color w:val="000000"/>
            <w:szCs w:val="24"/>
            <w:highlight w:val="yellow"/>
            <w:lang w:val="en-US" w:eastAsia="zh-CN"/>
          </w:rPr>
          <w:t xml:space="preserve"> have been specified in 3GPP TS 22.28</w:t>
        </w:r>
        <w:r w:rsidRPr="007B348A">
          <w:rPr>
            <w:rFonts w:eastAsia="SimSun"/>
            <w:color w:val="000000"/>
            <w:szCs w:val="24"/>
            <w:highlight w:val="yellow"/>
            <w:lang w:val="en-US" w:eastAsia="zh-CN"/>
          </w:rPr>
          <w:t>1</w:t>
        </w:r>
        <w:r w:rsidRPr="007B348A">
          <w:rPr>
            <w:rFonts w:eastAsia="SimSun" w:hint="eastAsia"/>
            <w:color w:val="000000"/>
            <w:szCs w:val="24"/>
            <w:highlight w:val="yellow"/>
            <w:lang w:val="en-US" w:eastAsia="zh-CN"/>
          </w:rPr>
          <w:t>.</w:t>
        </w:r>
      </w:ins>
    </w:p>
    <w:p w:rsidR="007B348A" w:rsidRPr="007B348A" w:rsidRDefault="007B348A" w:rsidP="007B348A">
      <w:pPr>
        <w:rPr>
          <w:ins w:id="2915" w:author="Romano Giovanni" w:date="2017-10-24T23:25:00Z"/>
          <w:rFonts w:eastAsia="SimSun"/>
          <w:color w:val="000000"/>
          <w:szCs w:val="24"/>
          <w:highlight w:val="yellow"/>
          <w:lang w:val="en-US" w:eastAsia="zh-CN"/>
        </w:rPr>
      </w:pPr>
      <w:ins w:id="2916" w:author="Romano Giovanni" w:date="2017-10-24T23:25:00Z">
        <w:r w:rsidRPr="007B348A">
          <w:rPr>
            <w:rFonts w:eastAsia="SimSun" w:hint="eastAsia"/>
            <w:color w:val="000000"/>
            <w:szCs w:val="24"/>
            <w:highlight w:val="yellow"/>
            <w:lang w:val="en-US" w:eastAsia="zh-CN"/>
          </w:rPr>
          <w:t xml:space="preserve">b. The requirements common to </w:t>
        </w:r>
        <w:r w:rsidRPr="007B348A">
          <w:rPr>
            <w:rFonts w:eastAsia="SimSun"/>
            <w:color w:val="000000"/>
            <w:szCs w:val="24"/>
            <w:highlight w:val="yellow"/>
            <w:lang w:val="en-US" w:eastAsia="zh-CN"/>
          </w:rPr>
          <w:t xml:space="preserve">multiple </w:t>
        </w:r>
        <w:r w:rsidRPr="007B348A">
          <w:rPr>
            <w:rFonts w:eastAsia="SimSun" w:hint="eastAsia"/>
            <w:color w:val="000000"/>
            <w:szCs w:val="24"/>
            <w:highlight w:val="yellow"/>
            <w:lang w:val="en-US" w:eastAsia="zh-CN"/>
          </w:rPr>
          <w:t>mission critical services have been specified in 3GPP TS 22.280.</w:t>
        </w:r>
      </w:ins>
    </w:p>
    <w:p w:rsidR="007B348A" w:rsidRPr="007B348A" w:rsidRDefault="007B348A" w:rsidP="007B348A">
      <w:pPr>
        <w:rPr>
          <w:ins w:id="2917" w:author="Romano Giovanni" w:date="2017-10-24T23:25:00Z"/>
          <w:rFonts w:eastAsia="SimSun"/>
          <w:color w:val="000000"/>
          <w:szCs w:val="24"/>
          <w:highlight w:val="yellow"/>
          <w:lang w:val="en-US" w:eastAsia="zh-CN"/>
        </w:rPr>
      </w:pPr>
      <w:ins w:id="2918" w:author="Romano Giovanni" w:date="2017-10-24T23:25:00Z">
        <w:r w:rsidRPr="007B348A">
          <w:rPr>
            <w:rFonts w:eastAsia="SimSun"/>
            <w:color w:val="000000"/>
            <w:szCs w:val="24"/>
            <w:highlight w:val="yellow"/>
            <w:lang w:val="en-US" w:eastAsia="zh-CN"/>
          </w:rPr>
          <w:t xml:space="preserve">The architectural work for </w:t>
        </w:r>
        <w:proofErr w:type="spellStart"/>
        <w:r w:rsidRPr="007B348A">
          <w:rPr>
            <w:rFonts w:eastAsia="SimSun"/>
            <w:color w:val="000000"/>
            <w:szCs w:val="24"/>
            <w:highlight w:val="yellow"/>
            <w:lang w:val="en-US" w:eastAsia="zh-CN"/>
          </w:rPr>
          <w:t>MCVideo</w:t>
        </w:r>
        <w:proofErr w:type="spellEnd"/>
        <w:r w:rsidRPr="007B348A">
          <w:rPr>
            <w:rFonts w:eastAsia="SimSun"/>
            <w:color w:val="000000"/>
            <w:szCs w:val="24"/>
            <w:highlight w:val="yellow"/>
            <w:lang w:val="en-US" w:eastAsia="zh-CN"/>
          </w:rPr>
          <w:t xml:space="preserve"> is specified by SA6 </w:t>
        </w:r>
        <w:r w:rsidRPr="007B348A">
          <w:rPr>
            <w:rFonts w:eastAsia="SimSun" w:hint="eastAsia"/>
            <w:color w:val="000000"/>
            <w:szCs w:val="24"/>
            <w:highlight w:val="yellow"/>
            <w:lang w:val="en-US" w:eastAsia="zh-CN"/>
          </w:rPr>
          <w:t xml:space="preserve">in </w:t>
        </w:r>
        <w:r w:rsidRPr="007B348A">
          <w:rPr>
            <w:rFonts w:eastAsia="SimSun"/>
            <w:color w:val="000000"/>
            <w:szCs w:val="24"/>
            <w:highlight w:val="yellow"/>
            <w:lang w:val="en-US" w:eastAsia="zh-CN"/>
          </w:rPr>
          <w:t>two</w:t>
        </w:r>
        <w:r w:rsidRPr="007B348A">
          <w:rPr>
            <w:rFonts w:eastAsia="SimSun" w:hint="eastAsia"/>
            <w:color w:val="000000"/>
            <w:szCs w:val="24"/>
            <w:highlight w:val="yellow"/>
            <w:lang w:val="en-US" w:eastAsia="zh-CN"/>
          </w:rPr>
          <w:t xml:space="preserve"> technical specifications</w:t>
        </w:r>
        <w:r w:rsidRPr="007B348A">
          <w:rPr>
            <w:rFonts w:eastAsia="SimSun"/>
            <w:color w:val="000000"/>
            <w:szCs w:val="24"/>
            <w:highlight w:val="yellow"/>
            <w:lang w:val="en-US" w:eastAsia="zh-CN"/>
          </w:rPr>
          <w:t>:</w:t>
        </w:r>
      </w:ins>
    </w:p>
    <w:p w:rsidR="007B348A" w:rsidRPr="007B348A" w:rsidRDefault="007B348A" w:rsidP="007B348A">
      <w:pPr>
        <w:rPr>
          <w:ins w:id="2919" w:author="Romano Giovanni" w:date="2017-10-24T23:25:00Z"/>
          <w:rFonts w:eastAsia="SimSun"/>
          <w:color w:val="000000"/>
          <w:szCs w:val="24"/>
          <w:highlight w:val="yellow"/>
          <w:lang w:val="en-US" w:eastAsia="zh-CN"/>
        </w:rPr>
      </w:pPr>
      <w:ins w:id="2920" w:author="Romano Giovanni" w:date="2017-10-24T23:25:00Z">
        <w:r w:rsidRPr="007B348A">
          <w:rPr>
            <w:rFonts w:eastAsia="SimSun"/>
            <w:color w:val="000000"/>
            <w:szCs w:val="24"/>
            <w:highlight w:val="yellow"/>
            <w:lang w:val="en-US" w:eastAsia="zh-CN"/>
          </w:rPr>
          <w:t>a.</w:t>
        </w:r>
        <w:r w:rsidRPr="007B348A">
          <w:rPr>
            <w:rFonts w:eastAsia="SimSun"/>
            <w:color w:val="000000"/>
            <w:szCs w:val="24"/>
            <w:highlight w:val="yellow"/>
            <w:lang w:val="en-US" w:eastAsia="zh-CN"/>
          </w:rPr>
          <w:tab/>
          <w:t xml:space="preserve">architectural and feature work specific to </w:t>
        </w:r>
        <w:proofErr w:type="spellStart"/>
        <w:r w:rsidRPr="007B348A">
          <w:rPr>
            <w:rFonts w:eastAsia="SimSun"/>
            <w:color w:val="000000"/>
            <w:szCs w:val="24"/>
            <w:highlight w:val="yellow"/>
            <w:lang w:val="en-US" w:eastAsia="zh-CN"/>
          </w:rPr>
          <w:t>MCVideo</w:t>
        </w:r>
        <w:proofErr w:type="spellEnd"/>
        <w:r w:rsidRPr="007B348A">
          <w:rPr>
            <w:rFonts w:eastAsia="SimSun"/>
            <w:color w:val="000000"/>
            <w:szCs w:val="24"/>
            <w:highlight w:val="yellow"/>
            <w:lang w:val="en-US" w:eastAsia="zh-CN"/>
          </w:rPr>
          <w:t xml:space="preserve"> have been specified in 3GPP TS 23.281.</w:t>
        </w:r>
      </w:ins>
    </w:p>
    <w:p w:rsidR="007B348A" w:rsidRPr="007B348A" w:rsidRDefault="007B348A" w:rsidP="007B348A">
      <w:pPr>
        <w:rPr>
          <w:ins w:id="2921" w:author="Romano Giovanni" w:date="2017-10-24T23:25:00Z"/>
          <w:rFonts w:eastAsia="SimSun"/>
          <w:color w:val="000000"/>
          <w:szCs w:val="24"/>
          <w:highlight w:val="yellow"/>
          <w:lang w:val="en-US" w:eastAsia="zh-CN"/>
        </w:rPr>
      </w:pPr>
      <w:ins w:id="2922" w:author="Romano Giovanni" w:date="2017-10-24T23:25:00Z">
        <w:r w:rsidRPr="007B348A">
          <w:rPr>
            <w:rFonts w:eastAsia="SimSun"/>
            <w:color w:val="000000"/>
            <w:szCs w:val="24"/>
            <w:highlight w:val="yellow"/>
            <w:lang w:val="en-US" w:eastAsia="zh-CN"/>
          </w:rPr>
          <w:t>b.</w:t>
        </w:r>
        <w:r w:rsidRPr="007B348A">
          <w:rPr>
            <w:rFonts w:eastAsia="SimSun"/>
            <w:color w:val="000000"/>
            <w:szCs w:val="24"/>
            <w:highlight w:val="yellow"/>
            <w:lang w:val="en-US" w:eastAsia="zh-CN"/>
          </w:rPr>
          <w:tab/>
          <w:t xml:space="preserve">architectural aspects common to multiple </w:t>
        </w:r>
        <w:r w:rsidRPr="007B348A">
          <w:rPr>
            <w:rFonts w:eastAsia="SimSun" w:hint="eastAsia"/>
            <w:color w:val="000000"/>
            <w:szCs w:val="24"/>
            <w:highlight w:val="yellow"/>
            <w:lang w:val="en-US" w:eastAsia="zh-CN"/>
          </w:rPr>
          <w:t xml:space="preserve">mission critical services have been specified </w:t>
        </w:r>
        <w:r w:rsidRPr="007B348A">
          <w:rPr>
            <w:rFonts w:eastAsia="SimSun"/>
            <w:color w:val="000000"/>
            <w:szCs w:val="24"/>
            <w:highlight w:val="yellow"/>
            <w:lang w:val="en-US" w:eastAsia="zh-CN"/>
          </w:rPr>
          <w:t>in 3GPP TS 23.280.</w:t>
        </w:r>
      </w:ins>
    </w:p>
    <w:p w:rsidR="007B348A" w:rsidRPr="007B348A" w:rsidRDefault="007B348A" w:rsidP="007B348A">
      <w:pPr>
        <w:pStyle w:val="Titolo5"/>
        <w:rPr>
          <w:ins w:id="2923" w:author="Romano Giovanni" w:date="2017-10-24T23:25:00Z"/>
          <w:rFonts w:eastAsia="SimSun"/>
          <w:bCs/>
          <w:color w:val="000000"/>
          <w:szCs w:val="24"/>
          <w:highlight w:val="yellow"/>
          <w:lang w:val="en-US" w:eastAsia="zh-CN"/>
        </w:rPr>
      </w:pPr>
      <w:ins w:id="2924" w:author="Romano Giovanni" w:date="2017-10-24T23:25:00Z">
        <w:r w:rsidRPr="007B348A">
          <w:rPr>
            <w:rFonts w:eastAsia="SimSun"/>
            <w:bCs/>
            <w:color w:val="000000"/>
            <w:szCs w:val="24"/>
            <w:highlight w:val="yellow"/>
            <w:lang w:val="en-US" w:eastAsia="zh-CN"/>
          </w:rPr>
          <w:t>5.1.2.12.5.13</w:t>
        </w:r>
        <w:r w:rsidRPr="007B348A">
          <w:rPr>
            <w:rFonts w:eastAsia="SimSun"/>
            <w:bCs/>
            <w:color w:val="000000"/>
            <w:szCs w:val="24"/>
            <w:highlight w:val="yellow"/>
            <w:lang w:val="en-US" w:eastAsia="zh-CN"/>
          </w:rPr>
          <w:tab/>
          <w:t>TS 26.307</w:t>
        </w:r>
      </w:ins>
    </w:p>
    <w:p w:rsidR="007B348A" w:rsidRPr="007B348A" w:rsidRDefault="007B348A" w:rsidP="007B348A">
      <w:pPr>
        <w:widowControl w:val="0"/>
        <w:tabs>
          <w:tab w:val="clear" w:pos="1134"/>
          <w:tab w:val="clear" w:pos="1871"/>
          <w:tab w:val="clear" w:pos="2268"/>
          <w:tab w:val="left" w:pos="90"/>
        </w:tabs>
        <w:overflowPunct/>
        <w:spacing w:before="91"/>
        <w:textAlignment w:val="auto"/>
        <w:rPr>
          <w:ins w:id="2925" w:author="Romano Giovanni" w:date="2017-10-24T23:25:00Z"/>
          <w:rFonts w:eastAsia="SimSun"/>
          <w:b/>
          <w:bCs/>
          <w:color w:val="000000"/>
          <w:sz w:val="30"/>
          <w:szCs w:val="30"/>
          <w:highlight w:val="yellow"/>
          <w:lang w:val="en-US" w:eastAsia="zh-CN"/>
        </w:rPr>
      </w:pPr>
      <w:ins w:id="2926" w:author="Romano Giovanni" w:date="2017-10-24T23:25:00Z">
        <w:r w:rsidRPr="007B348A">
          <w:rPr>
            <w:rFonts w:eastAsia="SimSun"/>
            <w:b/>
            <w:bCs/>
            <w:color w:val="000000"/>
            <w:szCs w:val="24"/>
            <w:highlight w:val="yellow"/>
            <w:lang w:val="en-US" w:eastAsia="zh-CN"/>
          </w:rPr>
          <w:t>Presentation layer for 3GPP services</w:t>
        </w:r>
      </w:ins>
    </w:p>
    <w:p w:rsidR="007B348A" w:rsidRPr="007B348A" w:rsidRDefault="007B348A" w:rsidP="007B348A">
      <w:pPr>
        <w:rPr>
          <w:ins w:id="2927" w:author="Romano Giovanni" w:date="2017-10-24T23:25:00Z"/>
          <w:rFonts w:eastAsia="SimSun"/>
          <w:color w:val="000000"/>
          <w:szCs w:val="24"/>
          <w:lang w:val="en-US" w:eastAsia="zh-CN"/>
        </w:rPr>
      </w:pPr>
      <w:ins w:id="2928" w:author="Romano Giovanni" w:date="2017-10-24T23:25:00Z">
        <w:r w:rsidRPr="007B348A">
          <w:rPr>
            <w:rFonts w:eastAsia="SimSun"/>
            <w:color w:val="000000"/>
            <w:szCs w:val="24"/>
            <w:highlight w:val="yellow"/>
            <w:lang w:val="en-US" w:eastAsia="zh-CN"/>
          </w:rPr>
          <w:t>This document specifies an HTML5 profile as a common presentation layer for 3GPP services.</w:t>
        </w:r>
      </w:ins>
    </w:p>
    <w:p w:rsidR="000126E7" w:rsidRPr="002D5C5B" w:rsidRDefault="000126E7" w:rsidP="000126E7">
      <w:pPr>
        <w:pStyle w:val="Titolo5"/>
        <w:rPr>
          <w:ins w:id="2929" w:author="Romano Giovanni" w:date="2017-10-23T22:26:00Z"/>
          <w:rFonts w:eastAsia="SimSun"/>
          <w:bCs/>
          <w:color w:val="000000"/>
          <w:szCs w:val="24"/>
          <w:lang w:val="en-US" w:eastAsia="zh-CN"/>
        </w:rPr>
      </w:pPr>
      <w:ins w:id="2930" w:author="Romano Giovanni" w:date="2017-10-23T22:26:00Z">
        <w:r w:rsidRPr="00CF3217">
          <w:rPr>
            <w:rFonts w:eastAsia="SimSun"/>
            <w:bCs/>
            <w:color w:val="000000"/>
            <w:szCs w:val="24"/>
            <w:lang w:val="en-US" w:eastAsia="zh-CN"/>
          </w:rPr>
          <w:lastRenderedPageBreak/>
          <w:t>5.1.2.</w:t>
        </w:r>
        <w:r>
          <w:rPr>
            <w:rFonts w:eastAsia="SimSun"/>
            <w:bCs/>
            <w:color w:val="000000"/>
            <w:szCs w:val="24"/>
            <w:lang w:val="en-US" w:eastAsia="zh-CN"/>
          </w:rPr>
          <w:t>12.5.</w:t>
        </w:r>
      </w:ins>
      <w:ins w:id="2931" w:author="Romano Giovanni" w:date="2017-10-24T23:25:00Z">
        <w:r w:rsidR="007B348A">
          <w:rPr>
            <w:rFonts w:eastAsia="SimSun"/>
            <w:bCs/>
            <w:color w:val="000000"/>
            <w:szCs w:val="24"/>
            <w:lang w:val="en-US" w:eastAsia="zh-CN"/>
          </w:rPr>
          <w:t>14</w:t>
        </w:r>
      </w:ins>
      <w:ins w:id="2932" w:author="Romano Giovanni" w:date="2017-10-23T22:26:00Z">
        <w:r w:rsidRPr="00CF3217">
          <w:rPr>
            <w:rFonts w:eastAsia="SimSun"/>
            <w:bCs/>
            <w:color w:val="000000"/>
            <w:szCs w:val="24"/>
            <w:lang w:val="en-US" w:eastAsia="zh-CN"/>
          </w:rPr>
          <w:tab/>
          <w:t>TS 26.346</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33" w:author="Romano Giovanni" w:date="2017-10-23T22:26:00Z"/>
          <w:rFonts w:eastAsia="SimSun"/>
          <w:b/>
          <w:bCs/>
          <w:color w:val="000000"/>
          <w:sz w:val="30"/>
          <w:szCs w:val="30"/>
          <w:lang w:val="en-US" w:eastAsia="zh-CN"/>
        </w:rPr>
      </w:pPr>
      <w:ins w:id="2934" w:author="Romano Giovanni" w:date="2017-10-23T22:26:00Z">
        <w:r w:rsidRPr="00CF3217">
          <w:rPr>
            <w:rFonts w:eastAsia="SimSun"/>
            <w:b/>
            <w:bCs/>
            <w:color w:val="000000"/>
            <w:szCs w:val="24"/>
            <w:lang w:val="en-US" w:eastAsia="zh-CN"/>
          </w:rPr>
          <w:t>Multimedia Broadcast/Multicast Service (MBMS); Protocols and codecs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35" w:author="Romano Giovanni" w:date="2017-10-23T22:26:00Z"/>
          <w:rFonts w:eastAsia="SimSun"/>
          <w:color w:val="000000"/>
          <w:sz w:val="27"/>
          <w:szCs w:val="27"/>
          <w:lang w:val="en-US" w:eastAsia="zh-CN"/>
        </w:rPr>
      </w:pPr>
      <w:ins w:id="2936" w:author="Romano Giovanni" w:date="2017-10-23T22:26:00Z">
        <w:r w:rsidRPr="00CF3217">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 In this version of the specification, only MBMS download and streaming delivery methods are specified. This document does not preclude the use of other delivery methods. This document includes information applicable to network operators, service providers and manufacturers.</w:t>
        </w:r>
      </w:ins>
    </w:p>
    <w:p w:rsidR="00A223F6" w:rsidRPr="00A223F6" w:rsidRDefault="00A223F6" w:rsidP="00A223F6">
      <w:pPr>
        <w:pStyle w:val="Titolo5"/>
        <w:rPr>
          <w:ins w:id="2937" w:author="Romano Giovanni" w:date="2017-10-25T00:02:00Z"/>
          <w:rFonts w:eastAsia="SimSun"/>
          <w:bCs/>
          <w:color w:val="000000"/>
          <w:szCs w:val="24"/>
          <w:highlight w:val="yellow"/>
          <w:lang w:val="en-US" w:eastAsia="zh-CN"/>
        </w:rPr>
      </w:pPr>
      <w:ins w:id="2938" w:author="Romano Giovanni" w:date="2017-10-25T00:02:00Z">
        <w:r w:rsidRPr="00A223F6">
          <w:rPr>
            <w:rFonts w:eastAsia="SimSun"/>
            <w:bCs/>
            <w:color w:val="000000"/>
            <w:szCs w:val="24"/>
            <w:highlight w:val="yellow"/>
            <w:lang w:val="en-US" w:eastAsia="zh-CN"/>
          </w:rPr>
          <w:t>5.</w:t>
        </w:r>
        <w:r w:rsidRPr="00A223F6">
          <w:rPr>
            <w:rFonts w:hint="eastAsia"/>
            <w:bCs/>
            <w:color w:val="000000"/>
            <w:szCs w:val="24"/>
            <w:highlight w:val="yellow"/>
            <w:lang w:val="en-US" w:eastAsia="ja-JP"/>
          </w:rPr>
          <w:t>1</w:t>
        </w:r>
        <w:r w:rsidRPr="00A223F6">
          <w:rPr>
            <w:rFonts w:eastAsia="SimSun"/>
            <w:bCs/>
            <w:color w:val="000000"/>
            <w:szCs w:val="24"/>
            <w:highlight w:val="yellow"/>
            <w:lang w:val="en-US" w:eastAsia="zh-CN"/>
          </w:rPr>
          <w:t>.2.12.5.15</w:t>
        </w:r>
        <w:r w:rsidRPr="00A223F6">
          <w:rPr>
            <w:rFonts w:eastAsia="SimSun"/>
            <w:bCs/>
            <w:color w:val="000000"/>
            <w:szCs w:val="24"/>
            <w:highlight w:val="yellow"/>
            <w:lang w:val="en-US" w:eastAsia="zh-CN"/>
          </w:rPr>
          <w:tab/>
          <w:t>TS 26.347</w:t>
        </w:r>
      </w:ins>
    </w:p>
    <w:p w:rsidR="00A223F6" w:rsidRPr="00A223F6" w:rsidRDefault="00A223F6" w:rsidP="00A223F6">
      <w:pPr>
        <w:widowControl w:val="0"/>
        <w:tabs>
          <w:tab w:val="clear" w:pos="1134"/>
          <w:tab w:val="clear" w:pos="1871"/>
          <w:tab w:val="clear" w:pos="2268"/>
          <w:tab w:val="left" w:pos="90"/>
        </w:tabs>
        <w:overflowPunct/>
        <w:spacing w:before="91"/>
        <w:textAlignment w:val="auto"/>
        <w:rPr>
          <w:ins w:id="2939" w:author="Romano Giovanni" w:date="2017-10-25T00:02:00Z"/>
          <w:rFonts w:eastAsia="SimSun"/>
          <w:b/>
          <w:bCs/>
          <w:color w:val="000000"/>
          <w:szCs w:val="24"/>
          <w:highlight w:val="yellow"/>
          <w:lang w:val="en-US" w:eastAsia="zh-CN"/>
        </w:rPr>
      </w:pPr>
      <w:ins w:id="2940" w:author="Romano Giovanni" w:date="2017-10-25T00:02:00Z">
        <w:r w:rsidRPr="00A223F6">
          <w:rPr>
            <w:rFonts w:eastAsia="SimSun"/>
            <w:b/>
            <w:bCs/>
            <w:color w:val="000000"/>
            <w:szCs w:val="24"/>
            <w:highlight w:val="yellow"/>
            <w:lang w:val="en-US" w:eastAsia="zh-CN"/>
          </w:rPr>
          <w:t>Multimedia Broadcast/Multicast Service (MBMS); Application Programming Interface and URL</w:t>
        </w:r>
      </w:ins>
    </w:p>
    <w:p w:rsidR="00A223F6" w:rsidRPr="00A223F6" w:rsidRDefault="00A223F6" w:rsidP="00A223F6">
      <w:pPr>
        <w:rPr>
          <w:ins w:id="2941" w:author="Romano Giovanni" w:date="2017-10-25T00:02:00Z"/>
          <w:rFonts w:eastAsia="SimSun"/>
          <w:color w:val="000000"/>
          <w:szCs w:val="24"/>
          <w:highlight w:val="yellow"/>
          <w:lang w:val="en-US" w:eastAsia="zh-CN"/>
        </w:rPr>
      </w:pPr>
      <w:ins w:id="2942" w:author="Romano Giovanni" w:date="2017-10-25T00:02:00Z">
        <w:r w:rsidRPr="00A223F6">
          <w:rPr>
            <w:rFonts w:eastAsia="SimSun"/>
            <w:color w:val="000000"/>
            <w:szCs w:val="24"/>
            <w:highlight w:val="yellow"/>
            <w:lang w:val="en-US" w:eastAsia="zh-CN"/>
          </w:rPr>
          <w: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t>
        </w:r>
      </w:ins>
    </w:p>
    <w:p w:rsidR="00A223F6" w:rsidRPr="00A223F6" w:rsidRDefault="00A223F6" w:rsidP="00A223F6">
      <w:pPr>
        <w:rPr>
          <w:ins w:id="2943" w:author="Romano Giovanni" w:date="2017-10-25T00:02:00Z"/>
          <w:rFonts w:eastAsia="SimSun"/>
          <w:color w:val="000000"/>
          <w:szCs w:val="24"/>
          <w:lang w:val="en-US" w:eastAsia="zh-CN"/>
        </w:rPr>
      </w:pPr>
      <w:ins w:id="2944" w:author="Romano Giovanni" w:date="2017-10-25T00:02:00Z">
        <w:r w:rsidRPr="00A223F6">
          <w:rPr>
            <w:rFonts w:eastAsia="SimSun"/>
            <w:color w:val="000000"/>
            <w:szCs w:val="24"/>
            <w:highlight w:val="yellow"/>
            <w:lang w:val="en-US" w:eastAsia="zh-CN"/>
          </w:rPr>
          <w:t>This document defines several APIs to access MBMS User Services and a URL to access resources available as part of an MBMS User Service. The MBMS User Services are defined in TS 26.346 and are not part of this document.</w:t>
        </w:r>
      </w:ins>
    </w:p>
    <w:p w:rsidR="000126E7" w:rsidRPr="002D5C5B" w:rsidRDefault="000126E7" w:rsidP="000126E7">
      <w:pPr>
        <w:pStyle w:val="Titolo5"/>
        <w:rPr>
          <w:ins w:id="2945" w:author="Romano Giovanni" w:date="2017-10-23T22:26:00Z"/>
          <w:rFonts w:eastAsia="SimSun"/>
          <w:bCs/>
          <w:color w:val="000000"/>
          <w:szCs w:val="24"/>
          <w:lang w:val="en-US" w:eastAsia="zh-CN"/>
        </w:rPr>
      </w:pPr>
      <w:ins w:id="2946"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12.5.1</w:t>
        </w:r>
      </w:ins>
      <w:ins w:id="2947" w:author="Romano Giovanni" w:date="2017-10-25T00:02:00Z">
        <w:r w:rsidR="002A29A5">
          <w:rPr>
            <w:rFonts w:eastAsia="SimSun"/>
            <w:bCs/>
            <w:color w:val="000000"/>
            <w:szCs w:val="24"/>
            <w:lang w:val="en-US" w:eastAsia="zh-CN"/>
          </w:rPr>
          <w:t>6</w:t>
        </w:r>
      </w:ins>
      <w:ins w:id="2948" w:author="Romano Giovanni" w:date="2017-10-23T22:26:00Z">
        <w:r w:rsidRPr="00CF3217">
          <w:rPr>
            <w:rFonts w:eastAsia="SimSun"/>
            <w:bCs/>
            <w:color w:val="000000"/>
            <w:szCs w:val="24"/>
            <w:lang w:val="en-US" w:eastAsia="zh-CN"/>
          </w:rPr>
          <w:tab/>
          <w:t>TS 26.441</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49" w:author="Romano Giovanni" w:date="2017-10-23T22:26:00Z"/>
          <w:rFonts w:eastAsia="SimSun"/>
          <w:b/>
          <w:bCs/>
          <w:color w:val="000000"/>
          <w:szCs w:val="24"/>
          <w:lang w:val="en-US" w:eastAsia="zh-CN"/>
        </w:rPr>
      </w:pPr>
      <w:ins w:id="2950" w:author="Romano Giovanni" w:date="2017-10-23T22:26:00Z">
        <w:r w:rsidRPr="00CF3217">
          <w:rPr>
            <w:rFonts w:eastAsia="SimSun"/>
            <w:b/>
            <w:bCs/>
            <w:color w:val="000000"/>
            <w:szCs w:val="24"/>
            <w:lang w:val="en-US" w:eastAsia="zh-CN"/>
          </w:rPr>
          <w:t>Codec for Enhanced Voice Services (EVS); General overview</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51" w:author="Romano Giovanni" w:date="2017-10-23T22:26:00Z"/>
          <w:rFonts w:eastAsia="SimSun"/>
          <w:color w:val="000000"/>
          <w:szCs w:val="24"/>
          <w:lang w:val="en-US" w:eastAsia="zh-CN"/>
        </w:rPr>
      </w:pPr>
      <w:ins w:id="2952" w:author="Romano Giovanni" w:date="2017-10-23T22:26:00Z">
        <w:r w:rsidRPr="00CF3217">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0126E7" w:rsidRPr="002D5C5B" w:rsidRDefault="000126E7" w:rsidP="000126E7">
      <w:pPr>
        <w:pStyle w:val="Titolo5"/>
        <w:rPr>
          <w:ins w:id="2953" w:author="Romano Giovanni" w:date="2017-10-23T22:26:00Z"/>
          <w:rFonts w:eastAsia="SimSun"/>
          <w:bCs/>
          <w:color w:val="000000"/>
          <w:szCs w:val="24"/>
          <w:lang w:val="en-US" w:eastAsia="zh-CN"/>
        </w:rPr>
      </w:pPr>
      <w:ins w:id="2954"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12.5.1</w:t>
        </w:r>
      </w:ins>
      <w:ins w:id="2955" w:author="Romano Giovanni" w:date="2017-10-25T00:02:00Z">
        <w:r w:rsidR="002A29A5">
          <w:rPr>
            <w:rFonts w:eastAsia="SimSun"/>
            <w:bCs/>
            <w:color w:val="000000"/>
            <w:szCs w:val="24"/>
            <w:lang w:val="en-US" w:eastAsia="zh-CN"/>
          </w:rPr>
          <w:t>7</w:t>
        </w:r>
      </w:ins>
      <w:ins w:id="2956" w:author="Romano Giovanni" w:date="2017-10-23T22:26:00Z">
        <w:r w:rsidRPr="00CF3217">
          <w:rPr>
            <w:rFonts w:eastAsia="SimSun"/>
            <w:bCs/>
            <w:color w:val="000000"/>
            <w:szCs w:val="24"/>
            <w:lang w:val="en-US" w:eastAsia="zh-CN"/>
          </w:rPr>
          <w:tab/>
          <w:t>TS 26.442</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57" w:author="Romano Giovanni" w:date="2017-10-23T22:26:00Z"/>
          <w:rFonts w:eastAsia="SimSun"/>
          <w:b/>
          <w:bCs/>
          <w:color w:val="000000"/>
          <w:szCs w:val="24"/>
          <w:lang w:val="en-US" w:eastAsia="zh-CN"/>
        </w:rPr>
      </w:pPr>
      <w:ins w:id="2958" w:author="Romano Giovanni" w:date="2017-10-23T22:26:00Z">
        <w:r w:rsidRPr="00CF3217">
          <w:rPr>
            <w:rFonts w:eastAsia="SimSun"/>
            <w:b/>
            <w:bCs/>
            <w:color w:val="000000"/>
            <w:szCs w:val="24"/>
            <w:lang w:val="en-US" w:eastAsia="zh-CN"/>
          </w:rPr>
          <w:t xml:space="preserve">Codec for Enhanced Voice Services (EVS); ANSI C code (fixed-point) </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59" w:author="Romano Giovanni" w:date="2017-10-23T22:26:00Z"/>
          <w:rFonts w:eastAsia="SimSun"/>
          <w:color w:val="000000"/>
          <w:szCs w:val="24"/>
          <w:lang w:val="en-US" w:eastAsia="zh-CN"/>
        </w:rPr>
      </w:pPr>
      <w:ins w:id="2960" w:author="Romano Giovanni" w:date="2017-10-23T22:26:00Z">
        <w:r w:rsidRPr="00CF3217">
          <w:rPr>
            <w:rFonts w:eastAsia="SimSun"/>
            <w:color w:val="000000"/>
            <w:szCs w:val="24"/>
            <w:lang w:val="en-US" w:eastAsia="zh-CN"/>
          </w:rPr>
          <w:t>This document contains an electronic copy of the ANSI</w:t>
        </w:r>
        <w:r w:rsidRPr="00CF3217">
          <w:rPr>
            <w:rFonts w:ascii="MS Mincho" w:hAnsi="MS Mincho" w:cs="MS Mincho"/>
            <w:color w:val="000000"/>
            <w:szCs w:val="24"/>
            <w:lang w:val="en-US" w:eastAsia="zh-CN"/>
          </w:rPr>
          <w:t>‑</w:t>
        </w:r>
        <w:r w:rsidRPr="00CF3217">
          <w:rPr>
            <w:rFonts w:eastAsia="SimSun"/>
            <w:color w:val="000000"/>
            <w:szCs w:val="24"/>
            <w:lang w:val="en-US" w:eastAsia="zh-CN"/>
          </w:rPr>
          <w:t>C code for the Enhanced Voice Services (EVS) Codec. The ANSI</w:t>
        </w:r>
        <w:r w:rsidRPr="00CF3217">
          <w:rPr>
            <w:rFonts w:ascii="MS Mincho" w:hAnsi="MS Mincho" w:cs="MS Mincho"/>
            <w:color w:val="000000"/>
            <w:szCs w:val="24"/>
            <w:lang w:val="en-US" w:eastAsia="zh-CN"/>
          </w:rPr>
          <w:t>‑</w:t>
        </w:r>
        <w:r w:rsidRPr="00CF3217">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61" w:author="Romano Giovanni" w:date="2017-10-23T22:26:00Z"/>
          <w:rFonts w:eastAsia="SimSun"/>
          <w:color w:val="000000"/>
          <w:szCs w:val="24"/>
          <w:lang w:val="en-US" w:eastAsia="zh-CN"/>
        </w:rPr>
      </w:pPr>
      <w:ins w:id="2962" w:author="Romano Giovanni" w:date="2017-10-23T22:26:00Z">
        <w:r w:rsidRPr="00CF3217">
          <w:rPr>
            <w:rFonts w:eastAsia="SimSun"/>
            <w:color w:val="000000"/>
            <w:szCs w:val="24"/>
            <w:lang w:val="en-US" w:eastAsia="zh-CN"/>
          </w:rPr>
          <w:t>Requirements for any implementation of the EVS codec to be standard compliant are specified in 3GPP TS 26.444 (Test sequences).</w:t>
        </w:r>
      </w:ins>
    </w:p>
    <w:p w:rsidR="000126E7" w:rsidRPr="00CF3217" w:rsidRDefault="000126E7" w:rsidP="000126E7">
      <w:pPr>
        <w:pStyle w:val="Titolo5"/>
        <w:rPr>
          <w:ins w:id="2963" w:author="Romano Giovanni" w:date="2017-10-23T22:26:00Z"/>
          <w:rFonts w:eastAsia="SimSun"/>
          <w:bCs/>
          <w:color w:val="000000"/>
          <w:szCs w:val="24"/>
          <w:lang w:val="en-US" w:eastAsia="zh-CN"/>
        </w:rPr>
      </w:pPr>
      <w:ins w:id="2964"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12.5.1</w:t>
        </w:r>
      </w:ins>
      <w:ins w:id="2965" w:author="Romano Giovanni" w:date="2017-10-25T00:02:00Z">
        <w:r w:rsidR="002A29A5">
          <w:rPr>
            <w:rFonts w:eastAsia="SimSun"/>
            <w:bCs/>
            <w:color w:val="000000"/>
            <w:szCs w:val="24"/>
            <w:lang w:val="en-US" w:eastAsia="zh-CN"/>
          </w:rPr>
          <w:t>8</w:t>
        </w:r>
      </w:ins>
      <w:ins w:id="2966" w:author="Romano Giovanni" w:date="2017-10-23T22:26:00Z">
        <w:r w:rsidRPr="00CF3217">
          <w:rPr>
            <w:rFonts w:eastAsia="SimSun"/>
            <w:bCs/>
            <w:color w:val="000000"/>
            <w:szCs w:val="24"/>
            <w:lang w:val="en-US" w:eastAsia="zh-CN"/>
          </w:rPr>
          <w:tab/>
          <w:t>TS 26.443</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67" w:author="Romano Giovanni" w:date="2017-10-23T22:26:00Z"/>
          <w:rFonts w:eastAsia="SimSun"/>
          <w:b/>
          <w:bCs/>
          <w:color w:val="000000"/>
          <w:szCs w:val="24"/>
          <w:lang w:val="en-US" w:eastAsia="zh-CN"/>
        </w:rPr>
      </w:pPr>
      <w:ins w:id="2968" w:author="Romano Giovanni" w:date="2017-10-23T22:26:00Z">
        <w:r w:rsidRPr="00CF3217">
          <w:rPr>
            <w:rFonts w:eastAsia="SimSun"/>
            <w:b/>
            <w:bCs/>
            <w:color w:val="000000"/>
            <w:szCs w:val="24"/>
            <w:lang w:val="en-US" w:eastAsia="zh-CN"/>
          </w:rPr>
          <w:t xml:space="preserve">Codec for Enhanced Voice Services (EVS); ANSI C code (floating-point) </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69" w:author="Romano Giovanni" w:date="2017-10-23T22:26:00Z"/>
          <w:rFonts w:eastAsia="SimSun"/>
          <w:color w:val="000000"/>
          <w:szCs w:val="24"/>
          <w:lang w:val="en-US" w:eastAsia="zh-CN"/>
        </w:rPr>
      </w:pPr>
      <w:ins w:id="2970" w:author="Romano Giovanni" w:date="2017-10-23T22:26:00Z">
        <w:r w:rsidRPr="00CF3217">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w:t>
        </w:r>
        <w:r w:rsidRPr="00CF3217">
          <w:rPr>
            <w:rFonts w:eastAsia="SimSun"/>
            <w:color w:val="000000"/>
            <w:szCs w:val="24"/>
            <w:lang w:val="en-US" w:eastAsia="zh-CN"/>
          </w:rPr>
          <w:lastRenderedPageBreak/>
          <w:t xml:space="preserve">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71" w:author="Romano Giovanni" w:date="2017-10-23T22:26:00Z"/>
          <w:rFonts w:eastAsia="SimSun"/>
          <w:color w:val="000000"/>
          <w:szCs w:val="24"/>
          <w:lang w:val="en-US" w:eastAsia="zh-CN"/>
        </w:rPr>
      </w:pPr>
      <w:ins w:id="2972" w:author="Romano Giovanni" w:date="2017-10-23T22:26:00Z">
        <w:r w:rsidRPr="00CF3217">
          <w:rPr>
            <w:rFonts w:eastAsia="SimSun"/>
            <w:color w:val="000000"/>
            <w:szCs w:val="24"/>
            <w:lang w:val="en-US" w:eastAsia="zh-CN"/>
          </w:rPr>
          <w:t>Requirements for any implementation of the EVS codec to be standard compliant are specified in 3GPP TS 26.444 (Test sequences).</w:t>
        </w:r>
      </w:ins>
    </w:p>
    <w:p w:rsidR="000126E7" w:rsidRPr="00CF3217" w:rsidRDefault="000126E7" w:rsidP="000126E7">
      <w:pPr>
        <w:pStyle w:val="Titolo5"/>
        <w:rPr>
          <w:ins w:id="2973" w:author="Romano Giovanni" w:date="2017-10-23T22:26:00Z"/>
          <w:rFonts w:eastAsia="SimSun"/>
          <w:bCs/>
          <w:color w:val="000000"/>
          <w:szCs w:val="24"/>
          <w:lang w:val="en-US" w:eastAsia="zh-CN"/>
        </w:rPr>
      </w:pPr>
      <w:ins w:id="2974"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12.5.1</w:t>
        </w:r>
      </w:ins>
      <w:ins w:id="2975" w:author="Romano Giovanni" w:date="2017-10-25T00:02:00Z">
        <w:r w:rsidR="002A29A5">
          <w:rPr>
            <w:rFonts w:eastAsia="SimSun"/>
            <w:bCs/>
            <w:color w:val="000000"/>
            <w:szCs w:val="24"/>
            <w:lang w:val="en-US" w:eastAsia="zh-CN"/>
          </w:rPr>
          <w:t>9</w:t>
        </w:r>
      </w:ins>
      <w:ins w:id="2976" w:author="Romano Giovanni" w:date="2017-10-23T22:26:00Z">
        <w:r w:rsidRPr="00CF3217">
          <w:rPr>
            <w:rFonts w:eastAsia="SimSun"/>
            <w:bCs/>
            <w:color w:val="000000"/>
            <w:szCs w:val="24"/>
            <w:lang w:val="en-US" w:eastAsia="zh-CN"/>
          </w:rPr>
          <w:tab/>
          <w:t>TS 26.444</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77" w:author="Romano Giovanni" w:date="2017-10-23T22:26:00Z"/>
          <w:rFonts w:eastAsia="SimSun"/>
          <w:b/>
          <w:bCs/>
          <w:color w:val="000000"/>
          <w:szCs w:val="24"/>
          <w:lang w:val="en-US" w:eastAsia="zh-CN"/>
        </w:rPr>
      </w:pPr>
      <w:ins w:id="2978" w:author="Romano Giovanni" w:date="2017-10-23T22:26:00Z">
        <w:r w:rsidRPr="00CF3217">
          <w:rPr>
            <w:rFonts w:eastAsia="SimSun"/>
            <w:b/>
            <w:bCs/>
            <w:color w:val="000000"/>
            <w:szCs w:val="24"/>
            <w:lang w:val="en-US" w:eastAsia="zh-CN"/>
          </w:rPr>
          <w:t>Codec for Enhanced Voice Services (EVS); Test sequences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79" w:author="Romano Giovanni" w:date="2017-10-23T22:26:00Z"/>
          <w:rFonts w:eastAsia="SimSun"/>
          <w:color w:val="000000"/>
          <w:szCs w:val="24"/>
          <w:lang w:val="en-US" w:eastAsia="zh-CN"/>
        </w:rPr>
      </w:pPr>
      <w:ins w:id="2980" w:author="Romano Giovanni" w:date="2017-10-23T22:26:00Z">
        <w:r w:rsidRPr="00CF3217">
          <w:rPr>
            <w:rFonts w:eastAsia="SimSun"/>
            <w:color w:val="000000"/>
            <w:szCs w:val="24"/>
            <w:lang w:val="en-US" w:eastAsia="zh-CN"/>
          </w:rPr>
          <w:t>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this document specifies conformance testing (FFS).</w:t>
        </w:r>
      </w:ins>
    </w:p>
    <w:p w:rsidR="000126E7" w:rsidRPr="002D5C5B" w:rsidRDefault="000126E7" w:rsidP="000126E7">
      <w:pPr>
        <w:pStyle w:val="Titolo5"/>
        <w:rPr>
          <w:ins w:id="2981" w:author="Romano Giovanni" w:date="2017-10-23T22:26:00Z"/>
          <w:rFonts w:eastAsia="SimSun"/>
          <w:bCs/>
          <w:color w:val="000000"/>
          <w:szCs w:val="24"/>
          <w:lang w:val="en-US" w:eastAsia="zh-CN"/>
        </w:rPr>
      </w:pPr>
      <w:ins w:id="2982"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2983" w:author="Romano Giovanni" w:date="2017-10-25T00:02:00Z">
        <w:r w:rsidR="002A29A5">
          <w:rPr>
            <w:rFonts w:eastAsia="SimSun"/>
            <w:bCs/>
            <w:color w:val="000000"/>
            <w:szCs w:val="24"/>
            <w:lang w:val="en-US" w:eastAsia="zh-CN"/>
          </w:rPr>
          <w:t>20</w:t>
        </w:r>
      </w:ins>
      <w:ins w:id="2984" w:author="Romano Giovanni" w:date="2017-10-23T22:26:00Z">
        <w:r w:rsidRPr="00CF3217">
          <w:rPr>
            <w:rFonts w:eastAsia="SimSun"/>
            <w:bCs/>
            <w:color w:val="000000"/>
            <w:szCs w:val="24"/>
            <w:lang w:val="en-US" w:eastAsia="zh-CN"/>
          </w:rPr>
          <w:tab/>
          <w:t>TS 26.445</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85" w:author="Romano Giovanni" w:date="2017-10-23T22:26:00Z"/>
          <w:rFonts w:eastAsia="SimSun"/>
          <w:b/>
          <w:bCs/>
          <w:color w:val="000000"/>
          <w:szCs w:val="24"/>
          <w:lang w:val="en-US" w:eastAsia="zh-CN"/>
        </w:rPr>
      </w:pPr>
      <w:ins w:id="2986" w:author="Romano Giovanni" w:date="2017-10-23T22:26:00Z">
        <w:r w:rsidRPr="00CF3217">
          <w:rPr>
            <w:rFonts w:eastAsia="SimSun"/>
            <w:b/>
            <w:bCs/>
            <w:color w:val="000000"/>
            <w:szCs w:val="24"/>
            <w:lang w:val="en-US" w:eastAsia="zh-CN"/>
          </w:rPr>
          <w:t>Codec for Enhanced Voice Services (EVS); Detailed algorithmic description</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87" w:author="Romano Giovanni" w:date="2017-10-23T22:26:00Z"/>
          <w:rFonts w:eastAsia="SimSun"/>
          <w:color w:val="000000"/>
          <w:szCs w:val="24"/>
          <w:lang w:val="en-US" w:eastAsia="zh-CN"/>
        </w:rPr>
      </w:pPr>
      <w:ins w:id="2988" w:author="Romano Giovanni" w:date="2017-10-23T22:26:00Z">
        <w:r w:rsidRPr="00CF3217">
          <w:rPr>
            <w:rFonts w:eastAsia="SimSun"/>
            <w:color w:val="000000"/>
            <w:szCs w:val="24"/>
            <w:lang w:val="en-US" w:eastAsia="zh-CN"/>
          </w:rPr>
          <w:t>This document is a detailed description of the signal processing algorithms of the Enhanced Voice Services coder.</w:t>
        </w:r>
      </w:ins>
    </w:p>
    <w:p w:rsidR="000126E7" w:rsidRPr="002D5C5B" w:rsidRDefault="000126E7" w:rsidP="000126E7">
      <w:pPr>
        <w:pStyle w:val="Titolo5"/>
        <w:rPr>
          <w:ins w:id="2989" w:author="Romano Giovanni" w:date="2017-10-23T22:26:00Z"/>
          <w:rFonts w:eastAsia="SimSun"/>
          <w:bCs/>
          <w:color w:val="000000"/>
          <w:szCs w:val="24"/>
          <w:lang w:val="en-US" w:eastAsia="zh-CN"/>
        </w:rPr>
      </w:pPr>
      <w:ins w:id="2990"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2991" w:author="Romano Giovanni" w:date="2017-10-25T00:02:00Z">
        <w:r w:rsidR="002A29A5">
          <w:rPr>
            <w:rFonts w:eastAsia="SimSun"/>
            <w:bCs/>
            <w:color w:val="000000"/>
            <w:szCs w:val="24"/>
            <w:lang w:val="en-US" w:eastAsia="zh-CN"/>
          </w:rPr>
          <w:t>21</w:t>
        </w:r>
      </w:ins>
      <w:ins w:id="2992" w:author="Romano Giovanni" w:date="2017-10-23T22:26:00Z">
        <w:r w:rsidRPr="00CF3217">
          <w:rPr>
            <w:rFonts w:eastAsia="SimSun"/>
            <w:bCs/>
            <w:color w:val="000000"/>
            <w:szCs w:val="24"/>
            <w:lang w:val="en-US" w:eastAsia="zh-CN"/>
          </w:rPr>
          <w:tab/>
          <w:t>TS 26.446</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2993" w:author="Romano Giovanni" w:date="2017-10-23T22:26:00Z"/>
          <w:rFonts w:eastAsia="SimSun"/>
          <w:b/>
          <w:bCs/>
          <w:color w:val="000000"/>
          <w:szCs w:val="24"/>
          <w:lang w:val="en-US" w:eastAsia="zh-CN"/>
        </w:rPr>
      </w:pPr>
      <w:ins w:id="2994" w:author="Romano Giovanni" w:date="2017-10-23T22:26:00Z">
        <w:r w:rsidRPr="00CF3217">
          <w:rPr>
            <w:rFonts w:eastAsia="SimSun"/>
            <w:b/>
            <w:bCs/>
            <w:color w:val="000000"/>
            <w:szCs w:val="24"/>
            <w:lang w:val="en-US" w:eastAsia="zh-CN"/>
          </w:rPr>
          <w:t>Codec for Enhanced Voice Services (EVS); Adaptive Multi-Rate - Wideband (AMR-WB) backward compatible functions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95" w:author="Romano Giovanni" w:date="2017-10-23T22:26:00Z"/>
          <w:rFonts w:eastAsia="SimSun"/>
          <w:color w:val="000000"/>
          <w:szCs w:val="24"/>
          <w:lang w:val="en-US" w:eastAsia="zh-CN"/>
        </w:rPr>
      </w:pPr>
      <w:ins w:id="2996" w:author="Romano Giovanni" w:date="2017-10-23T22:26:00Z">
        <w:r w:rsidRPr="00CF3217">
          <w:rPr>
            <w:rFonts w:eastAsia="SimSun"/>
            <w:color w:val="000000"/>
            <w:szCs w:val="24"/>
            <w:lang w:val="en-US" w:eastAsia="zh-CN"/>
          </w:rPr>
          <w:t>This document specifies the AMR-WB backward compatible functions of the EVS codec.</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2997" w:author="Romano Giovanni" w:date="2017-10-23T22:26:00Z"/>
          <w:rFonts w:eastAsia="SimSun"/>
          <w:color w:val="000000"/>
          <w:szCs w:val="24"/>
          <w:lang w:val="en-US" w:eastAsia="zh-CN"/>
        </w:rPr>
      </w:pPr>
      <w:ins w:id="2998" w:author="Romano Giovanni" w:date="2017-10-23T22:26:00Z">
        <w:r w:rsidRPr="00CF3217">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0126E7" w:rsidRPr="00CF3217" w:rsidRDefault="000126E7" w:rsidP="000126E7">
      <w:pPr>
        <w:pStyle w:val="Titolo5"/>
        <w:rPr>
          <w:ins w:id="2999" w:author="Romano Giovanni" w:date="2017-10-23T22:26:00Z"/>
          <w:rFonts w:eastAsia="SimSun"/>
          <w:bCs/>
          <w:color w:val="000000"/>
          <w:szCs w:val="24"/>
          <w:lang w:val="en-US" w:eastAsia="zh-CN"/>
        </w:rPr>
      </w:pPr>
      <w:ins w:id="3000"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3001" w:author="Romano Giovanni" w:date="2017-10-25T00:03:00Z">
        <w:r w:rsidR="002A29A5">
          <w:rPr>
            <w:rFonts w:eastAsia="SimSun"/>
            <w:bCs/>
            <w:color w:val="000000"/>
            <w:szCs w:val="24"/>
            <w:lang w:val="en-US" w:eastAsia="zh-CN"/>
          </w:rPr>
          <w:t>22</w:t>
        </w:r>
      </w:ins>
      <w:ins w:id="3002" w:author="Romano Giovanni" w:date="2017-10-23T22:26:00Z">
        <w:r w:rsidRPr="00CF3217">
          <w:rPr>
            <w:rFonts w:eastAsia="SimSun"/>
            <w:bCs/>
            <w:color w:val="000000"/>
            <w:szCs w:val="24"/>
            <w:lang w:val="en-US" w:eastAsia="zh-CN"/>
          </w:rPr>
          <w:tab/>
          <w:t>TS 26.447</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03" w:author="Romano Giovanni" w:date="2017-10-23T22:26:00Z"/>
          <w:rFonts w:eastAsia="SimSun"/>
          <w:b/>
          <w:bCs/>
          <w:color w:val="000000"/>
          <w:szCs w:val="24"/>
          <w:lang w:val="en-US" w:eastAsia="zh-CN"/>
        </w:rPr>
      </w:pPr>
      <w:ins w:id="3004" w:author="Romano Giovanni" w:date="2017-10-23T22:26:00Z">
        <w:r w:rsidRPr="00CF3217">
          <w:rPr>
            <w:rFonts w:eastAsia="SimSun"/>
            <w:b/>
            <w:bCs/>
            <w:color w:val="000000"/>
            <w:szCs w:val="24"/>
            <w:lang w:val="en-US" w:eastAsia="zh-CN"/>
          </w:rPr>
          <w:t>Codec for Enhanced Voice Services (EVS); Error concealment of lost packets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05" w:author="Romano Giovanni" w:date="2017-10-23T22:26:00Z"/>
          <w:rFonts w:eastAsia="SimSun"/>
          <w:color w:val="000000"/>
          <w:szCs w:val="24"/>
          <w:lang w:val="en-US" w:eastAsia="zh-CN"/>
        </w:rPr>
      </w:pPr>
      <w:ins w:id="3006" w:author="Romano Giovanni" w:date="2017-10-23T22:26:00Z">
        <w:r w:rsidRPr="00CF3217">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0126E7" w:rsidRPr="00CF3217" w:rsidRDefault="000126E7" w:rsidP="000126E7">
      <w:pPr>
        <w:pStyle w:val="Titolo5"/>
        <w:rPr>
          <w:ins w:id="3007" w:author="Romano Giovanni" w:date="2017-10-23T22:26:00Z"/>
          <w:rFonts w:eastAsia="SimSun"/>
          <w:bCs/>
          <w:color w:val="000000"/>
          <w:szCs w:val="24"/>
          <w:lang w:val="en-US" w:eastAsia="zh-CN"/>
        </w:rPr>
      </w:pPr>
      <w:ins w:id="3008"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3009" w:author="Romano Giovanni" w:date="2017-10-25T00:03:00Z">
        <w:r w:rsidR="002A29A5">
          <w:rPr>
            <w:rFonts w:eastAsia="SimSun"/>
            <w:bCs/>
            <w:color w:val="000000"/>
            <w:szCs w:val="24"/>
            <w:lang w:val="en-US" w:eastAsia="zh-CN"/>
          </w:rPr>
          <w:t>23</w:t>
        </w:r>
      </w:ins>
      <w:ins w:id="3010" w:author="Romano Giovanni" w:date="2017-10-23T22:26:00Z">
        <w:r w:rsidRPr="00CF3217">
          <w:rPr>
            <w:rFonts w:eastAsia="SimSun"/>
            <w:bCs/>
            <w:color w:val="000000"/>
            <w:szCs w:val="24"/>
            <w:lang w:val="en-US" w:eastAsia="zh-CN"/>
          </w:rPr>
          <w:tab/>
          <w:t>TS 26.448</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11" w:author="Romano Giovanni" w:date="2017-10-23T22:26:00Z"/>
          <w:rFonts w:eastAsia="SimSun"/>
          <w:b/>
          <w:bCs/>
          <w:color w:val="000000"/>
          <w:szCs w:val="24"/>
          <w:lang w:val="en-US" w:eastAsia="zh-CN"/>
        </w:rPr>
      </w:pPr>
      <w:ins w:id="3012" w:author="Romano Giovanni" w:date="2017-10-23T22:26:00Z">
        <w:r w:rsidRPr="00CF3217">
          <w:rPr>
            <w:rFonts w:eastAsia="SimSun"/>
            <w:b/>
            <w:bCs/>
            <w:color w:val="000000"/>
            <w:szCs w:val="24"/>
            <w:lang w:val="en-US" w:eastAsia="zh-CN"/>
          </w:rPr>
          <w:t>Codec for Enhanced Voice Services (EVS); Jitter buffer management</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13" w:author="Romano Giovanni" w:date="2017-10-23T22:26:00Z"/>
          <w:rFonts w:eastAsia="SimSun"/>
          <w:color w:val="000000"/>
          <w:szCs w:val="24"/>
          <w:lang w:val="en-US" w:eastAsia="zh-CN"/>
        </w:rPr>
      </w:pPr>
      <w:ins w:id="3014" w:author="Romano Giovanni" w:date="2017-10-23T22:26:00Z">
        <w:r w:rsidRPr="00CF3217">
          <w:rPr>
            <w:rFonts w:eastAsia="SimSun"/>
            <w:color w:val="000000"/>
            <w:szCs w:val="24"/>
            <w:lang w:val="en-US" w:eastAsia="zh-CN"/>
          </w:rPr>
          <w:t>This document defines the Jitter Buffer Management solution for the Codec for Enhanced Voice Services (EVS).</w:t>
        </w:r>
      </w:ins>
    </w:p>
    <w:p w:rsidR="000126E7" w:rsidRPr="00CF3217" w:rsidRDefault="000126E7" w:rsidP="000126E7">
      <w:pPr>
        <w:pStyle w:val="Titolo5"/>
        <w:rPr>
          <w:ins w:id="3015" w:author="Romano Giovanni" w:date="2017-10-23T22:26:00Z"/>
          <w:rFonts w:eastAsia="SimSun"/>
          <w:bCs/>
          <w:color w:val="000000"/>
          <w:szCs w:val="24"/>
          <w:lang w:val="en-US" w:eastAsia="zh-CN"/>
        </w:rPr>
      </w:pPr>
      <w:ins w:id="3016" w:author="Romano Giovanni" w:date="2017-10-23T22:26: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3017" w:author="Romano Giovanni" w:date="2017-10-25T00:03:00Z">
        <w:r w:rsidR="002A29A5">
          <w:rPr>
            <w:rFonts w:eastAsia="SimSun"/>
            <w:bCs/>
            <w:color w:val="000000"/>
            <w:szCs w:val="24"/>
            <w:lang w:val="en-US" w:eastAsia="zh-CN"/>
          </w:rPr>
          <w:t>24</w:t>
        </w:r>
      </w:ins>
      <w:ins w:id="3018" w:author="Romano Giovanni" w:date="2017-10-23T22:26:00Z">
        <w:r w:rsidRPr="00CF3217">
          <w:rPr>
            <w:rFonts w:eastAsia="SimSun"/>
            <w:bCs/>
            <w:color w:val="000000"/>
            <w:szCs w:val="24"/>
            <w:lang w:val="en-US" w:eastAsia="zh-CN"/>
          </w:rPr>
          <w:tab/>
          <w:t>TS 26.449</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19" w:author="Romano Giovanni" w:date="2017-10-23T22:26:00Z"/>
          <w:rFonts w:eastAsia="SimSun"/>
          <w:b/>
          <w:bCs/>
          <w:color w:val="000000"/>
          <w:szCs w:val="24"/>
          <w:lang w:val="en-US" w:eastAsia="zh-CN"/>
        </w:rPr>
      </w:pPr>
      <w:ins w:id="3020" w:author="Romano Giovanni" w:date="2017-10-23T22:26:00Z">
        <w:r w:rsidRPr="00CF3217">
          <w:rPr>
            <w:rFonts w:eastAsia="SimSun"/>
            <w:b/>
            <w:bCs/>
            <w:color w:val="000000"/>
            <w:szCs w:val="24"/>
            <w:lang w:val="en-US" w:eastAsia="zh-CN"/>
          </w:rPr>
          <w:t>Codec for Enhanced Voice Services (EVS); Comfort Noise Generation (CNG) aspects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21" w:author="Romano Giovanni" w:date="2017-10-23T22:26:00Z"/>
          <w:rFonts w:eastAsia="SimSun"/>
          <w:color w:val="000000"/>
          <w:szCs w:val="24"/>
          <w:lang w:val="en-US" w:eastAsia="zh-CN"/>
        </w:rPr>
      </w:pPr>
      <w:ins w:id="3022" w:author="Romano Giovanni" w:date="2017-10-23T22:26:00Z">
        <w:r w:rsidRPr="00CF3217">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0126E7" w:rsidRPr="00CF3217" w:rsidRDefault="000126E7" w:rsidP="000126E7">
      <w:pPr>
        <w:pStyle w:val="Titolo5"/>
        <w:rPr>
          <w:ins w:id="3023" w:author="Romano Giovanni" w:date="2017-10-23T22:26:00Z"/>
          <w:rFonts w:eastAsia="SimSun"/>
          <w:bCs/>
          <w:color w:val="000000"/>
          <w:szCs w:val="24"/>
          <w:lang w:val="en-US" w:eastAsia="zh-CN"/>
        </w:rPr>
      </w:pPr>
      <w:ins w:id="3024"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3025" w:author="Romano Giovanni" w:date="2017-10-25T00:03:00Z">
        <w:r w:rsidR="002A29A5">
          <w:rPr>
            <w:rFonts w:eastAsia="SimSun"/>
            <w:bCs/>
            <w:color w:val="000000"/>
            <w:szCs w:val="24"/>
            <w:lang w:val="en-US" w:eastAsia="zh-CN"/>
          </w:rPr>
          <w:t>25</w:t>
        </w:r>
      </w:ins>
      <w:ins w:id="3026" w:author="Romano Giovanni" w:date="2017-10-23T22:26:00Z">
        <w:r w:rsidRPr="00CF3217">
          <w:rPr>
            <w:rFonts w:eastAsia="SimSun"/>
            <w:bCs/>
            <w:color w:val="000000"/>
            <w:szCs w:val="24"/>
            <w:lang w:val="en-US" w:eastAsia="zh-CN"/>
          </w:rPr>
          <w:tab/>
          <w:t>TS 26.450</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27" w:author="Romano Giovanni" w:date="2017-10-23T22:26:00Z"/>
          <w:rFonts w:eastAsia="SimSun"/>
          <w:b/>
          <w:bCs/>
          <w:color w:val="000000"/>
          <w:szCs w:val="24"/>
          <w:lang w:val="en-US" w:eastAsia="zh-CN"/>
        </w:rPr>
      </w:pPr>
      <w:ins w:id="3028" w:author="Romano Giovanni" w:date="2017-10-23T22:26:00Z">
        <w:r w:rsidRPr="00CF3217">
          <w:rPr>
            <w:rFonts w:eastAsia="SimSun"/>
            <w:b/>
            <w:bCs/>
            <w:color w:val="000000"/>
            <w:szCs w:val="24"/>
            <w:lang w:val="en-US" w:eastAsia="zh-CN"/>
          </w:rPr>
          <w:t>Codec for Enhanced Voice Services (EVS); Discontinuous Transmission (DTX)</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29" w:author="Romano Giovanni" w:date="2017-10-23T22:26:00Z"/>
          <w:rFonts w:eastAsia="SimSun"/>
          <w:color w:val="000000"/>
          <w:szCs w:val="24"/>
          <w:lang w:val="en-US" w:eastAsia="zh-CN"/>
        </w:rPr>
      </w:pPr>
      <w:ins w:id="3030" w:author="Romano Giovanni" w:date="2017-10-23T22:26:00Z">
        <w:r w:rsidRPr="00CF3217">
          <w:rPr>
            <w:rFonts w:eastAsia="SimSun"/>
            <w:color w:val="000000"/>
            <w:szCs w:val="24"/>
            <w:lang w:val="en-US" w:eastAsia="zh-CN"/>
          </w:rPr>
          <w:t>This document specifies the system level aspects of the Discontinuous Transmission (DTX) function of the EVS codec.</w:t>
        </w:r>
      </w:ins>
    </w:p>
    <w:p w:rsidR="000126E7" w:rsidRPr="00CF3217" w:rsidRDefault="000126E7" w:rsidP="000126E7">
      <w:pPr>
        <w:pStyle w:val="Titolo5"/>
        <w:rPr>
          <w:ins w:id="3031" w:author="Romano Giovanni" w:date="2017-10-23T22:26:00Z"/>
          <w:rFonts w:eastAsia="SimSun"/>
          <w:bCs/>
          <w:color w:val="000000"/>
          <w:szCs w:val="24"/>
          <w:lang w:val="en-US" w:eastAsia="zh-CN"/>
        </w:rPr>
      </w:pPr>
      <w:ins w:id="3032"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12.5.2</w:t>
        </w:r>
      </w:ins>
      <w:ins w:id="3033" w:author="Romano Giovanni" w:date="2017-10-25T00:03:00Z">
        <w:r w:rsidR="002A29A5">
          <w:rPr>
            <w:rFonts w:eastAsia="SimSun"/>
            <w:bCs/>
            <w:color w:val="000000"/>
            <w:szCs w:val="24"/>
            <w:lang w:val="en-US" w:eastAsia="zh-CN"/>
          </w:rPr>
          <w:t>6</w:t>
        </w:r>
      </w:ins>
      <w:ins w:id="3034" w:author="Romano Giovanni" w:date="2017-10-23T22:26:00Z">
        <w:r w:rsidRPr="00CF3217">
          <w:rPr>
            <w:rFonts w:eastAsia="SimSun"/>
            <w:bCs/>
            <w:color w:val="000000"/>
            <w:szCs w:val="24"/>
            <w:lang w:val="en-US" w:eastAsia="zh-CN"/>
          </w:rPr>
          <w:tab/>
          <w:t>TS 26.451</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35" w:author="Romano Giovanni" w:date="2017-10-23T22:26:00Z"/>
          <w:rFonts w:eastAsia="SimSun"/>
          <w:b/>
          <w:bCs/>
          <w:color w:val="000000"/>
          <w:szCs w:val="24"/>
          <w:lang w:val="en-US" w:eastAsia="zh-CN"/>
        </w:rPr>
      </w:pPr>
      <w:ins w:id="3036" w:author="Romano Giovanni" w:date="2017-10-23T22:26:00Z">
        <w:r w:rsidRPr="00CF3217">
          <w:rPr>
            <w:rFonts w:eastAsia="SimSun"/>
            <w:b/>
            <w:bCs/>
            <w:color w:val="000000"/>
            <w:szCs w:val="24"/>
            <w:lang w:val="en-US" w:eastAsia="zh-CN"/>
          </w:rPr>
          <w:t>Codec for Enhanced Voice Services (EVS); Voice Activity Detection (VAD)</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37" w:author="Romano Giovanni" w:date="2017-10-23T22:26:00Z"/>
          <w:rFonts w:eastAsia="SimSun"/>
          <w:color w:val="000000"/>
          <w:szCs w:val="24"/>
          <w:lang w:val="en-US" w:eastAsia="zh-CN"/>
        </w:rPr>
      </w:pPr>
      <w:ins w:id="3038" w:author="Romano Giovanni" w:date="2017-10-23T22:26:00Z">
        <w:r w:rsidRPr="00CF3217">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39" w:author="Romano Giovanni" w:date="2017-10-23T22:26:00Z"/>
          <w:rFonts w:eastAsia="SimSun"/>
          <w:color w:val="000000"/>
          <w:szCs w:val="24"/>
          <w:lang w:val="en-US" w:eastAsia="zh-CN"/>
        </w:rPr>
      </w:pPr>
      <w:ins w:id="3040" w:author="Romano Giovanni" w:date="2017-10-23T22:26:00Z">
        <w:r w:rsidRPr="00CF3217">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FC4F20" w:rsidRPr="00FC4F20" w:rsidRDefault="00FC4F20" w:rsidP="00FC4F20">
      <w:pPr>
        <w:pStyle w:val="Titolo5"/>
        <w:rPr>
          <w:ins w:id="3041" w:author="Romano Giovanni" w:date="2017-10-25T00:13:00Z"/>
          <w:rFonts w:eastAsia="SimSun"/>
          <w:bCs/>
          <w:color w:val="000000"/>
          <w:szCs w:val="24"/>
          <w:highlight w:val="yellow"/>
          <w:lang w:val="en-US" w:eastAsia="zh-CN"/>
        </w:rPr>
      </w:pPr>
      <w:ins w:id="3042" w:author="Romano Giovanni" w:date="2017-10-25T00:13:00Z">
        <w:r w:rsidRPr="00FC4F20">
          <w:rPr>
            <w:rFonts w:eastAsia="SimSun"/>
            <w:bCs/>
            <w:color w:val="000000"/>
            <w:szCs w:val="24"/>
            <w:highlight w:val="yellow"/>
            <w:lang w:val="en-US" w:eastAsia="zh-CN"/>
          </w:rPr>
          <w:t>5.</w:t>
        </w:r>
        <w:r w:rsidRPr="00FC4F20">
          <w:rPr>
            <w:rFonts w:hint="eastAsia"/>
            <w:bCs/>
            <w:color w:val="000000"/>
            <w:szCs w:val="24"/>
            <w:highlight w:val="yellow"/>
            <w:lang w:val="en-US" w:eastAsia="ja-JP"/>
          </w:rPr>
          <w:t>1</w:t>
        </w:r>
        <w:r w:rsidRPr="00FC4F20">
          <w:rPr>
            <w:rFonts w:eastAsia="SimSun"/>
            <w:bCs/>
            <w:color w:val="000000"/>
            <w:szCs w:val="24"/>
            <w:highlight w:val="yellow"/>
            <w:lang w:val="en-US" w:eastAsia="zh-CN"/>
          </w:rPr>
          <w:t>.2.12.5.27</w:t>
        </w:r>
        <w:r w:rsidRPr="00FC4F20">
          <w:rPr>
            <w:rFonts w:eastAsia="SimSun"/>
            <w:bCs/>
            <w:color w:val="000000"/>
            <w:szCs w:val="24"/>
            <w:highlight w:val="yellow"/>
            <w:lang w:val="en-US" w:eastAsia="zh-CN"/>
          </w:rPr>
          <w:tab/>
          <w:t>TS 26.453</w:t>
        </w:r>
      </w:ins>
    </w:p>
    <w:p w:rsidR="00FC4F20" w:rsidRPr="00FC4F20" w:rsidRDefault="00FC4F20" w:rsidP="00FC4F20">
      <w:pPr>
        <w:widowControl w:val="0"/>
        <w:tabs>
          <w:tab w:val="clear" w:pos="1134"/>
          <w:tab w:val="clear" w:pos="1871"/>
          <w:tab w:val="clear" w:pos="2268"/>
          <w:tab w:val="left" w:pos="90"/>
        </w:tabs>
        <w:overflowPunct/>
        <w:spacing w:before="91"/>
        <w:textAlignment w:val="auto"/>
        <w:rPr>
          <w:ins w:id="3043" w:author="Romano Giovanni" w:date="2017-10-25T00:13:00Z"/>
          <w:rFonts w:eastAsia="SimSun"/>
          <w:b/>
          <w:bCs/>
          <w:color w:val="000000"/>
          <w:szCs w:val="24"/>
          <w:highlight w:val="yellow"/>
          <w:lang w:val="en-US" w:eastAsia="zh-CN"/>
        </w:rPr>
      </w:pPr>
      <w:ins w:id="3044" w:author="Romano Giovanni" w:date="2017-10-25T00:13:00Z">
        <w:r w:rsidRPr="00FC4F20">
          <w:rPr>
            <w:rFonts w:eastAsia="SimSun"/>
            <w:b/>
            <w:bCs/>
            <w:color w:val="000000"/>
            <w:szCs w:val="24"/>
            <w:highlight w:val="yellow"/>
            <w:lang w:val="en-US" w:eastAsia="zh-CN"/>
          </w:rPr>
          <w:t>Codec for Enhanced Voice Services (EVS); Speech codec frame structure</w:t>
        </w:r>
      </w:ins>
    </w:p>
    <w:p w:rsidR="00FC4F20" w:rsidRPr="00FC4F20" w:rsidRDefault="00FC4F20" w:rsidP="00FC4F20">
      <w:pPr>
        <w:rPr>
          <w:ins w:id="3045" w:author="Romano Giovanni" w:date="2017-10-25T00:13:00Z"/>
          <w:rFonts w:eastAsia="SimSun"/>
          <w:color w:val="000000"/>
          <w:szCs w:val="24"/>
          <w:highlight w:val="yellow"/>
          <w:lang w:val="en-US" w:eastAsia="zh-CN"/>
        </w:rPr>
      </w:pPr>
      <w:ins w:id="3046" w:author="Romano Giovanni" w:date="2017-10-25T00:13:00Z">
        <w:r w:rsidRPr="00FC4F20">
          <w:rPr>
            <w:rFonts w:eastAsia="SimSun"/>
            <w:color w:val="000000"/>
            <w:szCs w:val="24"/>
            <w:highlight w:val="yellow"/>
            <w:lang w:val="en-US" w:eastAsia="zh-CN"/>
          </w:rPr>
          <w:t>The Enhanced Voice Services (EVS) Codec is specified in the series of Technical Specifications 3GPP TS 26.441 to TS 26.451 and it is characterized in TR 26.952.</w:t>
        </w:r>
      </w:ins>
    </w:p>
    <w:p w:rsidR="00FC4F20" w:rsidRPr="00FC4F20" w:rsidRDefault="00FC4F20" w:rsidP="00FC4F20">
      <w:pPr>
        <w:rPr>
          <w:ins w:id="3047" w:author="Romano Giovanni" w:date="2017-10-25T00:13:00Z"/>
          <w:rFonts w:eastAsia="SimSun"/>
          <w:color w:val="000000"/>
          <w:szCs w:val="24"/>
          <w:highlight w:val="yellow"/>
          <w:lang w:val="en-US" w:eastAsia="zh-CN"/>
        </w:rPr>
      </w:pPr>
      <w:ins w:id="3048" w:author="Romano Giovanni" w:date="2017-10-25T00:13:00Z">
        <w:r w:rsidRPr="00FC4F20">
          <w:rPr>
            <w:rFonts w:eastAsia="SimSun"/>
            <w:color w:val="000000"/>
            <w:szCs w:val="24"/>
            <w:highlight w:val="yellow"/>
            <w:lang w:val="en-US" w:eastAsia="zh-CN"/>
          </w:rPr>
          <w: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t>
        </w:r>
      </w:ins>
    </w:p>
    <w:p w:rsidR="00FC4F20" w:rsidRPr="00FC4F20" w:rsidRDefault="00FC4F20" w:rsidP="00FC4F20">
      <w:pPr>
        <w:pStyle w:val="Titolo5"/>
        <w:rPr>
          <w:ins w:id="3049" w:author="Romano Giovanni" w:date="2017-10-25T00:13:00Z"/>
          <w:rFonts w:eastAsia="SimSun"/>
          <w:bCs/>
          <w:color w:val="000000"/>
          <w:szCs w:val="24"/>
          <w:highlight w:val="yellow"/>
          <w:lang w:val="en-US" w:eastAsia="zh-CN"/>
        </w:rPr>
      </w:pPr>
      <w:ins w:id="3050" w:author="Romano Giovanni" w:date="2017-10-25T00:13:00Z">
        <w:r w:rsidRPr="00FC4F20">
          <w:rPr>
            <w:rFonts w:eastAsia="SimSun"/>
            <w:bCs/>
            <w:color w:val="000000"/>
            <w:szCs w:val="24"/>
            <w:highlight w:val="yellow"/>
            <w:lang w:val="en-US" w:eastAsia="zh-CN"/>
          </w:rPr>
          <w:t>5.</w:t>
        </w:r>
        <w:r w:rsidRPr="00FC4F20">
          <w:rPr>
            <w:rFonts w:hint="eastAsia"/>
            <w:bCs/>
            <w:color w:val="000000"/>
            <w:szCs w:val="24"/>
            <w:highlight w:val="yellow"/>
            <w:lang w:val="en-US" w:eastAsia="ja-JP"/>
          </w:rPr>
          <w:t>1</w:t>
        </w:r>
        <w:r w:rsidRPr="00FC4F20">
          <w:rPr>
            <w:rFonts w:eastAsia="SimSun"/>
            <w:bCs/>
            <w:color w:val="000000"/>
            <w:szCs w:val="24"/>
            <w:highlight w:val="yellow"/>
            <w:lang w:val="en-US" w:eastAsia="zh-CN"/>
          </w:rPr>
          <w:t>.2.12.5.28</w:t>
        </w:r>
        <w:r w:rsidRPr="00FC4F20">
          <w:rPr>
            <w:rFonts w:eastAsia="SimSun"/>
            <w:bCs/>
            <w:color w:val="000000"/>
            <w:szCs w:val="24"/>
            <w:highlight w:val="yellow"/>
            <w:lang w:val="en-US" w:eastAsia="zh-CN"/>
          </w:rPr>
          <w:tab/>
          <w:t>TS 26.454</w:t>
        </w:r>
      </w:ins>
    </w:p>
    <w:p w:rsidR="00FC4F20" w:rsidRPr="00FC4F20" w:rsidRDefault="00FC4F20" w:rsidP="00FC4F20">
      <w:pPr>
        <w:widowControl w:val="0"/>
        <w:tabs>
          <w:tab w:val="clear" w:pos="1134"/>
          <w:tab w:val="clear" w:pos="1871"/>
          <w:tab w:val="clear" w:pos="2268"/>
          <w:tab w:val="left" w:pos="90"/>
        </w:tabs>
        <w:overflowPunct/>
        <w:spacing w:before="91"/>
        <w:textAlignment w:val="auto"/>
        <w:rPr>
          <w:ins w:id="3051" w:author="Romano Giovanni" w:date="2017-10-25T00:13:00Z"/>
          <w:rFonts w:eastAsia="SimSun"/>
          <w:b/>
          <w:bCs/>
          <w:color w:val="000000"/>
          <w:szCs w:val="24"/>
          <w:highlight w:val="yellow"/>
          <w:lang w:val="en-US" w:eastAsia="zh-CN"/>
        </w:rPr>
      </w:pPr>
      <w:ins w:id="3052" w:author="Romano Giovanni" w:date="2017-10-25T00:13:00Z">
        <w:r w:rsidRPr="00FC4F20">
          <w:rPr>
            <w:rFonts w:eastAsia="SimSun"/>
            <w:b/>
            <w:bCs/>
            <w:color w:val="000000"/>
            <w:szCs w:val="24"/>
            <w:highlight w:val="yellow"/>
            <w:lang w:val="en-US" w:eastAsia="zh-CN"/>
          </w:rPr>
          <w:t xml:space="preserve">Codec for Enhanced Voice Services (EVS); Interface to </w:t>
        </w:r>
        <w:proofErr w:type="spellStart"/>
        <w:r w:rsidRPr="00FC4F20">
          <w:rPr>
            <w:rFonts w:eastAsia="SimSun"/>
            <w:b/>
            <w:bCs/>
            <w:color w:val="000000"/>
            <w:szCs w:val="24"/>
            <w:highlight w:val="yellow"/>
            <w:lang w:val="en-US" w:eastAsia="zh-CN"/>
          </w:rPr>
          <w:t>Iu</w:t>
        </w:r>
        <w:proofErr w:type="spellEnd"/>
        <w:r w:rsidRPr="00FC4F20">
          <w:rPr>
            <w:rFonts w:eastAsia="SimSun"/>
            <w:b/>
            <w:bCs/>
            <w:color w:val="000000"/>
            <w:szCs w:val="24"/>
            <w:highlight w:val="yellow"/>
            <w:lang w:val="en-US" w:eastAsia="zh-CN"/>
          </w:rPr>
          <w:t xml:space="preserve">, </w:t>
        </w:r>
        <w:proofErr w:type="spellStart"/>
        <w:r w:rsidRPr="00FC4F20">
          <w:rPr>
            <w:rFonts w:eastAsia="SimSun"/>
            <w:b/>
            <w:bCs/>
            <w:color w:val="000000"/>
            <w:szCs w:val="24"/>
            <w:highlight w:val="yellow"/>
            <w:lang w:val="en-US" w:eastAsia="zh-CN"/>
          </w:rPr>
          <w:t>Uu</w:t>
        </w:r>
        <w:proofErr w:type="spellEnd"/>
        <w:r w:rsidRPr="00FC4F20">
          <w:rPr>
            <w:rFonts w:eastAsia="SimSun"/>
            <w:b/>
            <w:bCs/>
            <w:color w:val="000000"/>
            <w:szCs w:val="24"/>
            <w:highlight w:val="yellow"/>
            <w:lang w:val="en-US" w:eastAsia="zh-CN"/>
          </w:rPr>
          <w:t xml:space="preserve">, </w:t>
        </w:r>
        <w:proofErr w:type="spellStart"/>
        <w:r w:rsidRPr="00FC4F20">
          <w:rPr>
            <w:rFonts w:eastAsia="SimSun"/>
            <w:b/>
            <w:bCs/>
            <w:color w:val="000000"/>
            <w:szCs w:val="24"/>
            <w:highlight w:val="yellow"/>
            <w:lang w:val="en-US" w:eastAsia="zh-CN"/>
          </w:rPr>
          <w:t>Nb</w:t>
        </w:r>
        <w:proofErr w:type="spellEnd"/>
        <w:r w:rsidRPr="00FC4F20">
          <w:rPr>
            <w:rFonts w:eastAsia="SimSun"/>
            <w:b/>
            <w:bCs/>
            <w:color w:val="000000"/>
            <w:szCs w:val="24"/>
            <w:highlight w:val="yellow"/>
            <w:lang w:val="en-US" w:eastAsia="zh-CN"/>
          </w:rPr>
          <w:t xml:space="preserve"> and Mb</w:t>
        </w:r>
      </w:ins>
    </w:p>
    <w:p w:rsidR="00FC4F20" w:rsidRPr="00FC4F20" w:rsidRDefault="00FC4F20" w:rsidP="00FC4F20">
      <w:pPr>
        <w:rPr>
          <w:ins w:id="3053" w:author="Romano Giovanni" w:date="2017-10-25T00:13:00Z"/>
          <w:rFonts w:eastAsia="SimSun"/>
          <w:color w:val="000000"/>
          <w:szCs w:val="24"/>
          <w:highlight w:val="yellow"/>
          <w:lang w:val="en-US" w:eastAsia="zh-CN"/>
        </w:rPr>
      </w:pPr>
      <w:ins w:id="3054" w:author="Romano Giovanni" w:date="2017-10-25T00:13:00Z">
        <w:r w:rsidRPr="00FC4F20">
          <w:rPr>
            <w:rFonts w:eastAsia="SimSun"/>
            <w:color w:val="000000"/>
            <w:szCs w:val="24"/>
            <w:highlight w:val="yellow"/>
            <w:lang w:val="en-US" w:eastAsia="zh-CN"/>
          </w:rPr>
          <w:t>The Enhanced Voice Services (EVS) Codec is specified in Technical Specifications 3GPP TS 26.441 to TS 26.451. The generic frame format for 3G CS networks is specified in TS 26.453. The allowed EVS Configurations of the UMTS_EVS Codec Type are specified in TS 26.103.</w:t>
        </w:r>
      </w:ins>
    </w:p>
    <w:p w:rsidR="00FC4F20" w:rsidRPr="00FC4F20" w:rsidRDefault="00FC4F20" w:rsidP="00FC4F20">
      <w:pPr>
        <w:rPr>
          <w:ins w:id="3055" w:author="Romano Giovanni" w:date="2017-10-25T00:13:00Z"/>
          <w:rFonts w:eastAsia="SimSun"/>
          <w:color w:val="000000"/>
          <w:szCs w:val="24"/>
          <w:highlight w:val="yellow"/>
          <w:lang w:val="en-US" w:eastAsia="zh-CN"/>
        </w:rPr>
      </w:pPr>
      <w:ins w:id="3056" w:author="Romano Giovanni" w:date="2017-10-25T00:13:00Z">
        <w:r w:rsidRPr="00FC4F20">
          <w:rPr>
            <w:rFonts w:eastAsia="SimSun"/>
            <w:color w:val="000000"/>
            <w:szCs w:val="24"/>
            <w:highlight w:val="yellow"/>
            <w:lang w:val="en-US" w:eastAsia="zh-CN"/>
          </w:rPr>
          <w:t xml:space="preserve">This document specifies the mapping of the EVS generic frame format (3GPP TS 26.453) to the </w:t>
        </w:r>
        <w:proofErr w:type="spellStart"/>
        <w:r w:rsidRPr="00FC4F20">
          <w:rPr>
            <w:rFonts w:eastAsia="SimSun"/>
            <w:color w:val="000000"/>
            <w:szCs w:val="24"/>
            <w:highlight w:val="yellow"/>
            <w:lang w:val="en-US" w:eastAsia="zh-CN"/>
          </w:rPr>
          <w:t>Iu</w:t>
        </w:r>
        <w:proofErr w:type="spellEnd"/>
        <w:r w:rsidRPr="00FC4F20">
          <w:rPr>
            <w:rFonts w:eastAsia="SimSun"/>
            <w:color w:val="000000"/>
            <w:szCs w:val="24"/>
            <w:highlight w:val="yellow"/>
            <w:lang w:val="en-US" w:eastAsia="zh-CN"/>
          </w:rPr>
          <w:t xml:space="preserve"> Interface (3GPP TS 25.415) and the </w:t>
        </w:r>
        <w:proofErr w:type="spellStart"/>
        <w:r w:rsidRPr="00FC4F20">
          <w:rPr>
            <w:rFonts w:eastAsia="SimSun"/>
            <w:color w:val="000000"/>
            <w:szCs w:val="24"/>
            <w:highlight w:val="yellow"/>
            <w:lang w:val="en-US" w:eastAsia="zh-CN"/>
          </w:rPr>
          <w:t>Uu</w:t>
        </w:r>
        <w:proofErr w:type="spellEnd"/>
        <w:r w:rsidRPr="00FC4F20">
          <w:rPr>
            <w:rFonts w:eastAsia="SimSun"/>
            <w:color w:val="000000"/>
            <w:szCs w:val="24"/>
            <w:highlight w:val="yellow"/>
            <w:lang w:val="en-US" w:eastAsia="zh-CN"/>
          </w:rPr>
          <w:t xml:space="preserve"> Interface, including handling of the EVS-CMR by the UE and the </w:t>
        </w:r>
        <w:proofErr w:type="spellStart"/>
        <w:r w:rsidRPr="00FC4F20">
          <w:rPr>
            <w:rFonts w:eastAsia="SimSun"/>
            <w:color w:val="000000"/>
            <w:szCs w:val="24"/>
            <w:highlight w:val="yellow"/>
            <w:lang w:val="en-US" w:eastAsia="zh-CN"/>
          </w:rPr>
          <w:t>Iu</w:t>
        </w:r>
        <w:proofErr w:type="spellEnd"/>
        <w:r w:rsidRPr="00FC4F20">
          <w:rPr>
            <w:rFonts w:eastAsia="SimSun"/>
            <w:color w:val="000000"/>
            <w:szCs w:val="24"/>
            <w:highlight w:val="yellow"/>
            <w:lang w:val="en-US" w:eastAsia="zh-CN"/>
          </w:rPr>
          <w:t>-terminating MGW.</w:t>
        </w:r>
      </w:ins>
    </w:p>
    <w:p w:rsidR="00FC4F20" w:rsidRPr="00FC4F20" w:rsidRDefault="00FC4F20" w:rsidP="00FC4F20">
      <w:pPr>
        <w:rPr>
          <w:ins w:id="3057" w:author="Romano Giovanni" w:date="2017-10-25T00:13:00Z"/>
          <w:rFonts w:eastAsia="SimSun"/>
          <w:color w:val="000000"/>
          <w:szCs w:val="24"/>
          <w:highlight w:val="yellow"/>
          <w:lang w:val="en-US" w:eastAsia="zh-CN"/>
        </w:rPr>
      </w:pPr>
      <w:ins w:id="3058" w:author="Romano Giovanni" w:date="2017-10-25T00:13:00Z">
        <w:r w:rsidRPr="00FC4F20">
          <w:rPr>
            <w:rFonts w:eastAsia="SimSun"/>
            <w:color w:val="000000"/>
            <w:szCs w:val="24"/>
            <w:highlight w:val="yellow"/>
            <w:lang w:val="en-US" w:eastAsia="zh-CN"/>
          </w:rPr>
          <w:lastRenderedPageBreak/>
          <w:t xml:space="preserve">This document specifies also the mapping to the </w:t>
        </w:r>
        <w:proofErr w:type="spellStart"/>
        <w:r w:rsidRPr="00FC4F20">
          <w:rPr>
            <w:rFonts w:eastAsia="SimSun"/>
            <w:color w:val="000000"/>
            <w:szCs w:val="24"/>
            <w:highlight w:val="yellow"/>
            <w:lang w:val="en-US" w:eastAsia="zh-CN"/>
          </w:rPr>
          <w:t>Nb</w:t>
        </w:r>
        <w:proofErr w:type="spellEnd"/>
        <w:r w:rsidRPr="00FC4F20">
          <w:rPr>
            <w:rFonts w:eastAsia="SimSun"/>
            <w:color w:val="000000"/>
            <w:szCs w:val="24"/>
            <w:highlight w:val="yellow"/>
            <w:lang w:val="en-US" w:eastAsia="zh-CN"/>
          </w:rPr>
          <w:t xml:space="preserve"> Interface in a BICC-based circuit switched core network. (3GPP TS 29.415) and the </w:t>
        </w:r>
        <w:proofErr w:type="spellStart"/>
        <w:r w:rsidRPr="00FC4F20">
          <w:rPr>
            <w:rFonts w:eastAsia="SimSun"/>
            <w:color w:val="000000"/>
            <w:szCs w:val="24"/>
            <w:highlight w:val="yellow"/>
            <w:lang w:val="en-US" w:eastAsia="zh-CN"/>
          </w:rPr>
          <w:t>Nb</w:t>
        </w:r>
        <w:proofErr w:type="spellEnd"/>
        <w:r w:rsidRPr="00FC4F20">
          <w:rPr>
            <w:rFonts w:eastAsia="SimSun"/>
            <w:color w:val="000000"/>
            <w:szCs w:val="24"/>
            <w:highlight w:val="yellow"/>
            <w:lang w:val="en-US" w:eastAsia="zh-CN"/>
          </w:rPr>
          <w:t>-Interface in a SIP-I-based circuit switched core network (3GPP TS 23.231).</w:t>
        </w:r>
      </w:ins>
    </w:p>
    <w:p w:rsidR="00FC4F20" w:rsidRPr="00FC4F20" w:rsidRDefault="00FC4F20" w:rsidP="00FC4F20">
      <w:pPr>
        <w:rPr>
          <w:ins w:id="3059" w:author="Romano Giovanni" w:date="2017-10-25T00:13:00Z"/>
          <w:rFonts w:eastAsia="SimSun"/>
          <w:color w:val="000000"/>
          <w:szCs w:val="24"/>
          <w:lang w:val="en-US" w:eastAsia="zh-CN"/>
        </w:rPr>
      </w:pPr>
      <w:ins w:id="3060" w:author="Romano Giovanni" w:date="2017-10-25T00:13:00Z">
        <w:r w:rsidRPr="00FC4F20">
          <w:rPr>
            <w:rFonts w:eastAsia="SimSun"/>
            <w:color w:val="000000"/>
            <w:szCs w:val="24"/>
            <w:highlight w:val="yellow"/>
            <w:lang w:val="en-US" w:eastAsia="zh-CN"/>
          </w:rPr>
          <w:t>This document specifies also the interworking of different EVS Configurations on the terminations of the MGW and the interworking between EVS and AMR-WB on the terminations of the MGW.</w:t>
        </w:r>
      </w:ins>
    </w:p>
    <w:p w:rsidR="000126E7" w:rsidRPr="00CF3217" w:rsidRDefault="000126E7" w:rsidP="000126E7">
      <w:pPr>
        <w:pStyle w:val="Titolo5"/>
        <w:rPr>
          <w:ins w:id="3061" w:author="Romano Giovanni" w:date="2017-10-23T22:26:00Z"/>
          <w:rFonts w:eastAsia="SimSun"/>
          <w:bCs/>
          <w:color w:val="000000"/>
          <w:szCs w:val="24"/>
          <w:lang w:val="en-US" w:eastAsia="zh-CN"/>
        </w:rPr>
      </w:pPr>
      <w:ins w:id="3062"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12.5.2</w:t>
        </w:r>
      </w:ins>
      <w:ins w:id="3063" w:author="Romano Giovanni" w:date="2017-10-25T00:14:00Z">
        <w:r w:rsidR="00310EF1">
          <w:rPr>
            <w:rFonts w:eastAsia="SimSun"/>
            <w:bCs/>
            <w:color w:val="000000"/>
            <w:szCs w:val="24"/>
            <w:lang w:val="en-US" w:eastAsia="zh-CN"/>
          </w:rPr>
          <w:t>9</w:t>
        </w:r>
      </w:ins>
      <w:ins w:id="3064" w:author="Romano Giovanni" w:date="2017-10-23T22:26:00Z">
        <w:r w:rsidRPr="00CF3217">
          <w:rPr>
            <w:rFonts w:eastAsia="SimSun"/>
            <w:bCs/>
            <w:color w:val="000000"/>
            <w:szCs w:val="24"/>
            <w:lang w:val="en-US" w:eastAsia="zh-CN"/>
          </w:rPr>
          <w:tab/>
          <w:t>TR 26.906</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65" w:author="Romano Giovanni" w:date="2017-10-23T22:26:00Z"/>
          <w:rFonts w:eastAsia="SimSun"/>
          <w:b/>
          <w:bCs/>
          <w:color w:val="000000"/>
          <w:szCs w:val="24"/>
          <w:lang w:val="en-US" w:eastAsia="zh-CN"/>
        </w:rPr>
      </w:pPr>
      <w:ins w:id="3066" w:author="Romano Giovanni" w:date="2017-10-23T22:26:00Z">
        <w:r w:rsidRPr="00CF3217">
          <w:rPr>
            <w:rFonts w:eastAsia="SimSun"/>
            <w:b/>
            <w:bCs/>
            <w:color w:val="000000"/>
            <w:szCs w:val="24"/>
            <w:lang w:val="en-US" w:eastAsia="zh-CN"/>
          </w:rPr>
          <w:t>Evaluation of High Efficiency Video Coding (HEVC) for 3GPP services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67" w:author="Romano Giovanni" w:date="2017-10-23T22:26:00Z"/>
          <w:rFonts w:eastAsia="SimSun"/>
          <w:color w:val="000000"/>
          <w:szCs w:val="24"/>
          <w:lang w:val="en-US" w:eastAsia="zh-CN"/>
        </w:rPr>
      </w:pPr>
      <w:ins w:id="3068" w:author="Romano Giovanni" w:date="2017-10-23T22:26:00Z">
        <w:r w:rsidRPr="00CF3217">
          <w:rPr>
            <w:rFonts w:eastAsia="SimSun"/>
            <w:color w:val="000000"/>
            <w:szCs w:val="24"/>
            <w:lang w:val="en-US" w:eastAsia="zh-CN"/>
          </w:rPr>
          <w:t>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This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0126E7" w:rsidRPr="002D5C5B" w:rsidRDefault="000126E7" w:rsidP="000126E7">
      <w:pPr>
        <w:pStyle w:val="Titolo5"/>
        <w:rPr>
          <w:ins w:id="3069" w:author="Romano Giovanni" w:date="2017-10-23T22:26:00Z"/>
          <w:rFonts w:eastAsia="SimSun"/>
          <w:bCs/>
          <w:color w:val="000000"/>
          <w:szCs w:val="24"/>
          <w:lang w:val="en-US" w:eastAsia="zh-CN"/>
        </w:rPr>
      </w:pPr>
      <w:ins w:id="3070"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3071" w:author="Romano Giovanni" w:date="2017-10-25T00:14:00Z">
        <w:r w:rsidR="00310EF1">
          <w:rPr>
            <w:rFonts w:eastAsia="SimSun"/>
            <w:bCs/>
            <w:color w:val="000000"/>
            <w:szCs w:val="24"/>
            <w:lang w:val="en-US" w:eastAsia="zh-CN"/>
          </w:rPr>
          <w:t>30</w:t>
        </w:r>
      </w:ins>
      <w:ins w:id="3072" w:author="Romano Giovanni" w:date="2017-10-23T22:26:00Z">
        <w:r w:rsidRPr="00CF3217">
          <w:rPr>
            <w:rFonts w:eastAsia="SimSun"/>
            <w:bCs/>
            <w:color w:val="000000"/>
            <w:szCs w:val="24"/>
            <w:lang w:val="en-US" w:eastAsia="zh-CN"/>
          </w:rPr>
          <w:tab/>
          <w:t>TR 26.907</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73" w:author="Romano Giovanni" w:date="2017-10-23T22:26:00Z"/>
          <w:rFonts w:eastAsia="SimSun"/>
          <w:b/>
          <w:bCs/>
          <w:color w:val="000000"/>
          <w:szCs w:val="24"/>
          <w:lang w:val="en-US" w:eastAsia="zh-CN"/>
        </w:rPr>
      </w:pPr>
      <w:ins w:id="3074" w:author="Romano Giovanni" w:date="2017-10-23T22:26:00Z">
        <w:r w:rsidRPr="00CF3217">
          <w:rPr>
            <w:rFonts w:eastAsia="SimSun"/>
            <w:b/>
            <w:bCs/>
            <w:color w:val="000000"/>
            <w:szCs w:val="24"/>
            <w:lang w:val="en-US" w:eastAsia="zh-CN"/>
          </w:rPr>
          <w:t>HTML5 for a new presentation layer in 3GPP services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75" w:author="Romano Giovanni" w:date="2017-10-23T22:26:00Z"/>
          <w:rFonts w:eastAsia="SimSun"/>
          <w:color w:val="000000"/>
          <w:szCs w:val="24"/>
          <w:lang w:val="en-US" w:eastAsia="zh-CN"/>
        </w:rPr>
      </w:pPr>
      <w:ins w:id="3076" w:author="Romano Giovanni" w:date="2017-10-23T22:26:00Z">
        <w:r w:rsidRPr="00CF3217">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0126E7" w:rsidRPr="002D5C5B" w:rsidRDefault="000126E7" w:rsidP="000126E7">
      <w:pPr>
        <w:pStyle w:val="Titolo5"/>
        <w:rPr>
          <w:ins w:id="3077" w:author="Romano Giovanni" w:date="2017-10-23T22:26:00Z"/>
          <w:rFonts w:eastAsia="SimSun"/>
          <w:bCs/>
          <w:color w:val="000000"/>
          <w:szCs w:val="24"/>
          <w:lang w:val="en-US" w:eastAsia="zh-CN"/>
        </w:rPr>
      </w:pPr>
      <w:ins w:id="3078" w:author="Romano Giovanni" w:date="2017-10-23T22:26:00Z">
        <w:r w:rsidRPr="00CF3217">
          <w:rPr>
            <w:rFonts w:eastAsia="SimSun"/>
            <w:bCs/>
            <w:color w:val="000000"/>
            <w:szCs w:val="24"/>
            <w:lang w:val="en-US" w:eastAsia="zh-CN"/>
          </w:rPr>
          <w:t>5.1.2.</w:t>
        </w:r>
        <w:r>
          <w:rPr>
            <w:rFonts w:eastAsia="SimSun"/>
            <w:bCs/>
            <w:color w:val="000000"/>
            <w:szCs w:val="24"/>
            <w:lang w:val="en-US" w:eastAsia="zh-CN"/>
          </w:rPr>
          <w:t>12.5.</w:t>
        </w:r>
      </w:ins>
      <w:ins w:id="3079" w:author="Romano Giovanni" w:date="2017-10-25T00:14:00Z">
        <w:r w:rsidR="00310EF1">
          <w:rPr>
            <w:rFonts w:eastAsia="SimSun"/>
            <w:bCs/>
            <w:color w:val="000000"/>
            <w:szCs w:val="24"/>
            <w:lang w:val="en-US" w:eastAsia="zh-CN"/>
          </w:rPr>
          <w:t>31</w:t>
        </w:r>
      </w:ins>
      <w:ins w:id="3080" w:author="Romano Giovanni" w:date="2017-10-23T22:26:00Z">
        <w:r w:rsidRPr="00CF3217">
          <w:rPr>
            <w:rFonts w:eastAsia="SimSun"/>
            <w:bCs/>
            <w:color w:val="000000"/>
            <w:szCs w:val="24"/>
            <w:lang w:val="en-US" w:eastAsia="zh-CN"/>
          </w:rPr>
          <w:tab/>
          <w:t>TR 26.911</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81" w:author="Romano Giovanni" w:date="2017-10-23T22:26:00Z"/>
          <w:rFonts w:eastAsia="SimSun"/>
          <w:b/>
          <w:bCs/>
          <w:color w:val="000000"/>
          <w:sz w:val="30"/>
          <w:szCs w:val="30"/>
          <w:lang w:val="en-US" w:eastAsia="zh-CN"/>
        </w:rPr>
      </w:pPr>
      <w:ins w:id="3082" w:author="Romano Giovanni" w:date="2017-10-23T22:26:00Z">
        <w:r w:rsidRPr="00CF3217">
          <w:rPr>
            <w:rFonts w:eastAsia="SimSun"/>
            <w:b/>
            <w:bCs/>
            <w:color w:val="000000"/>
            <w:szCs w:val="24"/>
            <w:lang w:val="en-US" w:eastAsia="zh-CN"/>
          </w:rPr>
          <w:t xml:space="preserve">Codec(s) for Circuit-Switched (CS) multimedia telephony service; Terminal </w:t>
        </w:r>
        <w:proofErr w:type="spellStart"/>
        <w:r w:rsidRPr="00CF3217">
          <w:rPr>
            <w:rFonts w:eastAsia="SimSun"/>
            <w:b/>
            <w:bCs/>
            <w:color w:val="000000"/>
            <w:szCs w:val="24"/>
            <w:lang w:val="en-US" w:eastAsia="zh-CN"/>
          </w:rPr>
          <w:t>implementor’s</w:t>
        </w:r>
        <w:proofErr w:type="spellEnd"/>
        <w:r w:rsidRPr="00CF3217">
          <w:rPr>
            <w:rFonts w:eastAsia="SimSun"/>
            <w:b/>
            <w:bCs/>
            <w:color w:val="000000"/>
            <w:szCs w:val="24"/>
            <w:lang w:val="en-US" w:eastAsia="zh-CN"/>
          </w:rPr>
          <w:t xml:space="preserve"> guide</w:t>
        </w:r>
      </w:ins>
    </w:p>
    <w:p w:rsidR="000126E7" w:rsidRPr="00CF3217" w:rsidRDefault="000126E7" w:rsidP="000126E7">
      <w:pPr>
        <w:widowControl w:val="0"/>
        <w:tabs>
          <w:tab w:val="clear" w:pos="1134"/>
          <w:tab w:val="clear" w:pos="1871"/>
          <w:tab w:val="clear" w:pos="2268"/>
          <w:tab w:val="left" w:pos="90"/>
        </w:tabs>
        <w:overflowPunct/>
        <w:spacing w:before="81"/>
        <w:textAlignment w:val="auto"/>
        <w:rPr>
          <w:ins w:id="3083" w:author="Romano Giovanni" w:date="2017-10-23T22:26:00Z"/>
          <w:rFonts w:eastAsia="SimSun"/>
          <w:color w:val="000000"/>
          <w:sz w:val="30"/>
          <w:szCs w:val="30"/>
          <w:lang w:val="en-US" w:eastAsia="zh-CN"/>
        </w:rPr>
      </w:pPr>
      <w:ins w:id="3084" w:author="Romano Giovanni" w:date="2017-10-23T22:26:00Z">
        <w:r w:rsidRPr="00CF3217">
          <w:rPr>
            <w:rFonts w:eastAsia="SimSun"/>
            <w:color w:val="000000"/>
            <w:szCs w:val="24"/>
            <w:lang w:val="en-US" w:eastAsia="zh-CN"/>
          </w:rPr>
          <w:t>This report describes non-mandatory Recommendations for the use of the different codec implementation options for the circuit-switched 3G-</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85" w:author="Romano Giovanni" w:date="2017-10-23T22:26:00Z"/>
          <w:rFonts w:eastAsia="SimSun"/>
          <w:color w:val="000000"/>
          <w:sz w:val="27"/>
          <w:szCs w:val="27"/>
          <w:lang w:val="en-US" w:eastAsia="zh-CN"/>
        </w:rPr>
      </w:pPr>
      <w:ins w:id="3086" w:author="Romano Giovanni" w:date="2017-10-23T22:26:00Z">
        <w:r w:rsidRPr="00CF3217">
          <w:rPr>
            <w:rFonts w:eastAsia="SimSun"/>
            <w:color w:val="000000"/>
            <w:szCs w:val="24"/>
            <w:lang w:val="en-US" w:eastAsia="zh-CN"/>
          </w:rPr>
          <w:t>324M multimedia telephony service based on ITU-T Recommendation H.324, Annex C. These Recommendations address issues specific to the</w:t>
        </w:r>
        <w:r w:rsidRPr="00CF3217">
          <w:rPr>
            <w:rFonts w:eastAsia="SimSun"/>
            <w:color w:val="000000"/>
            <w:sz w:val="27"/>
            <w:szCs w:val="27"/>
            <w:lang w:val="en-US" w:eastAsia="zh-CN"/>
          </w:rPr>
          <w:t xml:space="preserve"> </w:t>
        </w:r>
        <w:r w:rsidRPr="00CF3217">
          <w:rPr>
            <w:rFonts w:eastAsia="SimSun"/>
            <w:color w:val="000000"/>
            <w:szCs w:val="24"/>
            <w:lang w:val="en-US" w:eastAsia="zh-CN"/>
          </w:rPr>
          <w:t>third generation operating environment, including guaranteeing sufficient error resilience and inter-working between terminals.</w:t>
        </w:r>
      </w:ins>
    </w:p>
    <w:p w:rsidR="000126E7" w:rsidRPr="00CF3217" w:rsidRDefault="000126E7" w:rsidP="000126E7">
      <w:pPr>
        <w:pStyle w:val="Titolo5"/>
        <w:rPr>
          <w:ins w:id="3087" w:author="Romano Giovanni" w:date="2017-10-23T22:26:00Z"/>
          <w:rFonts w:eastAsia="SimSun"/>
          <w:bCs/>
          <w:color w:val="000000"/>
          <w:szCs w:val="24"/>
          <w:lang w:val="en-US" w:eastAsia="zh-CN"/>
        </w:rPr>
      </w:pPr>
      <w:ins w:id="3088" w:author="Romano Giovanni" w:date="2017-10-23T22:26: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ins>
      <w:ins w:id="3089" w:author="Romano Giovanni" w:date="2017-10-25T00:14:00Z">
        <w:r w:rsidR="00310EF1">
          <w:rPr>
            <w:rFonts w:eastAsia="SimSun"/>
            <w:bCs/>
            <w:color w:val="000000"/>
            <w:szCs w:val="24"/>
            <w:lang w:val="en-US" w:eastAsia="zh-CN"/>
          </w:rPr>
          <w:t>32</w:t>
        </w:r>
      </w:ins>
      <w:ins w:id="3090" w:author="Romano Giovanni" w:date="2017-10-23T22:26:00Z">
        <w:r w:rsidRPr="00CF3217">
          <w:rPr>
            <w:rFonts w:eastAsia="SimSun"/>
            <w:bCs/>
            <w:color w:val="000000"/>
            <w:szCs w:val="24"/>
            <w:lang w:val="en-US" w:eastAsia="zh-CN"/>
          </w:rPr>
          <w:tab/>
          <w:t>TR 26.938</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091" w:author="Romano Giovanni" w:date="2017-10-23T22:26:00Z"/>
          <w:rFonts w:eastAsia="SimSun"/>
          <w:b/>
          <w:bCs/>
          <w:color w:val="000000"/>
          <w:szCs w:val="24"/>
          <w:lang w:val="en-US" w:eastAsia="zh-CN"/>
        </w:rPr>
      </w:pPr>
      <w:ins w:id="3092" w:author="Romano Giovanni" w:date="2017-10-23T22:26:00Z">
        <w:r w:rsidRPr="00CF3217">
          <w:rPr>
            <w:rFonts w:eastAsia="SimSun"/>
            <w:b/>
            <w:bCs/>
            <w:color w:val="000000"/>
            <w:szCs w:val="24"/>
            <w:lang w:val="en-US" w:eastAsia="zh-CN"/>
          </w:rPr>
          <w:t>Packet-switched Streaming Service (PSS); Improved support for dynamic adaptive streaming over HTTP in 3GPP</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93" w:author="Romano Giovanni" w:date="2017-10-23T22:26:00Z"/>
          <w:rFonts w:eastAsia="SimSun"/>
          <w:color w:val="000000"/>
          <w:szCs w:val="24"/>
          <w:lang w:val="en-US" w:eastAsia="zh-CN"/>
        </w:rPr>
      </w:pPr>
      <w:ins w:id="3094" w:author="Romano Giovanni" w:date="2017-10-23T22:26:00Z">
        <w:r w:rsidRPr="00CF3217">
          <w:rPr>
            <w:rFonts w:eastAsia="SimSun"/>
            <w:color w:val="000000"/>
            <w:szCs w:val="24"/>
            <w:lang w:val="en-US" w:eastAsia="zh-CN"/>
          </w:rPr>
          <w:t>This document covers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95" w:author="Romano Giovanni" w:date="2017-10-23T22:26:00Z"/>
          <w:rFonts w:eastAsia="SimSun"/>
          <w:color w:val="000000"/>
          <w:szCs w:val="24"/>
          <w:lang w:val="en-US" w:eastAsia="zh-CN"/>
        </w:rPr>
      </w:pPr>
      <w:ins w:id="3096" w:author="Romano Giovanni" w:date="2017-10-23T22:26:00Z">
        <w:r w:rsidRPr="00CF3217">
          <w:rPr>
            <w:rFonts w:eastAsia="SimSun"/>
            <w:color w:val="000000"/>
            <w:szCs w:val="24"/>
            <w:lang w:val="en-US" w:eastAsia="zh-CN"/>
          </w:rPr>
          <w:t>- deployment guidelines for DASH in 3GPP networks and architectures,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97" w:author="Romano Giovanni" w:date="2017-10-23T22:26:00Z"/>
          <w:rFonts w:eastAsia="SimSun"/>
          <w:color w:val="000000"/>
          <w:szCs w:val="24"/>
          <w:lang w:val="en-US" w:eastAsia="zh-CN"/>
        </w:rPr>
      </w:pPr>
      <w:ins w:id="3098" w:author="Romano Giovanni" w:date="2017-10-23T22:26:00Z">
        <w:r w:rsidRPr="00CF3217">
          <w:rPr>
            <w:rFonts w:eastAsia="SimSun"/>
            <w:color w:val="000000"/>
            <w:szCs w:val="24"/>
            <w:lang w:val="en-US" w:eastAsia="zh-CN"/>
          </w:rPr>
          <w:t>- use cases for the improved support of DASH in 3GPP networks and architectures as well as requirements to support those use cases,</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099" w:author="Romano Giovanni" w:date="2017-10-23T22:26:00Z"/>
          <w:rFonts w:eastAsia="SimSun"/>
          <w:color w:val="000000"/>
          <w:szCs w:val="24"/>
          <w:lang w:val="en-US" w:eastAsia="zh-CN"/>
        </w:rPr>
      </w:pPr>
      <w:ins w:id="3100" w:author="Romano Giovanni" w:date="2017-10-23T22:26:00Z">
        <w:r w:rsidRPr="00CF3217">
          <w:rPr>
            <w:rFonts w:eastAsia="SimSun"/>
            <w:color w:val="000000"/>
            <w:szCs w:val="24"/>
            <w:lang w:val="en-US" w:eastAsia="zh-CN"/>
          </w:rPr>
          <w:t>- recommendations for potentially necessary normative specification work in 3GPP,</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101" w:author="Romano Giovanni" w:date="2017-10-23T22:26:00Z"/>
          <w:rFonts w:eastAsia="SimSun"/>
          <w:color w:val="000000"/>
          <w:szCs w:val="24"/>
          <w:lang w:val="en-US" w:eastAsia="zh-CN"/>
        </w:rPr>
      </w:pPr>
      <w:ins w:id="3102" w:author="Romano Giovanni" w:date="2017-10-23T22:26:00Z">
        <w:r w:rsidRPr="00CF3217">
          <w:rPr>
            <w:rFonts w:eastAsia="SimSun"/>
            <w:color w:val="000000"/>
            <w:szCs w:val="24"/>
            <w:lang w:val="en-US" w:eastAsia="zh-CN"/>
          </w:rPr>
          <w:t>- recommendations for the documentation of potentially informative guide lining work.</w:t>
        </w:r>
      </w:ins>
    </w:p>
    <w:p w:rsidR="000126E7" w:rsidRPr="00CF3217" w:rsidRDefault="000126E7" w:rsidP="000126E7">
      <w:pPr>
        <w:pStyle w:val="Titolo5"/>
        <w:rPr>
          <w:ins w:id="3103" w:author="Romano Giovanni" w:date="2017-10-23T22:26:00Z"/>
          <w:rFonts w:eastAsia="SimSun"/>
          <w:bCs/>
          <w:color w:val="000000"/>
          <w:szCs w:val="24"/>
          <w:lang w:val="en-US" w:eastAsia="zh-CN"/>
        </w:rPr>
      </w:pPr>
      <w:ins w:id="3104" w:author="Romano Giovanni" w:date="2017-10-23T22:26: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12.5</w:t>
        </w:r>
        <w:r w:rsidRPr="00CF3217">
          <w:rPr>
            <w:rFonts w:eastAsia="SimSun"/>
            <w:bCs/>
            <w:color w:val="000000"/>
            <w:szCs w:val="24"/>
            <w:lang w:val="en-US" w:eastAsia="zh-CN"/>
          </w:rPr>
          <w:t>.</w:t>
        </w:r>
      </w:ins>
      <w:ins w:id="3105" w:author="Romano Giovanni" w:date="2017-10-25T00:14:00Z">
        <w:r w:rsidR="00310EF1">
          <w:rPr>
            <w:rFonts w:eastAsia="SimSun"/>
            <w:bCs/>
            <w:color w:val="000000"/>
            <w:szCs w:val="24"/>
            <w:lang w:val="en-US" w:eastAsia="zh-CN"/>
          </w:rPr>
          <w:t>33</w:t>
        </w:r>
      </w:ins>
      <w:ins w:id="3106" w:author="Romano Giovanni" w:date="2017-10-23T22:26:00Z">
        <w:r w:rsidRPr="00CF3217">
          <w:rPr>
            <w:rFonts w:eastAsia="SimSun"/>
            <w:bCs/>
            <w:color w:val="000000"/>
            <w:szCs w:val="24"/>
            <w:lang w:val="en-US" w:eastAsia="zh-CN"/>
          </w:rPr>
          <w:tab/>
          <w:t>TR 26.952</w:t>
        </w:r>
      </w:ins>
    </w:p>
    <w:p w:rsidR="000126E7" w:rsidRPr="00CF3217" w:rsidRDefault="000126E7" w:rsidP="000126E7">
      <w:pPr>
        <w:widowControl w:val="0"/>
        <w:tabs>
          <w:tab w:val="clear" w:pos="1134"/>
          <w:tab w:val="clear" w:pos="1871"/>
          <w:tab w:val="clear" w:pos="2268"/>
          <w:tab w:val="left" w:pos="90"/>
        </w:tabs>
        <w:overflowPunct/>
        <w:spacing w:before="91"/>
        <w:textAlignment w:val="auto"/>
        <w:rPr>
          <w:ins w:id="3107" w:author="Romano Giovanni" w:date="2017-10-23T22:26:00Z"/>
          <w:rFonts w:eastAsia="SimSun"/>
          <w:b/>
          <w:bCs/>
          <w:color w:val="000000"/>
          <w:szCs w:val="24"/>
          <w:lang w:val="en-US" w:eastAsia="zh-CN"/>
        </w:rPr>
      </w:pPr>
      <w:ins w:id="3108" w:author="Romano Giovanni" w:date="2017-10-23T22:26:00Z">
        <w:r w:rsidRPr="00CF3217">
          <w:rPr>
            <w:rFonts w:eastAsia="SimSun"/>
            <w:b/>
            <w:bCs/>
            <w:color w:val="000000"/>
            <w:szCs w:val="24"/>
            <w:lang w:val="en-US" w:eastAsia="zh-CN"/>
          </w:rPr>
          <w:t>Codec for Enhanced Voice Services (EVS); Performance characterization</w:t>
        </w:r>
      </w:ins>
    </w:p>
    <w:p w:rsidR="000126E7" w:rsidRPr="00CF3217" w:rsidRDefault="000126E7" w:rsidP="000126E7">
      <w:pPr>
        <w:widowControl w:val="0"/>
        <w:tabs>
          <w:tab w:val="clear" w:pos="1134"/>
          <w:tab w:val="clear" w:pos="1871"/>
          <w:tab w:val="clear" w:pos="2268"/>
          <w:tab w:val="left" w:pos="90"/>
        </w:tabs>
        <w:overflowPunct/>
        <w:spacing w:before="0"/>
        <w:textAlignment w:val="auto"/>
        <w:rPr>
          <w:ins w:id="3109" w:author="Romano Giovanni" w:date="2017-10-23T22:26:00Z"/>
          <w:rFonts w:eastAsia="SimSun"/>
          <w:color w:val="000000"/>
          <w:szCs w:val="24"/>
          <w:lang w:val="en-US" w:eastAsia="zh-CN"/>
        </w:rPr>
      </w:pPr>
      <w:ins w:id="3110" w:author="Romano Giovanni" w:date="2017-10-23T22:26:00Z">
        <w:r w:rsidRPr="00CF3217">
          <w:rPr>
            <w:rFonts w:eastAsia="SimSun"/>
            <w:color w:val="000000"/>
            <w:szCs w:val="24"/>
            <w:lang w:val="en-US" w:eastAsia="zh-CN"/>
          </w:rPr>
          <w:t xml:space="preserve">This document provides information on the Enhanced Voice Services (EVS) codec Selection, Verification and Characterization Phases which were run using the fixed-point code (3GPP TS 26.442). Experimental test results from the subjective quality testing are reported to illustrate the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of the EVS codec. Additional information is provided on implementation complexity of the EVS codec and objective test results. Also the verification results for the floating-point version of the EVS codec (3GPP TS 26.443) are presented.</w:t>
        </w:r>
      </w:ins>
    </w:p>
    <w:p w:rsidR="00B916D3" w:rsidRDefault="00B916D3" w:rsidP="00B916D3">
      <w:pPr>
        <w:pStyle w:val="Titolo4"/>
        <w:rPr>
          <w:ins w:id="3111" w:author="Romano Giovanni" w:date="2017-10-23T17:51:00Z"/>
        </w:rPr>
      </w:pPr>
      <w:ins w:id="3112" w:author="Romano Giovanni" w:date="2017-10-23T17:51:00Z">
        <w:r>
          <w:rPr>
            <w:rFonts w:eastAsia="SimSun"/>
            <w:bCs/>
            <w:color w:val="000000"/>
            <w:szCs w:val="24"/>
            <w:lang w:val="en-US" w:eastAsia="zh-CN"/>
          </w:rPr>
          <w:t>5.1.2.1</w:t>
        </w:r>
      </w:ins>
      <w:ins w:id="3113" w:author="Romano Giovanni" w:date="2017-10-23T20:45:00Z">
        <w:r w:rsidR="00E64DB4">
          <w:rPr>
            <w:rFonts w:eastAsia="SimSun"/>
            <w:bCs/>
            <w:color w:val="000000"/>
            <w:szCs w:val="24"/>
            <w:lang w:val="en-US" w:eastAsia="zh-CN"/>
          </w:rPr>
          <w:t>2.6</w:t>
        </w:r>
      </w:ins>
      <w:ins w:id="3114" w:author="Romano Giovanni" w:date="2017-10-23T17:51:00Z">
        <w:r>
          <w:rPr>
            <w:rFonts w:eastAsia="SimSun"/>
            <w:bCs/>
            <w:color w:val="000000"/>
            <w:szCs w:val="24"/>
            <w:lang w:val="en-US" w:eastAsia="zh-CN"/>
          </w:rPr>
          <w:tab/>
        </w:r>
        <w:r>
          <w:t>Data</w:t>
        </w:r>
      </w:ins>
    </w:p>
    <w:p w:rsidR="00B13845" w:rsidRPr="002D5C5B" w:rsidRDefault="00B13845" w:rsidP="00B13845">
      <w:pPr>
        <w:pStyle w:val="Titolo5"/>
        <w:rPr>
          <w:ins w:id="3115" w:author="Romano Giovanni" w:date="2017-10-23T20:05:00Z"/>
          <w:rFonts w:eastAsia="SimSun"/>
          <w:bCs/>
          <w:color w:val="000000"/>
          <w:szCs w:val="24"/>
          <w:lang w:val="en-US" w:eastAsia="zh-CN"/>
        </w:rPr>
      </w:pPr>
      <w:ins w:id="3116" w:author="Romano Giovanni" w:date="2017-10-23T20:05:00Z">
        <w:r w:rsidRPr="00CF3217">
          <w:rPr>
            <w:rFonts w:eastAsia="SimSun"/>
            <w:bCs/>
            <w:color w:val="000000"/>
            <w:szCs w:val="24"/>
            <w:lang w:val="en-US" w:eastAsia="zh-CN"/>
          </w:rPr>
          <w:t>5.1.2.</w:t>
        </w:r>
      </w:ins>
      <w:ins w:id="3117" w:author="Romano Giovanni" w:date="2017-10-23T20:46:00Z">
        <w:r w:rsidR="00E64DB4">
          <w:rPr>
            <w:rFonts w:eastAsia="SimSun"/>
            <w:bCs/>
            <w:color w:val="000000"/>
            <w:szCs w:val="24"/>
            <w:lang w:val="en-US" w:eastAsia="zh-CN"/>
          </w:rPr>
          <w:t>12.6.</w:t>
        </w:r>
      </w:ins>
      <w:ins w:id="3118" w:author="Romano Giovanni" w:date="2017-10-23T20:05:00Z">
        <w:r>
          <w:rPr>
            <w:rFonts w:eastAsia="SimSun"/>
            <w:bCs/>
            <w:color w:val="000000"/>
            <w:szCs w:val="24"/>
            <w:lang w:val="en-US" w:eastAsia="zh-CN"/>
          </w:rPr>
          <w:t>1</w:t>
        </w:r>
        <w:r w:rsidRPr="00CF3217">
          <w:rPr>
            <w:rFonts w:eastAsia="SimSun"/>
            <w:bCs/>
            <w:color w:val="000000"/>
            <w:szCs w:val="24"/>
            <w:lang w:val="en-US" w:eastAsia="zh-CN"/>
          </w:rPr>
          <w:tab/>
          <w:t>TS 27.005</w:t>
        </w:r>
      </w:ins>
    </w:p>
    <w:p w:rsidR="00B13845" w:rsidRPr="00CF3217" w:rsidRDefault="00B13845" w:rsidP="00B13845">
      <w:pPr>
        <w:widowControl w:val="0"/>
        <w:tabs>
          <w:tab w:val="clear" w:pos="1134"/>
          <w:tab w:val="clear" w:pos="1871"/>
          <w:tab w:val="clear" w:pos="2268"/>
          <w:tab w:val="left" w:pos="90"/>
        </w:tabs>
        <w:overflowPunct/>
        <w:textAlignment w:val="auto"/>
        <w:rPr>
          <w:ins w:id="3119" w:author="Romano Giovanni" w:date="2017-10-23T20:05:00Z"/>
          <w:rFonts w:eastAsia="SimSun"/>
          <w:b/>
          <w:bCs/>
          <w:color w:val="000000"/>
          <w:sz w:val="27"/>
          <w:szCs w:val="27"/>
          <w:lang w:val="en-US" w:eastAsia="zh-CN"/>
        </w:rPr>
      </w:pPr>
      <w:ins w:id="3120" w:author="Romano Giovanni" w:date="2017-10-23T20:05:00Z">
        <w:r w:rsidRPr="00CF3217">
          <w:rPr>
            <w:rFonts w:eastAsia="SimSun"/>
            <w:b/>
            <w:bCs/>
            <w:color w:val="000000"/>
            <w:szCs w:val="24"/>
            <w:lang w:val="en-US" w:eastAsia="zh-CN"/>
          </w:rPr>
          <w:t>Use of Data Terminal Equipment – Data Circuit terminating Equipment (DTE – DCE) interface for Short Message Service (SMS) and Cell Broadcast Service (CBS)</w:t>
        </w:r>
      </w:ins>
    </w:p>
    <w:p w:rsidR="00B13845" w:rsidRPr="00CF3217" w:rsidRDefault="00B13845" w:rsidP="00B13845">
      <w:pPr>
        <w:rPr>
          <w:ins w:id="3121" w:author="Romano Giovanni" w:date="2017-10-23T20:05:00Z"/>
          <w:rFonts w:eastAsia="SimSun"/>
          <w:lang w:val="en-US" w:eastAsia="zh-CN"/>
        </w:rPr>
      </w:pPr>
      <w:ins w:id="3122" w:author="Romano Giovanni" w:date="2017-10-23T20:05:00Z">
        <w:r w:rsidRPr="00CF3217">
          <w:rPr>
            <w:rFonts w:eastAsia="SimSun"/>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ins>
    </w:p>
    <w:p w:rsidR="00B13845" w:rsidRDefault="00B13845" w:rsidP="00B13845">
      <w:pPr>
        <w:rPr>
          <w:ins w:id="3123" w:author="Romano Giovanni" w:date="2017-10-23T20:05:00Z"/>
          <w:rFonts w:eastAsia="SimSun"/>
          <w:lang w:val="en-US" w:eastAsia="zh-CN"/>
        </w:rPr>
      </w:pPr>
      <w:ins w:id="3124" w:author="Romano Giovanni" w:date="2017-10-23T20:05:00Z">
        <w:r w:rsidRPr="00CF3217">
          <w:rPr>
            <w:rFonts w:eastAsia="SimSun"/>
            <w:lang w:val="en-US" w:eastAsia="zh-CN"/>
          </w:rPr>
          <w:t>In all three modes, the terminal is considered to be in control for SMS/CBS transactions. The document considers the mobile termination to be a single entity. Other 3GPP/GSM Technical Specifications describe the split of functionality between the mobile equipment and (U)SIM.</w:t>
        </w:r>
      </w:ins>
    </w:p>
    <w:p w:rsidR="00B13845" w:rsidRPr="002D5C5B" w:rsidRDefault="00B13845" w:rsidP="00B13845">
      <w:pPr>
        <w:pStyle w:val="Titolo5"/>
        <w:rPr>
          <w:ins w:id="3125" w:author="Romano Giovanni" w:date="2017-10-23T20:05:00Z"/>
          <w:rFonts w:eastAsia="SimSun"/>
          <w:bCs/>
          <w:color w:val="000000"/>
          <w:szCs w:val="24"/>
          <w:lang w:val="en-US" w:eastAsia="zh-CN"/>
        </w:rPr>
      </w:pPr>
      <w:ins w:id="3126" w:author="Romano Giovanni" w:date="2017-10-23T20:05:00Z">
        <w:r w:rsidRPr="00CF3217">
          <w:rPr>
            <w:rFonts w:eastAsia="SimSun"/>
            <w:bCs/>
            <w:color w:val="000000"/>
            <w:szCs w:val="24"/>
            <w:lang w:val="en-US" w:eastAsia="zh-CN"/>
          </w:rPr>
          <w:t>5.1.2.</w:t>
        </w:r>
      </w:ins>
      <w:ins w:id="3127" w:author="Romano Giovanni" w:date="2017-10-23T20:46:00Z">
        <w:r w:rsidR="00E64DB4">
          <w:rPr>
            <w:rFonts w:eastAsia="SimSun"/>
            <w:bCs/>
            <w:color w:val="000000"/>
            <w:szCs w:val="24"/>
            <w:lang w:val="en-US" w:eastAsia="zh-CN"/>
          </w:rPr>
          <w:t>12.6.</w:t>
        </w:r>
      </w:ins>
      <w:ins w:id="3128" w:author="Romano Giovanni" w:date="2017-10-23T20:05:00Z">
        <w:r>
          <w:rPr>
            <w:rFonts w:eastAsia="SimSun"/>
            <w:bCs/>
            <w:color w:val="000000"/>
            <w:szCs w:val="24"/>
            <w:lang w:val="en-US" w:eastAsia="zh-CN"/>
          </w:rPr>
          <w:t>2</w:t>
        </w:r>
        <w:r w:rsidRPr="00CF3217">
          <w:rPr>
            <w:rFonts w:eastAsia="SimSun"/>
            <w:bCs/>
            <w:color w:val="000000"/>
            <w:szCs w:val="24"/>
            <w:lang w:val="en-US" w:eastAsia="zh-CN"/>
          </w:rPr>
          <w:tab/>
          <w:t>TS 27.007</w:t>
        </w:r>
      </w:ins>
    </w:p>
    <w:p w:rsidR="00B13845" w:rsidRPr="00CF3217" w:rsidRDefault="00B13845" w:rsidP="00B13845">
      <w:pPr>
        <w:widowControl w:val="0"/>
        <w:tabs>
          <w:tab w:val="clear" w:pos="1134"/>
          <w:tab w:val="clear" w:pos="1871"/>
          <w:tab w:val="clear" w:pos="2268"/>
          <w:tab w:val="left" w:pos="90"/>
        </w:tabs>
        <w:overflowPunct/>
        <w:spacing w:before="91"/>
        <w:textAlignment w:val="auto"/>
        <w:rPr>
          <w:ins w:id="3129" w:author="Romano Giovanni" w:date="2017-10-23T20:05:00Z"/>
          <w:rFonts w:eastAsia="SimSun"/>
          <w:b/>
          <w:bCs/>
          <w:color w:val="000000"/>
          <w:sz w:val="30"/>
          <w:szCs w:val="30"/>
          <w:lang w:val="en-US" w:eastAsia="zh-CN"/>
        </w:rPr>
      </w:pPr>
      <w:ins w:id="3130" w:author="Romano Giovanni" w:date="2017-10-23T20:05:00Z">
        <w:r w:rsidRPr="00CF3217">
          <w:rPr>
            <w:rFonts w:eastAsia="SimSun"/>
            <w:b/>
            <w:bCs/>
            <w:color w:val="000000"/>
            <w:szCs w:val="24"/>
            <w:lang w:val="en-US" w:eastAsia="zh-CN"/>
          </w:rPr>
          <w:t>AT command set for User Equipment (UE)</w:t>
        </w:r>
      </w:ins>
    </w:p>
    <w:p w:rsidR="00B13845" w:rsidRPr="00CF3217" w:rsidRDefault="00B13845" w:rsidP="00B13845">
      <w:pPr>
        <w:rPr>
          <w:ins w:id="3131" w:author="Romano Giovanni" w:date="2017-10-23T20:05:00Z"/>
          <w:rFonts w:eastAsia="SimSun"/>
          <w:lang w:val="en-US" w:eastAsia="zh-CN"/>
        </w:rPr>
      </w:pPr>
      <w:ins w:id="3132" w:author="Romano Giovanni" w:date="2017-10-23T20:05:00Z">
        <w:r w:rsidRPr="00CF3217">
          <w:rPr>
            <w:rFonts w:eastAsia="SimSun"/>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CF3217">
          <w:rPr>
            <w:rFonts w:eastAsia="SimSun"/>
            <w:sz w:val="27"/>
            <w:szCs w:val="27"/>
            <w:lang w:val="en-US" w:eastAsia="zh-CN"/>
          </w:rPr>
          <w:t xml:space="preserve"> </w:t>
        </w:r>
        <w:r w:rsidRPr="00CF3217">
          <w:rPr>
            <w:rFonts w:eastAsia="SimSun"/>
            <w:lang w:val="en-US" w:eastAsia="zh-CN"/>
          </w:rPr>
          <w:t>used whenever applicable. Some of the new commands are defined such way that they can be easily applied to MT of networks other than GSM/UMTS. ITU</w:t>
        </w:r>
        <w:r w:rsidRPr="00CF3217">
          <w:rPr>
            <w:rFonts w:asciiTheme="minorEastAsia" w:hAnsiTheme="minorEastAsia"/>
            <w:lang w:val="en-US" w:eastAsia="ja-JP"/>
          </w:rPr>
          <w:t>-</w:t>
        </w:r>
        <w:r w:rsidRPr="00CF3217">
          <w:rPr>
            <w:rFonts w:eastAsia="SimSun"/>
            <w:lang w:val="en-US" w:eastAsia="zh-CN"/>
          </w:rPr>
          <w:t xml:space="preserve">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t>
        </w:r>
      </w:ins>
    </w:p>
    <w:p w:rsidR="00B13845" w:rsidRDefault="00B13845" w:rsidP="00B13845">
      <w:pPr>
        <w:rPr>
          <w:ins w:id="3133" w:author="Romano Giovanni" w:date="2017-10-23T20:05:00Z"/>
          <w:rFonts w:eastAsia="SimSun"/>
          <w:lang w:val="en-US" w:eastAsia="zh-CN"/>
        </w:rPr>
      </w:pPr>
      <w:ins w:id="3134" w:author="Romano Giovanni" w:date="2017-10-23T20:05:00Z">
        <w:r w:rsidRPr="00CF3217">
          <w:rPr>
            <w:rFonts w:eastAsia="SimSun"/>
            <w:lang w:val="en-US" w:eastAsia="zh-CN"/>
          </w:rPr>
          <w:lastRenderedPageBreak/>
          <w:t>The commands described in this document may be observed on the link between the TE and the TA. However, most of the commands retrieve information about the MT, not about the TA.</w:t>
        </w:r>
      </w:ins>
    </w:p>
    <w:p w:rsidR="00B13845" w:rsidRPr="002D5C5B" w:rsidRDefault="00B13845" w:rsidP="00B13845">
      <w:pPr>
        <w:pStyle w:val="Titolo5"/>
        <w:rPr>
          <w:ins w:id="3135" w:author="Romano Giovanni" w:date="2017-10-23T20:05:00Z"/>
          <w:rFonts w:eastAsia="SimSun"/>
          <w:bCs/>
          <w:color w:val="000000"/>
          <w:szCs w:val="24"/>
          <w:lang w:val="en-US" w:eastAsia="zh-CN"/>
        </w:rPr>
      </w:pPr>
      <w:ins w:id="3136" w:author="Romano Giovanni" w:date="2017-10-23T20:05:00Z">
        <w:r w:rsidRPr="00CF3217">
          <w:rPr>
            <w:rFonts w:eastAsia="SimSun"/>
            <w:bCs/>
            <w:color w:val="000000"/>
            <w:szCs w:val="24"/>
            <w:lang w:val="en-US" w:eastAsia="zh-CN"/>
          </w:rPr>
          <w:t>5.1.2.</w:t>
        </w:r>
      </w:ins>
      <w:ins w:id="3137" w:author="Romano Giovanni" w:date="2017-10-23T20:46:00Z">
        <w:r w:rsidR="00E64DB4">
          <w:rPr>
            <w:rFonts w:eastAsia="SimSun"/>
            <w:bCs/>
            <w:color w:val="000000"/>
            <w:szCs w:val="24"/>
            <w:lang w:val="en-US" w:eastAsia="zh-CN"/>
          </w:rPr>
          <w:t>12.6.</w:t>
        </w:r>
      </w:ins>
      <w:ins w:id="3138" w:author="Romano Giovanni" w:date="2017-10-23T20:05:00Z">
        <w:r>
          <w:rPr>
            <w:rFonts w:eastAsia="SimSun"/>
            <w:bCs/>
            <w:color w:val="000000"/>
            <w:szCs w:val="24"/>
            <w:lang w:val="en-US" w:eastAsia="zh-CN"/>
          </w:rPr>
          <w:t>3</w:t>
        </w:r>
        <w:r w:rsidRPr="00CF3217">
          <w:rPr>
            <w:rFonts w:eastAsia="SimSun"/>
            <w:bCs/>
            <w:color w:val="000000"/>
            <w:szCs w:val="24"/>
            <w:lang w:val="en-US" w:eastAsia="zh-CN"/>
          </w:rPr>
          <w:tab/>
          <w:t>TS 27.010</w:t>
        </w:r>
      </w:ins>
    </w:p>
    <w:p w:rsidR="00B13845" w:rsidRPr="00CF3217" w:rsidRDefault="00B13845" w:rsidP="00B13845">
      <w:pPr>
        <w:widowControl w:val="0"/>
        <w:tabs>
          <w:tab w:val="clear" w:pos="1134"/>
          <w:tab w:val="clear" w:pos="1871"/>
          <w:tab w:val="clear" w:pos="2268"/>
          <w:tab w:val="left" w:pos="90"/>
        </w:tabs>
        <w:overflowPunct/>
        <w:spacing w:before="91"/>
        <w:textAlignment w:val="auto"/>
        <w:rPr>
          <w:ins w:id="3139" w:author="Romano Giovanni" w:date="2017-10-23T20:05:00Z"/>
          <w:rFonts w:eastAsia="SimSun"/>
          <w:b/>
          <w:bCs/>
          <w:color w:val="000000"/>
          <w:sz w:val="30"/>
          <w:szCs w:val="30"/>
          <w:lang w:val="en-US" w:eastAsia="zh-CN"/>
        </w:rPr>
      </w:pPr>
      <w:ins w:id="3140" w:author="Romano Giovanni" w:date="2017-10-23T20:05:00Z">
        <w:r w:rsidRPr="00CF3217">
          <w:rPr>
            <w:rFonts w:eastAsia="SimSun"/>
            <w:b/>
            <w:bCs/>
            <w:color w:val="000000"/>
            <w:szCs w:val="24"/>
            <w:lang w:val="en-US" w:eastAsia="zh-CN"/>
          </w:rPr>
          <w:t>Terminal Equipment to User Equipment (TE-UE) multiplexer protocol</w:t>
        </w:r>
      </w:ins>
    </w:p>
    <w:p w:rsidR="00B13845" w:rsidRDefault="00B13845" w:rsidP="00B13845">
      <w:pPr>
        <w:widowControl w:val="0"/>
        <w:tabs>
          <w:tab w:val="clear" w:pos="1134"/>
          <w:tab w:val="clear" w:pos="1871"/>
          <w:tab w:val="clear" w:pos="2268"/>
          <w:tab w:val="left" w:pos="90"/>
        </w:tabs>
        <w:overflowPunct/>
        <w:textAlignment w:val="auto"/>
        <w:rPr>
          <w:ins w:id="3141" w:author="Romano Giovanni" w:date="2017-10-23T20:05:00Z"/>
          <w:rFonts w:eastAsia="SimSun"/>
          <w:color w:val="000000"/>
          <w:szCs w:val="24"/>
          <w:lang w:val="en-US" w:eastAsia="zh-CN"/>
        </w:rPr>
      </w:pPr>
      <w:ins w:id="3142" w:author="Romano Giovanni" w:date="2017-10-23T20:05:00Z">
        <w:r w:rsidRPr="00CF3217">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ins>
    </w:p>
    <w:p w:rsidR="00B916D3" w:rsidRDefault="00B916D3" w:rsidP="00B916D3">
      <w:pPr>
        <w:pStyle w:val="Titolo4"/>
        <w:rPr>
          <w:ins w:id="3143" w:author="Romano Giovanni" w:date="2017-10-23T17:51:00Z"/>
        </w:rPr>
      </w:pPr>
      <w:ins w:id="3144" w:author="Romano Giovanni" w:date="2017-10-23T17:51:00Z">
        <w:r>
          <w:rPr>
            <w:rFonts w:eastAsia="SimSun"/>
            <w:bCs/>
            <w:color w:val="000000"/>
            <w:szCs w:val="24"/>
            <w:lang w:val="en-US" w:eastAsia="zh-CN"/>
          </w:rPr>
          <w:t>5.1.2.1</w:t>
        </w:r>
      </w:ins>
      <w:ins w:id="3145" w:author="Romano Giovanni" w:date="2017-10-23T20:46:00Z">
        <w:r w:rsidR="00E64DB4">
          <w:rPr>
            <w:rFonts w:eastAsia="SimSun"/>
            <w:bCs/>
            <w:color w:val="000000"/>
            <w:szCs w:val="24"/>
            <w:lang w:val="en-US" w:eastAsia="zh-CN"/>
          </w:rPr>
          <w:t>2.7</w:t>
        </w:r>
      </w:ins>
      <w:ins w:id="3146" w:author="Romano Giovanni" w:date="2017-10-23T17:51:00Z">
        <w:r>
          <w:rPr>
            <w:rFonts w:eastAsia="SimSun"/>
            <w:bCs/>
            <w:color w:val="000000"/>
            <w:szCs w:val="24"/>
            <w:lang w:val="en-US" w:eastAsia="zh-CN"/>
          </w:rPr>
          <w:tab/>
        </w:r>
        <w:r>
          <w:t>Signalling protocols ("stage 3") -(RSS-CN) and OAM&amp;P and Charging</w:t>
        </w:r>
      </w:ins>
    </w:p>
    <w:p w:rsidR="000B2076" w:rsidRPr="000B2076" w:rsidRDefault="000B2076" w:rsidP="000B2076">
      <w:pPr>
        <w:pStyle w:val="Titolo5"/>
        <w:rPr>
          <w:ins w:id="3147" w:author="Romano Giovanni" w:date="2017-10-25T00:23:00Z"/>
          <w:rFonts w:eastAsia="SimSun"/>
          <w:bCs/>
          <w:color w:val="000000"/>
          <w:szCs w:val="24"/>
          <w:highlight w:val="yellow"/>
          <w:lang w:val="en-US" w:eastAsia="zh-CN"/>
        </w:rPr>
      </w:pPr>
      <w:ins w:id="3148" w:author="Romano Giovanni" w:date="2017-10-25T00:23:00Z">
        <w:r w:rsidRPr="000B2076">
          <w:rPr>
            <w:rFonts w:eastAsia="SimSun"/>
            <w:bCs/>
            <w:color w:val="000000"/>
            <w:szCs w:val="24"/>
            <w:highlight w:val="yellow"/>
            <w:lang w:val="en-US" w:eastAsia="zh-CN"/>
          </w:rPr>
          <w:t>5.</w:t>
        </w:r>
        <w:r w:rsidRPr="000B2076">
          <w:rPr>
            <w:rFonts w:hint="eastAsia"/>
            <w:bCs/>
            <w:color w:val="000000"/>
            <w:szCs w:val="24"/>
            <w:highlight w:val="yellow"/>
            <w:lang w:val="en-US" w:eastAsia="ja-JP"/>
          </w:rPr>
          <w:t>1</w:t>
        </w:r>
        <w:r w:rsidRPr="000B2076">
          <w:rPr>
            <w:rFonts w:eastAsia="SimSun"/>
            <w:bCs/>
            <w:color w:val="000000"/>
            <w:szCs w:val="24"/>
            <w:highlight w:val="yellow"/>
            <w:lang w:val="en-US" w:eastAsia="zh-CN"/>
          </w:rPr>
          <w:t>.2.12.7.1</w:t>
        </w:r>
        <w:r w:rsidRPr="000B2076">
          <w:rPr>
            <w:rFonts w:eastAsia="SimSun"/>
            <w:bCs/>
            <w:color w:val="000000"/>
            <w:szCs w:val="24"/>
            <w:highlight w:val="yellow"/>
            <w:lang w:val="en-US" w:eastAsia="zh-CN"/>
          </w:rPr>
          <w:tab/>
          <w:t>TS 28.301</w:t>
        </w:r>
      </w:ins>
    </w:p>
    <w:p w:rsidR="000B2076" w:rsidRPr="000B2076" w:rsidRDefault="000B2076" w:rsidP="000B2076">
      <w:pPr>
        <w:widowControl w:val="0"/>
        <w:tabs>
          <w:tab w:val="clear" w:pos="1134"/>
          <w:tab w:val="clear" w:pos="1871"/>
          <w:tab w:val="clear" w:pos="2268"/>
          <w:tab w:val="left" w:pos="90"/>
        </w:tabs>
        <w:overflowPunct/>
        <w:spacing w:before="91"/>
        <w:textAlignment w:val="auto"/>
        <w:rPr>
          <w:ins w:id="3149" w:author="Romano Giovanni" w:date="2017-10-25T00:23:00Z"/>
          <w:rFonts w:eastAsia="SimSun"/>
          <w:b/>
          <w:bCs/>
          <w:color w:val="000000"/>
          <w:szCs w:val="24"/>
          <w:highlight w:val="yellow"/>
          <w:lang w:val="en-US" w:eastAsia="zh-CN"/>
        </w:rPr>
      </w:pPr>
      <w:ins w:id="3150" w:author="Romano Giovanni" w:date="2017-10-25T00:23:00Z">
        <w:r w:rsidRPr="000B2076">
          <w:rPr>
            <w:rFonts w:eastAsia="SimSun"/>
            <w:b/>
            <w:bCs/>
            <w:color w:val="000000"/>
            <w:szCs w:val="24"/>
            <w:highlight w:val="yellow"/>
            <w:lang w:val="en-US" w:eastAsia="zh-CN"/>
          </w:rPr>
          <w:t>Telecommunication management; Licensed Shared Access (LSA) Controller (LC) Integration Reference Point (IRP); Requirements</w:t>
        </w:r>
      </w:ins>
    </w:p>
    <w:p w:rsidR="000B2076" w:rsidRPr="000B2076" w:rsidRDefault="000B2076" w:rsidP="000B2076">
      <w:pPr>
        <w:rPr>
          <w:ins w:id="3151" w:author="Romano Giovanni" w:date="2017-10-25T00:23:00Z"/>
          <w:rFonts w:eastAsia="SimSun"/>
          <w:color w:val="000000"/>
          <w:szCs w:val="24"/>
          <w:highlight w:val="yellow"/>
          <w:lang w:val="en-US" w:eastAsia="zh-CN"/>
        </w:rPr>
      </w:pPr>
      <w:ins w:id="3152" w:author="Romano Giovanni" w:date="2017-10-25T00:23:00Z">
        <w:r w:rsidRPr="000B2076">
          <w:rPr>
            <w:rFonts w:eastAsia="SimSun"/>
            <w:color w:val="000000"/>
            <w:szCs w:val="24"/>
            <w:highlight w:val="yellow"/>
            <w:lang w:val="en-US" w:eastAsia="zh-CN"/>
          </w:rPr>
          <w:t>This document specifies the requirements of the Licensed Shared Access (LSA) Controller (LC) Integration Reference Point (IRP). This IRP allows the NM to interact with the LC. This interaction with the LC enables the NM to configure NEs utilizing LSA spectrum resources.</w:t>
        </w:r>
      </w:ins>
    </w:p>
    <w:p w:rsidR="000B2076" w:rsidRPr="000B2076" w:rsidRDefault="000B2076" w:rsidP="000B2076">
      <w:pPr>
        <w:rPr>
          <w:ins w:id="3153" w:author="Romano Giovanni" w:date="2017-10-25T00:23:00Z"/>
          <w:rFonts w:eastAsia="SimSun"/>
          <w:color w:val="000000"/>
          <w:szCs w:val="24"/>
          <w:highlight w:val="yellow"/>
          <w:lang w:val="en-US" w:eastAsia="zh-CN"/>
        </w:rPr>
      </w:pPr>
      <w:ins w:id="3154" w:author="Romano Giovanni" w:date="2017-10-25T00:23:00Z">
        <w:r w:rsidRPr="000B2076">
          <w:rPr>
            <w:rFonts w:eastAsia="SimSun"/>
            <w:color w:val="000000"/>
            <w:szCs w:val="24"/>
            <w:highlight w:val="yellow"/>
            <w:lang w:val="en-US" w:eastAsia="zh-CN"/>
          </w:rPr>
          <w:t>The following two deployment scenarios are supported:</w:t>
        </w:r>
      </w:ins>
    </w:p>
    <w:p w:rsidR="000B2076" w:rsidRPr="000B2076" w:rsidRDefault="000B2076" w:rsidP="000B2076">
      <w:pPr>
        <w:pStyle w:val="B10"/>
        <w:rPr>
          <w:ins w:id="3155" w:author="Romano Giovanni" w:date="2017-10-25T00:23:00Z"/>
          <w:rFonts w:eastAsia="SimSun"/>
          <w:color w:val="000000"/>
          <w:szCs w:val="24"/>
          <w:highlight w:val="yellow"/>
          <w:lang w:val="en-US" w:eastAsia="zh-CN"/>
        </w:rPr>
      </w:pPr>
      <w:ins w:id="3156" w:author="Romano Giovanni" w:date="2017-10-25T00:23:00Z">
        <w:r w:rsidRPr="000B2076">
          <w:rPr>
            <w:rFonts w:eastAsia="SimSun"/>
            <w:color w:val="000000"/>
            <w:szCs w:val="24"/>
            <w:highlight w:val="yellow"/>
            <w:lang w:val="en-US" w:eastAsia="zh-CN"/>
          </w:rPr>
          <w:t>-</w:t>
        </w:r>
        <w:r w:rsidRPr="000B2076">
          <w:rPr>
            <w:rFonts w:eastAsia="SimSun"/>
            <w:color w:val="000000"/>
            <w:szCs w:val="24"/>
            <w:highlight w:val="yellow"/>
            <w:lang w:val="en-US" w:eastAsia="zh-CN"/>
          </w:rPr>
          <w:tab/>
          <w:t>one scenario in which the LC communicates LSA spectrum resource availability information to the NM, and</w:t>
        </w:r>
      </w:ins>
    </w:p>
    <w:p w:rsidR="000B2076" w:rsidRPr="000B2076" w:rsidRDefault="000B2076" w:rsidP="000B2076">
      <w:pPr>
        <w:pStyle w:val="B10"/>
        <w:rPr>
          <w:ins w:id="3157" w:author="Romano Giovanni" w:date="2017-10-25T00:23:00Z"/>
          <w:rFonts w:eastAsia="SimSun"/>
          <w:color w:val="000000"/>
          <w:szCs w:val="24"/>
          <w:highlight w:val="yellow"/>
          <w:lang w:val="en-US" w:eastAsia="zh-CN"/>
        </w:rPr>
      </w:pPr>
      <w:ins w:id="3158" w:author="Romano Giovanni" w:date="2017-10-25T00:23:00Z">
        <w:r w:rsidRPr="000B2076">
          <w:rPr>
            <w:rFonts w:eastAsia="SimSun"/>
            <w:color w:val="000000"/>
            <w:szCs w:val="24"/>
            <w:highlight w:val="yellow"/>
            <w:lang w:val="en-US" w:eastAsia="zh-CN"/>
          </w:rPr>
          <w:t>-</w:t>
        </w:r>
        <w:r w:rsidRPr="000B2076">
          <w:rPr>
            <w:rFonts w:eastAsia="SimSun"/>
            <w:color w:val="000000"/>
            <w:szCs w:val="24"/>
            <w:highlight w:val="yellow"/>
            <w:lang w:val="en-US" w:eastAsia="zh-CN"/>
          </w:rPr>
          <w:tab/>
          <w:t>one scenario in which the LC determines and communicates to the NM constraints on parameters of cells liable to use LSA spectrum resources.</w:t>
        </w:r>
      </w:ins>
    </w:p>
    <w:p w:rsidR="000B2076" w:rsidRPr="000B2076" w:rsidRDefault="000B2076" w:rsidP="000B2076">
      <w:pPr>
        <w:pStyle w:val="Titolo5"/>
        <w:rPr>
          <w:ins w:id="3159" w:author="Romano Giovanni" w:date="2017-10-25T00:23:00Z"/>
          <w:rFonts w:eastAsia="SimSun"/>
          <w:bCs/>
          <w:color w:val="000000"/>
          <w:szCs w:val="24"/>
          <w:highlight w:val="yellow"/>
          <w:lang w:val="en-US" w:eastAsia="zh-CN"/>
        </w:rPr>
      </w:pPr>
      <w:ins w:id="3160" w:author="Romano Giovanni" w:date="2017-10-25T00:23:00Z">
        <w:r w:rsidRPr="000B2076">
          <w:rPr>
            <w:rFonts w:eastAsia="SimSun"/>
            <w:bCs/>
            <w:color w:val="000000"/>
            <w:szCs w:val="24"/>
            <w:highlight w:val="yellow"/>
            <w:lang w:val="en-US" w:eastAsia="zh-CN"/>
          </w:rPr>
          <w:t>5.</w:t>
        </w:r>
        <w:r w:rsidRPr="000B2076">
          <w:rPr>
            <w:rFonts w:hint="eastAsia"/>
            <w:bCs/>
            <w:color w:val="000000"/>
            <w:szCs w:val="24"/>
            <w:highlight w:val="yellow"/>
            <w:lang w:val="en-US" w:eastAsia="ja-JP"/>
          </w:rPr>
          <w:t>1</w:t>
        </w:r>
        <w:r w:rsidRPr="000B2076">
          <w:rPr>
            <w:rFonts w:eastAsia="SimSun"/>
            <w:bCs/>
            <w:color w:val="000000"/>
            <w:szCs w:val="24"/>
            <w:highlight w:val="yellow"/>
            <w:lang w:val="en-US" w:eastAsia="zh-CN"/>
          </w:rPr>
          <w:t>.2.12.7.2</w:t>
        </w:r>
        <w:r w:rsidRPr="000B2076">
          <w:rPr>
            <w:rFonts w:eastAsia="SimSun"/>
            <w:bCs/>
            <w:color w:val="000000"/>
            <w:szCs w:val="24"/>
            <w:highlight w:val="yellow"/>
            <w:lang w:val="en-US" w:eastAsia="zh-CN"/>
          </w:rPr>
          <w:tab/>
          <w:t>TS 28.302</w:t>
        </w:r>
      </w:ins>
    </w:p>
    <w:p w:rsidR="000B2076" w:rsidRPr="000B2076" w:rsidRDefault="000B2076" w:rsidP="000B2076">
      <w:pPr>
        <w:widowControl w:val="0"/>
        <w:tabs>
          <w:tab w:val="clear" w:pos="1134"/>
          <w:tab w:val="clear" w:pos="1871"/>
          <w:tab w:val="clear" w:pos="2268"/>
          <w:tab w:val="left" w:pos="90"/>
        </w:tabs>
        <w:overflowPunct/>
        <w:spacing w:before="91"/>
        <w:textAlignment w:val="auto"/>
        <w:rPr>
          <w:ins w:id="3161" w:author="Romano Giovanni" w:date="2017-10-25T00:23:00Z"/>
          <w:rFonts w:eastAsia="SimSun"/>
          <w:b/>
          <w:bCs/>
          <w:color w:val="000000"/>
          <w:szCs w:val="24"/>
          <w:highlight w:val="yellow"/>
          <w:lang w:val="en-US" w:eastAsia="zh-CN"/>
        </w:rPr>
      </w:pPr>
      <w:ins w:id="3162" w:author="Romano Giovanni" w:date="2017-10-25T00:23:00Z">
        <w:r w:rsidRPr="000B2076">
          <w:rPr>
            <w:rFonts w:eastAsia="SimSun"/>
            <w:b/>
            <w:bCs/>
            <w:color w:val="000000"/>
            <w:szCs w:val="24"/>
            <w:highlight w:val="yellow"/>
            <w:lang w:val="en-US" w:eastAsia="zh-CN"/>
          </w:rPr>
          <w:t>Telecommunication management; Licensed Shared Access (LSA) Controller (LC) Integration Reference Point (IRP); Information Service (IS)</w:t>
        </w:r>
      </w:ins>
    </w:p>
    <w:p w:rsidR="000B2076" w:rsidRPr="000B2076" w:rsidRDefault="000B2076" w:rsidP="000B2076">
      <w:pPr>
        <w:rPr>
          <w:ins w:id="3163" w:author="Romano Giovanni" w:date="2017-10-25T00:23:00Z"/>
          <w:rFonts w:eastAsia="SimSun"/>
          <w:color w:val="000000"/>
          <w:szCs w:val="24"/>
          <w:highlight w:val="yellow"/>
          <w:lang w:val="en-US" w:eastAsia="zh-CN"/>
        </w:rPr>
      </w:pPr>
      <w:ins w:id="3164" w:author="Romano Giovanni" w:date="2017-10-25T00:23:00Z">
        <w:r w:rsidRPr="000B2076">
          <w:rPr>
            <w:rFonts w:eastAsia="SimSun"/>
            <w:color w:val="000000"/>
            <w:szCs w:val="24"/>
            <w:highlight w:val="yellow"/>
            <w:lang w:val="en-US" w:eastAsia="zh-CN"/>
          </w:rPr>
          <w:t xml:space="preserve">This document specifies the LSA controller (LC) Integration Reference Point (IRP) management operations and notifications that can be communicated between an </w:t>
        </w:r>
        <w:proofErr w:type="spellStart"/>
        <w:r w:rsidRPr="000B2076">
          <w:rPr>
            <w:rFonts w:eastAsia="SimSun"/>
            <w:color w:val="000000"/>
            <w:szCs w:val="24"/>
            <w:highlight w:val="yellow"/>
            <w:lang w:val="en-US" w:eastAsia="zh-CN"/>
          </w:rPr>
          <w:t>IRPAgent</w:t>
        </w:r>
        <w:proofErr w:type="spellEnd"/>
        <w:r w:rsidRPr="000B2076">
          <w:rPr>
            <w:rFonts w:eastAsia="SimSun"/>
            <w:color w:val="000000"/>
            <w:szCs w:val="24"/>
            <w:highlight w:val="yellow"/>
            <w:lang w:val="en-US" w:eastAsia="zh-CN"/>
          </w:rPr>
          <w:t xml:space="preserve"> and one or several </w:t>
        </w:r>
        <w:proofErr w:type="spellStart"/>
        <w:r w:rsidRPr="000B2076">
          <w:rPr>
            <w:rFonts w:eastAsia="SimSun"/>
            <w:color w:val="000000"/>
            <w:szCs w:val="24"/>
            <w:highlight w:val="yellow"/>
            <w:lang w:val="en-US" w:eastAsia="zh-CN"/>
          </w:rPr>
          <w:t>IRPManagers</w:t>
        </w:r>
        <w:proofErr w:type="spellEnd"/>
        <w:r w:rsidRPr="000B2076">
          <w:rPr>
            <w:rFonts w:eastAsia="SimSun"/>
            <w:color w:val="000000"/>
            <w:szCs w:val="24"/>
            <w:highlight w:val="yellow"/>
            <w:lang w:val="en-US" w:eastAsia="zh-CN"/>
          </w:rPr>
          <w:t xml:space="preserve">. </w:t>
        </w:r>
      </w:ins>
    </w:p>
    <w:p w:rsidR="000B2076" w:rsidRPr="000B2076" w:rsidRDefault="000B2076" w:rsidP="000B2076">
      <w:pPr>
        <w:rPr>
          <w:ins w:id="3165" w:author="Romano Giovanni" w:date="2017-10-25T00:23:00Z"/>
          <w:rFonts w:eastAsia="SimSun"/>
          <w:color w:val="000000"/>
          <w:szCs w:val="24"/>
          <w:highlight w:val="yellow"/>
          <w:lang w:val="en-US" w:eastAsia="zh-CN"/>
        </w:rPr>
      </w:pPr>
      <w:ins w:id="3166" w:author="Romano Giovanni" w:date="2017-10-25T00:23:00Z">
        <w:r w:rsidRPr="000B2076">
          <w:rPr>
            <w:rFonts w:eastAsia="SimSun"/>
            <w:color w:val="000000"/>
            <w:szCs w:val="24"/>
            <w:highlight w:val="yellow"/>
            <w:lang w:val="en-US" w:eastAsia="zh-CN"/>
          </w:rPr>
          <w:t xml:space="preserve">This document specifies the semantics and </w:t>
        </w:r>
        <w:proofErr w:type="spellStart"/>
        <w:r w:rsidRPr="000B2076">
          <w:rPr>
            <w:rFonts w:eastAsia="SimSun"/>
            <w:color w:val="000000"/>
            <w:szCs w:val="24"/>
            <w:highlight w:val="yellow"/>
            <w:lang w:val="en-US" w:eastAsia="zh-CN"/>
          </w:rPr>
          <w:t>behaviour</w:t>
        </w:r>
        <w:proofErr w:type="spellEnd"/>
        <w:r w:rsidRPr="000B2076">
          <w:rPr>
            <w:rFonts w:eastAsia="SimSun"/>
            <w:color w:val="000000"/>
            <w:szCs w:val="24"/>
            <w:highlight w:val="yellow"/>
            <w:lang w:val="en-US" w:eastAsia="zh-CN"/>
          </w:rPr>
          <w:t xml:space="preserve"> of operations, notifications and their parameters visible across the reference point in a protocol and technology neutral way. It does not define their syntax and encoding.</w:t>
        </w:r>
      </w:ins>
    </w:p>
    <w:p w:rsidR="000B2076" w:rsidRPr="000B2076" w:rsidRDefault="000B2076" w:rsidP="000B2076">
      <w:pPr>
        <w:pStyle w:val="Titolo5"/>
        <w:rPr>
          <w:ins w:id="3167" w:author="Romano Giovanni" w:date="2017-10-25T00:23:00Z"/>
          <w:rFonts w:eastAsia="SimSun"/>
          <w:bCs/>
          <w:color w:val="000000"/>
          <w:szCs w:val="24"/>
          <w:highlight w:val="yellow"/>
          <w:lang w:val="en-US" w:eastAsia="zh-CN"/>
        </w:rPr>
      </w:pPr>
      <w:ins w:id="3168" w:author="Romano Giovanni" w:date="2017-10-25T00:23:00Z">
        <w:r w:rsidRPr="000B2076">
          <w:rPr>
            <w:rFonts w:eastAsia="SimSun"/>
            <w:bCs/>
            <w:color w:val="000000"/>
            <w:szCs w:val="24"/>
            <w:highlight w:val="yellow"/>
            <w:lang w:val="en-US" w:eastAsia="zh-CN"/>
          </w:rPr>
          <w:t>5.</w:t>
        </w:r>
        <w:r w:rsidRPr="000B2076">
          <w:rPr>
            <w:rFonts w:hint="eastAsia"/>
            <w:bCs/>
            <w:color w:val="000000"/>
            <w:szCs w:val="24"/>
            <w:highlight w:val="yellow"/>
            <w:lang w:val="en-US" w:eastAsia="ja-JP"/>
          </w:rPr>
          <w:t>1</w:t>
        </w:r>
        <w:r w:rsidRPr="000B2076">
          <w:rPr>
            <w:rFonts w:eastAsia="SimSun"/>
            <w:bCs/>
            <w:color w:val="000000"/>
            <w:szCs w:val="24"/>
            <w:highlight w:val="yellow"/>
            <w:lang w:val="en-US" w:eastAsia="zh-CN"/>
          </w:rPr>
          <w:t>.2.12.7.3</w:t>
        </w:r>
        <w:r w:rsidRPr="000B2076">
          <w:rPr>
            <w:rFonts w:eastAsia="SimSun"/>
            <w:bCs/>
            <w:color w:val="000000"/>
            <w:szCs w:val="24"/>
            <w:highlight w:val="yellow"/>
            <w:lang w:val="en-US" w:eastAsia="zh-CN"/>
          </w:rPr>
          <w:tab/>
          <w:t>TS 28.303</w:t>
        </w:r>
      </w:ins>
    </w:p>
    <w:p w:rsidR="000B2076" w:rsidRPr="000B2076" w:rsidRDefault="000B2076" w:rsidP="000B2076">
      <w:pPr>
        <w:widowControl w:val="0"/>
        <w:tabs>
          <w:tab w:val="clear" w:pos="1134"/>
          <w:tab w:val="clear" w:pos="1871"/>
          <w:tab w:val="clear" w:pos="2268"/>
          <w:tab w:val="left" w:pos="90"/>
        </w:tabs>
        <w:overflowPunct/>
        <w:spacing w:before="91"/>
        <w:textAlignment w:val="auto"/>
        <w:rPr>
          <w:ins w:id="3169" w:author="Romano Giovanni" w:date="2017-10-25T00:23:00Z"/>
          <w:rFonts w:eastAsia="SimSun"/>
          <w:b/>
          <w:bCs/>
          <w:color w:val="000000"/>
          <w:szCs w:val="24"/>
          <w:highlight w:val="yellow"/>
          <w:lang w:val="en-US" w:eastAsia="zh-CN"/>
        </w:rPr>
      </w:pPr>
      <w:ins w:id="3170" w:author="Romano Giovanni" w:date="2017-10-25T00:23:00Z">
        <w:r w:rsidRPr="000B2076">
          <w:rPr>
            <w:rFonts w:eastAsia="SimSun"/>
            <w:b/>
            <w:bCs/>
            <w:color w:val="000000"/>
            <w:szCs w:val="24"/>
            <w:highlight w:val="yellow"/>
            <w:lang w:val="en-US" w:eastAsia="zh-CN"/>
          </w:rPr>
          <w:t>Telecommunication management; Licensed Shared Access (LSA) Controller (LC) Integration Reference Point (IRP); Solution Set (SS) definitions</w:t>
        </w:r>
      </w:ins>
    </w:p>
    <w:p w:rsidR="000B2076" w:rsidRPr="000B2076" w:rsidRDefault="000B2076" w:rsidP="000B2076">
      <w:pPr>
        <w:rPr>
          <w:ins w:id="3171" w:author="Romano Giovanni" w:date="2017-10-25T00:23:00Z"/>
          <w:rFonts w:eastAsia="SimSun"/>
          <w:color w:val="000000"/>
          <w:szCs w:val="24"/>
          <w:highlight w:val="yellow"/>
          <w:lang w:val="en-US" w:eastAsia="zh-CN"/>
        </w:rPr>
      </w:pPr>
      <w:ins w:id="3172" w:author="Romano Giovanni" w:date="2017-10-25T00:23:00Z">
        <w:r w:rsidRPr="000B2076">
          <w:rPr>
            <w:rFonts w:eastAsia="SimSun"/>
            <w:color w:val="000000"/>
            <w:szCs w:val="24"/>
            <w:highlight w:val="yellow"/>
            <w:lang w:val="en-US" w:eastAsia="zh-CN"/>
          </w:rPr>
          <w:t xml:space="preserve">The purpose of this document is to define the mapping of the LSA Controller (LC) Integration Reference Point (IRP) (see 3GPP TS 28.302) to the protocol specific details necessary for implementation of this IRP in a CORBA/IDL environment and in a SOAP/WSDL environment. </w:t>
        </w:r>
      </w:ins>
    </w:p>
    <w:p w:rsidR="000B2076" w:rsidRPr="00D015AC" w:rsidRDefault="000B2076" w:rsidP="000B2076">
      <w:pPr>
        <w:rPr>
          <w:ins w:id="3173" w:author="Romano Giovanni" w:date="2017-10-25T00:23:00Z"/>
          <w:rFonts w:eastAsia="SimSun"/>
          <w:color w:val="000000"/>
          <w:szCs w:val="24"/>
          <w:lang w:val="en-US" w:eastAsia="zh-CN"/>
        </w:rPr>
      </w:pPr>
      <w:ins w:id="3174" w:author="Romano Giovanni" w:date="2017-10-25T00:23:00Z">
        <w:r w:rsidRPr="000B2076">
          <w:rPr>
            <w:rFonts w:eastAsia="SimSun"/>
            <w:color w:val="000000"/>
            <w:szCs w:val="24"/>
            <w:highlight w:val="yellow"/>
            <w:lang w:val="en-US" w:eastAsia="zh-CN"/>
          </w:rPr>
          <w:lastRenderedPageBreak/>
          <w:t>This Solution Set specification is related to 3GPP TS 28.302 V14.0.X.</w:t>
        </w:r>
      </w:ins>
    </w:p>
    <w:p w:rsidR="000054C6" w:rsidRPr="002D5C5B" w:rsidRDefault="000054C6" w:rsidP="000054C6">
      <w:pPr>
        <w:pStyle w:val="Titolo5"/>
        <w:rPr>
          <w:ins w:id="3175" w:author="Romano Giovanni" w:date="2017-10-23T22:31:00Z"/>
          <w:rFonts w:eastAsia="SimSun"/>
          <w:bCs/>
          <w:color w:val="000000"/>
          <w:szCs w:val="24"/>
          <w:lang w:val="en-US" w:eastAsia="zh-CN"/>
        </w:rPr>
      </w:pPr>
      <w:ins w:id="3176"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177" w:author="Romano Giovanni" w:date="2017-10-25T00:24:00Z">
        <w:r w:rsidR="00A24BC3">
          <w:rPr>
            <w:rFonts w:eastAsia="SimSun"/>
            <w:bCs/>
            <w:color w:val="000000"/>
            <w:szCs w:val="24"/>
            <w:lang w:val="en-US" w:eastAsia="zh-CN"/>
          </w:rPr>
          <w:t>4</w:t>
        </w:r>
      </w:ins>
      <w:ins w:id="3178" w:author="Romano Giovanni" w:date="2017-10-23T22:31:00Z">
        <w:r w:rsidRPr="00CF3217">
          <w:rPr>
            <w:rFonts w:eastAsia="SimSun"/>
            <w:bCs/>
            <w:color w:val="000000"/>
            <w:szCs w:val="24"/>
            <w:lang w:val="en-US" w:eastAsia="zh-CN"/>
          </w:rPr>
          <w:tab/>
          <w:t>TS 28.390</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179" w:author="Romano Giovanni" w:date="2017-10-23T22:31:00Z"/>
          <w:rFonts w:eastAsia="SimSun"/>
          <w:b/>
          <w:bCs/>
          <w:color w:val="000000"/>
          <w:szCs w:val="24"/>
          <w:lang w:val="en-US" w:eastAsia="zh-CN"/>
        </w:rPr>
      </w:pPr>
      <w:ins w:id="3180" w:author="Romano Giovanni" w:date="2017-10-23T22:31:00Z">
        <w:r w:rsidRPr="00CF3217">
          <w:rPr>
            <w:rFonts w:eastAsia="SimSun"/>
            <w:b/>
            <w:bCs/>
            <w:color w:val="000000"/>
            <w:szCs w:val="24"/>
            <w:lang w:val="en-US" w:eastAsia="zh-CN"/>
          </w:rPr>
          <w:t>Telecommunication management; Fixed Mobile Convergence (FMC); Interface Integration Reference Point (IRP) Solution Profiles (SPs)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81" w:author="Romano Giovanni" w:date="2017-10-23T22:31:00Z"/>
          <w:rFonts w:eastAsia="SimSun"/>
          <w:color w:val="000000"/>
          <w:szCs w:val="24"/>
          <w:lang w:val="en-US" w:eastAsia="zh-CN"/>
        </w:rPr>
      </w:pPr>
      <w:ins w:id="3182" w:author="Romano Giovanni" w:date="2017-10-23T22:31:00Z">
        <w:r w:rsidRPr="00CF3217">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83" w:author="Romano Giovanni" w:date="2017-10-23T22:31:00Z"/>
          <w:rFonts w:eastAsia="SimSun"/>
          <w:color w:val="000000"/>
          <w:szCs w:val="24"/>
          <w:lang w:val="en-US" w:eastAsia="zh-CN"/>
        </w:rPr>
      </w:pPr>
      <w:ins w:id="3184" w:author="Romano Giovanni" w:date="2017-10-23T22:31:00Z">
        <w:r w:rsidRPr="00CF3217">
          <w:rPr>
            <w:rFonts w:eastAsia="SimSun"/>
            <w:color w:val="000000"/>
            <w:szCs w:val="24"/>
            <w:lang w:val="en-US" w:eastAsia="zh-CN"/>
          </w:rPr>
          <w:t xml:space="preserve">A specific operating environment or domain is </w:t>
        </w:r>
        <w:proofErr w:type="spellStart"/>
        <w:r w:rsidRPr="00CF3217">
          <w:rPr>
            <w:rFonts w:eastAsia="SimSun"/>
            <w:color w:val="000000"/>
            <w:szCs w:val="24"/>
            <w:lang w:val="en-US" w:eastAsia="zh-CN"/>
          </w:rPr>
          <w:t>characterised</w:t>
        </w:r>
        <w:proofErr w:type="spellEnd"/>
        <w:r w:rsidRPr="00CF3217">
          <w:rPr>
            <w:rFonts w:eastAsia="SimSun"/>
            <w:color w:val="000000"/>
            <w:szCs w:val="24"/>
            <w:lang w:val="en-US" w:eastAsia="zh-CN"/>
          </w:rPr>
          <w:t xml:space="preserve"> by a set of Requirement statements. In other words, the solutions identified in a specific SP would satisfy the Requirements listed in that same SP.</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85" w:author="Romano Giovanni" w:date="2017-10-23T22:31:00Z"/>
          <w:rFonts w:eastAsia="SimSun"/>
          <w:color w:val="000000"/>
          <w:szCs w:val="24"/>
          <w:lang w:val="en-US" w:eastAsia="zh-CN"/>
        </w:rPr>
      </w:pPr>
      <w:ins w:id="3186" w:author="Romano Giovanni" w:date="2017-10-23T22:31:00Z">
        <w:r w:rsidRPr="00CF3217">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87" w:author="Romano Giovanni" w:date="2017-10-23T22:31:00Z"/>
          <w:rFonts w:eastAsia="SimSun"/>
          <w:color w:val="000000"/>
          <w:szCs w:val="24"/>
          <w:lang w:val="en-US" w:eastAsia="zh-CN"/>
        </w:rPr>
      </w:pPr>
      <w:ins w:id="3188" w:author="Romano Giovanni" w:date="2017-10-23T22:31:00Z">
        <w:r w:rsidRPr="00CF3217">
          <w:rPr>
            <w:rFonts w:eastAsia="SimSun"/>
            <w:color w:val="000000"/>
            <w:szCs w:val="24"/>
            <w:lang w:val="en-US" w:eastAsia="zh-CN"/>
          </w:rPr>
          <w:t>- Operators and vendors need not decide arbitrarily which solutions are to be used to satisfy the Requirements;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89" w:author="Romano Giovanni" w:date="2017-10-23T22:31:00Z"/>
          <w:rFonts w:eastAsia="SimSun"/>
          <w:color w:val="000000"/>
          <w:szCs w:val="24"/>
          <w:lang w:val="en-US" w:eastAsia="zh-CN"/>
        </w:rPr>
      </w:pPr>
      <w:ins w:id="3190" w:author="Romano Giovanni" w:date="2017-10-23T22:31:00Z">
        <w:r w:rsidRPr="00CF3217">
          <w:rPr>
            <w:rFonts w:eastAsia="SimSun"/>
            <w:color w:val="000000"/>
            <w:szCs w:val="24"/>
            <w:lang w:val="en-US" w:eastAsia="zh-CN"/>
          </w:rPr>
          <w:t>- There is one document where readers can have a clear view of solutions, specified in various IRP specifications, required to satisfy the Requirements.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91" w:author="Romano Giovanni" w:date="2017-10-23T22:31:00Z"/>
          <w:rFonts w:eastAsia="SimSun"/>
          <w:color w:val="000000"/>
          <w:szCs w:val="24"/>
          <w:lang w:val="en-US" w:eastAsia="zh-CN"/>
        </w:rPr>
      </w:pPr>
      <w:ins w:id="3192" w:author="Romano Giovanni" w:date="2017-10-23T22:31:00Z">
        <w:r w:rsidRPr="00CF3217">
          <w:rPr>
            <w:rFonts w:eastAsia="SimSun"/>
            <w:color w:val="000000"/>
            <w:szCs w:val="24"/>
            <w:lang w:val="en-US" w:eastAsia="zh-CN"/>
          </w:rPr>
          <w:t>This version of the TS contains a number of SPs defined in clause 4 and onwards, one clause for each SP.</w:t>
        </w:r>
      </w:ins>
    </w:p>
    <w:p w:rsidR="000054C6" w:rsidRPr="00CF3217" w:rsidRDefault="000054C6" w:rsidP="000054C6">
      <w:pPr>
        <w:pStyle w:val="Titolo5"/>
        <w:rPr>
          <w:ins w:id="3193" w:author="Romano Giovanni" w:date="2017-10-23T22:31:00Z"/>
          <w:rFonts w:eastAsia="SimSun"/>
          <w:bCs/>
          <w:color w:val="000000"/>
          <w:szCs w:val="24"/>
          <w:lang w:val="en-US" w:eastAsia="zh-CN"/>
        </w:rPr>
      </w:pPr>
      <w:ins w:id="3194"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195" w:author="Romano Giovanni" w:date="2017-10-25T00:24:00Z">
        <w:r w:rsidR="00A24BC3">
          <w:rPr>
            <w:rFonts w:eastAsia="SimSun"/>
            <w:bCs/>
            <w:color w:val="000000"/>
            <w:szCs w:val="24"/>
            <w:lang w:val="en-US" w:eastAsia="zh-CN"/>
          </w:rPr>
          <w:t>5</w:t>
        </w:r>
      </w:ins>
      <w:ins w:id="3196" w:author="Romano Giovanni" w:date="2017-10-23T22:31:00Z">
        <w:r w:rsidRPr="00CF3217">
          <w:rPr>
            <w:rFonts w:eastAsia="SimSun"/>
            <w:bCs/>
            <w:color w:val="000000"/>
            <w:szCs w:val="24"/>
            <w:lang w:val="en-US" w:eastAsia="zh-CN"/>
          </w:rPr>
          <w:tab/>
          <w:t>TS 28.402</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197" w:author="Romano Giovanni" w:date="2017-10-23T22:31:00Z"/>
          <w:rFonts w:eastAsia="SimSun"/>
          <w:b/>
          <w:bCs/>
          <w:color w:val="000000"/>
          <w:szCs w:val="24"/>
          <w:lang w:val="en-US" w:eastAsia="zh-CN"/>
        </w:rPr>
      </w:pPr>
      <w:ins w:id="3198" w:author="Romano Giovanni" w:date="2017-10-23T22:31:00Z">
        <w:r w:rsidRPr="00CF3217">
          <w:rPr>
            <w:rFonts w:eastAsia="SimSun"/>
            <w:b/>
            <w:bCs/>
            <w:color w:val="000000"/>
            <w:szCs w:val="24"/>
            <w:lang w:val="en-US" w:eastAsia="zh-CN"/>
          </w:rPr>
          <w:t>Telecommunication management; Performance Management (PM); Performance measurements for Evolved Packet Core (EPC) and non-3GPP access interworking system</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199" w:author="Romano Giovanni" w:date="2017-10-23T22:31:00Z"/>
          <w:rFonts w:eastAsia="SimSun"/>
          <w:color w:val="000000"/>
          <w:szCs w:val="24"/>
          <w:lang w:val="en-US" w:eastAsia="zh-CN"/>
        </w:rPr>
      </w:pPr>
      <w:ins w:id="3200" w:author="Romano Giovanni" w:date="2017-10-23T22:31:00Z">
        <w:r w:rsidRPr="00CF3217">
          <w:rPr>
            <w:rFonts w:eastAsia="SimSun"/>
            <w:color w:val="000000"/>
            <w:szCs w:val="24"/>
            <w:lang w:val="en-US" w:eastAsia="zh-CN"/>
          </w:rPr>
          <w:t>This document describes the measurements for EPC and non-3GPP access network interworking.</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01" w:author="Romano Giovanni" w:date="2017-10-23T22:31:00Z"/>
          <w:rFonts w:eastAsia="SimSun"/>
          <w:color w:val="000000"/>
          <w:szCs w:val="24"/>
          <w:lang w:val="en-US" w:eastAsia="zh-CN"/>
        </w:rPr>
      </w:pPr>
      <w:ins w:id="3202" w:author="Romano Giovanni" w:date="2017-10-23T22:31:00Z">
        <w:r w:rsidRPr="00CF3217">
          <w:rPr>
            <w:rFonts w:eastAsia="SimSun"/>
            <w:color w:val="000000"/>
            <w:szCs w:val="24"/>
            <w:lang w:val="en-US" w:eastAsia="zh-CN"/>
          </w:rPr>
          <w:t>TS 32.401 describes Performance Management concepts and requirements.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03" w:author="Romano Giovanni" w:date="2017-10-23T22:31:00Z"/>
          <w:rFonts w:eastAsia="SimSun"/>
          <w:color w:val="000000"/>
          <w:szCs w:val="24"/>
          <w:lang w:val="en-US" w:eastAsia="zh-CN"/>
        </w:rPr>
      </w:pPr>
      <w:ins w:id="3204" w:author="Romano Giovanni" w:date="2017-10-23T22:31:00Z">
        <w:r w:rsidRPr="00CF3217">
          <w:rPr>
            <w:rFonts w:eastAsia="SimSun"/>
            <w:color w:val="000000"/>
            <w:szCs w:val="24"/>
            <w:lang w:val="en-US" w:eastAsia="zh-CN"/>
          </w:rPr>
          <w: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05" w:author="Romano Giovanni" w:date="2017-10-23T22:31:00Z"/>
          <w:rFonts w:eastAsia="SimSun"/>
          <w:color w:val="000000"/>
          <w:szCs w:val="24"/>
          <w:lang w:val="en-US" w:eastAsia="zh-CN"/>
        </w:rPr>
      </w:pPr>
      <w:ins w:id="3206" w:author="Romano Giovanni" w:date="2017-10-23T22:31:00Z">
        <w:r w:rsidRPr="00CF3217">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07" w:author="Romano Giovanni" w:date="2017-10-23T22:31:00Z"/>
          <w:rFonts w:eastAsia="SimSun"/>
          <w:color w:val="000000"/>
          <w:szCs w:val="24"/>
          <w:lang w:val="en-US" w:eastAsia="zh-CN"/>
        </w:rPr>
      </w:pPr>
      <w:ins w:id="3208" w:author="Romano Giovanni" w:date="2017-10-23T22:31:00Z">
        <w:r w:rsidRPr="00CF3217">
          <w:rPr>
            <w:rFonts w:eastAsia="SimSun"/>
            <w:color w:val="000000"/>
            <w:szCs w:val="24"/>
            <w:lang w:val="en-US" w:eastAsia="zh-CN"/>
          </w:rPr>
          <w:t xml:space="preserve">The definition of the standard measurements is intended to result in comparability of measurement data produced in a multi-vendor network, for those measurement types that can be </w:t>
        </w:r>
        <w:proofErr w:type="spellStart"/>
        <w:r w:rsidRPr="00CF3217">
          <w:rPr>
            <w:rFonts w:eastAsia="SimSun"/>
            <w:color w:val="000000"/>
            <w:szCs w:val="24"/>
            <w:lang w:val="en-US" w:eastAsia="zh-CN"/>
          </w:rPr>
          <w:t>standardised</w:t>
        </w:r>
        <w:proofErr w:type="spellEnd"/>
        <w:r w:rsidRPr="00CF3217">
          <w:rPr>
            <w:rFonts w:eastAsia="SimSun"/>
            <w:color w:val="000000"/>
            <w:szCs w:val="24"/>
            <w:lang w:val="en-US" w:eastAsia="zh-CN"/>
          </w:rPr>
          <w:t xml:space="preserve"> across all vendors' implementations.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09" w:author="Romano Giovanni" w:date="2017-10-23T22:31:00Z"/>
          <w:rFonts w:eastAsia="SimSun"/>
          <w:color w:val="000000"/>
          <w:szCs w:val="24"/>
          <w:lang w:val="en-US" w:eastAsia="zh-CN"/>
        </w:rPr>
      </w:pPr>
      <w:ins w:id="3210" w:author="Romano Giovanni" w:date="2017-10-23T22:31:00Z">
        <w:r w:rsidRPr="00CF3217">
          <w:rPr>
            <w:rFonts w:eastAsia="SimSun"/>
            <w:color w:val="000000"/>
            <w:szCs w:val="24"/>
            <w:lang w:val="en-US" w:eastAsia="zh-CN"/>
          </w:rPr>
          <w:t>The structure of this document is as follows: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11" w:author="Romano Giovanni" w:date="2017-10-23T22:31:00Z"/>
          <w:rFonts w:eastAsia="SimSun"/>
          <w:color w:val="000000"/>
          <w:szCs w:val="24"/>
          <w:lang w:val="en-US" w:eastAsia="zh-CN"/>
        </w:rPr>
      </w:pPr>
      <w:ins w:id="3212" w:author="Romano Giovanni" w:date="2017-10-23T22:31:00Z">
        <w:r w:rsidRPr="00CF3217">
          <w:rPr>
            <w:rFonts w:eastAsia="SimSun"/>
            <w:color w:val="000000"/>
            <w:szCs w:val="24"/>
            <w:lang w:val="en-US" w:eastAsia="zh-CN"/>
          </w:rPr>
          <w:t xml:space="preserve">- Header 1: Network Element (e.g. measurements related to </w:t>
        </w:r>
        <w:proofErr w:type="spellStart"/>
        <w:r w:rsidRPr="00CF3217">
          <w:rPr>
            <w:rFonts w:eastAsia="SimSun"/>
            <w:color w:val="000000"/>
            <w:szCs w:val="24"/>
            <w:lang w:val="en-US" w:eastAsia="zh-CN"/>
          </w:rPr>
          <w:t>ePDG</w:t>
        </w:r>
        <w:proofErr w:type="spellEnd"/>
        <w:r w:rsidRPr="00CF3217">
          <w:rPr>
            <w:rFonts w:eastAsia="SimSun"/>
            <w:color w:val="000000"/>
            <w:szCs w:val="24"/>
            <w:lang w:val="en-US" w:eastAsia="zh-CN"/>
          </w:rPr>
          <w:t>);</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13" w:author="Romano Giovanni" w:date="2017-10-23T22:31:00Z"/>
          <w:rFonts w:eastAsia="SimSun"/>
          <w:color w:val="000000"/>
          <w:szCs w:val="24"/>
          <w:lang w:val="en-US" w:eastAsia="zh-CN"/>
        </w:rPr>
      </w:pPr>
      <w:ins w:id="3214" w:author="Romano Giovanni" w:date="2017-10-23T22:31:00Z">
        <w:r w:rsidRPr="00CF3217">
          <w:rPr>
            <w:rFonts w:eastAsia="SimSun"/>
            <w:color w:val="000000"/>
            <w:szCs w:val="24"/>
            <w:lang w:val="en-US" w:eastAsia="zh-CN"/>
          </w:rPr>
          <w:t>- Header 2: Measurement function (e.g. Tunnel establishment);</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215" w:author="Romano Giovanni" w:date="2017-10-23T22:31:00Z"/>
          <w:rFonts w:eastAsia="SimSun"/>
          <w:color w:val="000000"/>
          <w:szCs w:val="24"/>
          <w:lang w:val="en-US" w:eastAsia="zh-CN"/>
        </w:rPr>
      </w:pPr>
      <w:ins w:id="3216" w:author="Romano Giovanni" w:date="2017-10-23T22:31:00Z">
        <w:r w:rsidRPr="00CF3217">
          <w:rPr>
            <w:rFonts w:eastAsia="SimSun"/>
            <w:color w:val="000000"/>
            <w:szCs w:val="24"/>
            <w:lang w:val="en-US" w:eastAsia="zh-CN"/>
          </w:rPr>
          <w:t>- Header 3: Measurements.</w:t>
        </w:r>
      </w:ins>
    </w:p>
    <w:p w:rsidR="00514317" w:rsidRPr="00514317" w:rsidRDefault="00514317" w:rsidP="00514317">
      <w:pPr>
        <w:pStyle w:val="Titolo5"/>
        <w:rPr>
          <w:ins w:id="3217" w:author="Romano Giovanni" w:date="2017-10-25T00:38:00Z"/>
          <w:rFonts w:eastAsia="SimSun"/>
          <w:bCs/>
          <w:color w:val="000000"/>
          <w:szCs w:val="24"/>
          <w:highlight w:val="yellow"/>
          <w:lang w:val="en-US" w:eastAsia="zh-CN"/>
        </w:rPr>
      </w:pPr>
      <w:ins w:id="3218" w:author="Romano Giovanni" w:date="2017-10-25T00:38:00Z">
        <w:r w:rsidRPr="00514317">
          <w:rPr>
            <w:rFonts w:eastAsia="SimSun"/>
            <w:bCs/>
            <w:color w:val="000000"/>
            <w:szCs w:val="24"/>
            <w:highlight w:val="yellow"/>
            <w:lang w:val="en-US" w:eastAsia="zh-CN"/>
          </w:rPr>
          <w:lastRenderedPageBreak/>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.2.12.7.6</w:t>
        </w:r>
        <w:r w:rsidRPr="00514317">
          <w:rPr>
            <w:rFonts w:eastAsia="SimSun"/>
            <w:bCs/>
            <w:color w:val="000000"/>
            <w:szCs w:val="24"/>
            <w:highlight w:val="yellow"/>
            <w:lang w:val="en-US" w:eastAsia="zh-CN"/>
          </w:rPr>
          <w:tab/>
          <w:t>TS 28.403</w:t>
        </w:r>
      </w:ins>
    </w:p>
    <w:p w:rsidR="00514317" w:rsidRPr="00514317" w:rsidRDefault="00514317" w:rsidP="00514317">
      <w:pPr>
        <w:widowControl w:val="0"/>
        <w:tabs>
          <w:tab w:val="clear" w:pos="1134"/>
          <w:tab w:val="clear" w:pos="1871"/>
          <w:tab w:val="clear" w:pos="2268"/>
          <w:tab w:val="left" w:pos="90"/>
        </w:tabs>
        <w:overflowPunct/>
        <w:spacing w:before="91"/>
        <w:textAlignment w:val="auto"/>
        <w:rPr>
          <w:ins w:id="3219" w:author="Romano Giovanni" w:date="2017-10-25T00:38:00Z"/>
          <w:rFonts w:eastAsia="SimSun"/>
          <w:b/>
          <w:bCs/>
          <w:color w:val="000000"/>
          <w:szCs w:val="24"/>
          <w:highlight w:val="yellow"/>
          <w:lang w:val="en-US" w:eastAsia="zh-CN"/>
        </w:rPr>
      </w:pPr>
      <w:ins w:id="3220" w:author="Romano Giovanni" w:date="2017-10-25T00:38:00Z">
        <w:r w:rsidRPr="00514317">
          <w:rPr>
            <w:rFonts w:eastAsia="SimSun"/>
            <w:b/>
            <w:bCs/>
            <w:color w:val="000000"/>
            <w:szCs w:val="24"/>
            <w:highlight w:val="yellow"/>
            <w:lang w:val="en-US" w:eastAsia="zh-CN"/>
          </w:rPr>
          <w:t>Telecommunication management; Performance Management (PM); Performance measurements for Wireless Local Area Network (WLAN)</w:t>
        </w:r>
      </w:ins>
    </w:p>
    <w:p w:rsidR="00514317" w:rsidRPr="00514317" w:rsidRDefault="00514317" w:rsidP="00514317">
      <w:pPr>
        <w:rPr>
          <w:ins w:id="3221" w:author="Romano Giovanni" w:date="2017-10-25T00:38:00Z"/>
          <w:rFonts w:eastAsia="SimSun"/>
          <w:color w:val="000000"/>
          <w:szCs w:val="24"/>
          <w:highlight w:val="yellow"/>
          <w:lang w:val="en-US" w:eastAsia="zh-CN"/>
        </w:rPr>
      </w:pPr>
      <w:ins w:id="3222" w:author="Romano Giovanni" w:date="2017-10-25T00:38:00Z">
        <w:r w:rsidRPr="00514317">
          <w:rPr>
            <w:rFonts w:eastAsia="SimSun"/>
            <w:color w:val="000000"/>
            <w:szCs w:val="24"/>
            <w:highlight w:val="yellow"/>
            <w:lang w:val="en-US" w:eastAsia="zh-CN"/>
          </w:rPr>
          <w:t>This document describes the measurements for WLAN.</w:t>
        </w:r>
      </w:ins>
    </w:p>
    <w:p w:rsidR="00514317" w:rsidRPr="00514317" w:rsidRDefault="00514317" w:rsidP="00514317">
      <w:pPr>
        <w:rPr>
          <w:ins w:id="3223" w:author="Romano Giovanni" w:date="2017-10-25T00:38:00Z"/>
          <w:rFonts w:eastAsia="SimSun"/>
          <w:color w:val="000000"/>
          <w:szCs w:val="24"/>
          <w:highlight w:val="yellow"/>
          <w:lang w:val="en-US" w:eastAsia="zh-CN"/>
        </w:rPr>
      </w:pPr>
      <w:ins w:id="3224" w:author="Romano Giovanni" w:date="2017-10-25T00:38:00Z">
        <w:r w:rsidRPr="00514317">
          <w:rPr>
            <w:rFonts w:eastAsia="SimSun"/>
            <w:color w:val="000000"/>
            <w:szCs w:val="24"/>
            <w:highlight w:val="yellow"/>
            <w:lang w:val="en-US" w:eastAsia="zh-CN"/>
          </w:rPr>
          <w:t>TS 32.401 describes Performance Management concepts and requirements.</w:t>
        </w:r>
      </w:ins>
    </w:p>
    <w:p w:rsidR="00514317" w:rsidRPr="00514317" w:rsidRDefault="00514317" w:rsidP="00514317">
      <w:pPr>
        <w:rPr>
          <w:ins w:id="3225" w:author="Romano Giovanni" w:date="2017-10-25T00:38:00Z"/>
          <w:rFonts w:eastAsia="SimSun"/>
          <w:color w:val="000000"/>
          <w:szCs w:val="24"/>
          <w:highlight w:val="yellow"/>
          <w:lang w:val="en-US" w:eastAsia="zh-CN"/>
        </w:rPr>
      </w:pPr>
      <w:ins w:id="3226" w:author="Romano Giovanni" w:date="2017-10-25T00:38:00Z">
        <w:r w:rsidRPr="00514317">
          <w:rPr>
            <w:rFonts w:eastAsia="SimSun"/>
            <w:color w:val="000000"/>
            <w:szCs w:val="24"/>
            <w:highlight w:val="yellow"/>
            <w:lang w:val="en-US" w:eastAsia="zh-CN"/>
          </w:rPr>
          <w:t xml:space="preserve">This document is valid for all measurement types provided by an implementation of a WLAN. </w:t>
        </w:r>
      </w:ins>
    </w:p>
    <w:p w:rsidR="00514317" w:rsidRPr="00514317" w:rsidRDefault="00514317" w:rsidP="00514317">
      <w:pPr>
        <w:rPr>
          <w:ins w:id="3227" w:author="Romano Giovanni" w:date="2017-10-25T00:38:00Z"/>
          <w:rFonts w:eastAsia="SimSun"/>
          <w:color w:val="000000"/>
          <w:szCs w:val="24"/>
          <w:highlight w:val="yellow"/>
          <w:lang w:val="en-US" w:eastAsia="zh-CN"/>
        </w:rPr>
      </w:pPr>
      <w:ins w:id="3228" w:author="Romano Giovanni" w:date="2017-10-25T00:38:00Z">
        <w:r w:rsidRPr="00514317">
          <w:rPr>
            <w:rFonts w:eastAsia="SimSun"/>
            <w:color w:val="000000"/>
            <w:szCs w:val="24"/>
            <w:highlight w:val="yellow"/>
            <w:lang w:val="en-US" w:eastAsia="zh-CN"/>
          </w:rPr>
          <w:t>Only measurement types that are specific to WLAN are defined within this document. Vendor specific measurement types used in WLAN are not covered. Instead, these could be applied according to manufacturer's documentation.</w:t>
        </w:r>
      </w:ins>
    </w:p>
    <w:p w:rsidR="00514317" w:rsidRPr="00514317" w:rsidRDefault="00514317" w:rsidP="00514317">
      <w:pPr>
        <w:rPr>
          <w:ins w:id="3229" w:author="Romano Giovanni" w:date="2017-10-25T00:38:00Z"/>
          <w:rFonts w:eastAsia="SimSun"/>
          <w:color w:val="000000"/>
          <w:szCs w:val="24"/>
          <w:highlight w:val="yellow"/>
          <w:lang w:val="en-US" w:eastAsia="zh-CN"/>
        </w:rPr>
      </w:pPr>
      <w:ins w:id="3230" w:author="Romano Giovanni" w:date="2017-10-25T00:38:00Z">
        <w:r w:rsidRPr="00514317">
          <w:rPr>
            <w:rFonts w:eastAsia="SimSun"/>
            <w:color w:val="000000"/>
            <w:szCs w:val="24"/>
            <w:highlight w:val="yellow"/>
            <w:lang w:val="en-US" w:eastAsia="zh-CN"/>
          </w:rPr>
          <w:t>Measurements related to "external" technologies (such as WLAN or IP) as described by "external" standards bodies (e.g. IEEE or IETF) are only referenced within this document, wherever there is a need identified for the existence of such a reference.</w:t>
        </w:r>
      </w:ins>
    </w:p>
    <w:p w:rsidR="00514317" w:rsidRPr="00514317" w:rsidRDefault="00514317" w:rsidP="00514317">
      <w:pPr>
        <w:rPr>
          <w:ins w:id="3231" w:author="Romano Giovanni" w:date="2017-10-25T00:38:00Z"/>
          <w:rFonts w:eastAsia="SimSun"/>
          <w:color w:val="000000"/>
          <w:szCs w:val="24"/>
          <w:highlight w:val="yellow"/>
          <w:lang w:val="en-US" w:eastAsia="zh-CN"/>
        </w:rPr>
      </w:pPr>
      <w:ins w:id="3232" w:author="Romano Giovanni" w:date="2017-10-25T00:38:00Z">
        <w:r w:rsidRPr="00514317">
          <w:rPr>
            <w:rFonts w:eastAsia="SimSun"/>
            <w:color w:val="000000"/>
            <w:szCs w:val="24"/>
            <w:highlight w:val="yellow"/>
            <w:lang w:val="en-US" w:eastAsia="zh-CN"/>
          </w:rPr>
          <w:t xml:space="preserve">The definition of the standard measurements is intended to result in comparability of measurement data produced in a multi-vendor network, for those measurement types that can be </w:t>
        </w:r>
        <w:proofErr w:type="spellStart"/>
        <w:r w:rsidRPr="00514317">
          <w:rPr>
            <w:rFonts w:eastAsia="SimSun"/>
            <w:color w:val="000000"/>
            <w:szCs w:val="24"/>
            <w:highlight w:val="yellow"/>
            <w:lang w:val="en-US" w:eastAsia="zh-CN"/>
          </w:rPr>
          <w:t>standardised</w:t>
        </w:r>
        <w:proofErr w:type="spellEnd"/>
        <w:r w:rsidRPr="00514317">
          <w:rPr>
            <w:rFonts w:eastAsia="SimSun"/>
            <w:color w:val="000000"/>
            <w:szCs w:val="24"/>
            <w:highlight w:val="yellow"/>
            <w:lang w:val="en-US" w:eastAsia="zh-CN"/>
          </w:rPr>
          <w:t xml:space="preserve"> across all vendors' implementations.</w:t>
        </w:r>
      </w:ins>
    </w:p>
    <w:p w:rsidR="00514317" w:rsidRPr="00514317" w:rsidRDefault="00514317" w:rsidP="00514317">
      <w:pPr>
        <w:pStyle w:val="Titolo5"/>
        <w:rPr>
          <w:ins w:id="3233" w:author="Romano Giovanni" w:date="2017-10-25T00:38:00Z"/>
          <w:rFonts w:eastAsia="SimSun"/>
          <w:bCs/>
          <w:color w:val="000000"/>
          <w:szCs w:val="24"/>
          <w:highlight w:val="yellow"/>
          <w:lang w:val="en-US" w:eastAsia="zh-CN"/>
        </w:rPr>
      </w:pPr>
      <w:ins w:id="3234" w:author="Romano Giovanni" w:date="2017-10-25T00:38: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.2.12.7.7</w:t>
        </w:r>
        <w:r w:rsidRPr="00514317">
          <w:rPr>
            <w:rFonts w:eastAsia="SimSun"/>
            <w:bCs/>
            <w:color w:val="000000"/>
            <w:szCs w:val="24"/>
            <w:highlight w:val="yellow"/>
            <w:lang w:val="en-US" w:eastAsia="zh-CN"/>
          </w:rPr>
          <w:tab/>
          <w:t>TS 28.500</w:t>
        </w:r>
      </w:ins>
    </w:p>
    <w:p w:rsidR="00514317" w:rsidRPr="00514317" w:rsidRDefault="00514317" w:rsidP="00514317">
      <w:pPr>
        <w:widowControl w:val="0"/>
        <w:tabs>
          <w:tab w:val="clear" w:pos="1134"/>
          <w:tab w:val="clear" w:pos="1871"/>
          <w:tab w:val="clear" w:pos="2268"/>
          <w:tab w:val="left" w:pos="90"/>
        </w:tabs>
        <w:overflowPunct/>
        <w:spacing w:before="91"/>
        <w:textAlignment w:val="auto"/>
        <w:rPr>
          <w:ins w:id="3235" w:author="Romano Giovanni" w:date="2017-10-25T00:38:00Z"/>
          <w:rFonts w:eastAsia="SimSun"/>
          <w:b/>
          <w:bCs/>
          <w:color w:val="000000"/>
          <w:szCs w:val="24"/>
          <w:highlight w:val="yellow"/>
          <w:lang w:val="en-US" w:eastAsia="zh-CN"/>
        </w:rPr>
      </w:pPr>
      <w:ins w:id="3236" w:author="Romano Giovanni" w:date="2017-10-25T00:38:00Z">
        <w:r w:rsidRPr="00514317">
          <w:rPr>
            <w:rFonts w:eastAsia="SimSun"/>
            <w:b/>
            <w:bCs/>
            <w:color w:val="000000"/>
            <w:szCs w:val="24"/>
            <w:highlight w:val="yellow"/>
            <w:lang w:val="en-US" w:eastAsia="zh-CN"/>
          </w:rPr>
          <w:t>Telecommunication management; Management concept, architecture and requirements for mobile networks that include virtualized network functions</w:t>
        </w:r>
      </w:ins>
    </w:p>
    <w:p w:rsidR="00514317" w:rsidRPr="00514317" w:rsidRDefault="00514317" w:rsidP="00514317">
      <w:pPr>
        <w:rPr>
          <w:ins w:id="3237" w:author="Romano Giovanni" w:date="2017-10-25T00:38:00Z"/>
          <w:rFonts w:eastAsia="SimSun"/>
          <w:color w:val="000000"/>
          <w:szCs w:val="24"/>
          <w:highlight w:val="yellow"/>
          <w:lang w:val="en-US" w:eastAsia="zh-CN"/>
        </w:rPr>
      </w:pPr>
      <w:ins w:id="3238" w:author="Romano Giovanni" w:date="2017-10-25T00:38:00Z">
        <w:r w:rsidRPr="00514317">
          <w:rPr>
            <w:rFonts w:eastAsia="SimSun"/>
            <w:color w:val="000000"/>
            <w:szCs w:val="24"/>
            <w:highlight w:val="yellow"/>
            <w:lang w:val="en-US" w:eastAsia="zh-CN"/>
          </w:rPr>
          <w:t>This document specifies the management concepts, the management requirements and use</w:t>
        </w:r>
        <w:r w:rsidRPr="00514317">
          <w:rPr>
            <w:rFonts w:eastAsia="SimSun" w:hint="eastAsia"/>
            <w:color w:val="000000"/>
            <w:szCs w:val="24"/>
            <w:highlight w:val="yellow"/>
            <w:lang w:val="en-US" w:eastAsia="zh-CN"/>
          </w:rPr>
          <w:t xml:space="preserve"> cases from operators</w:t>
        </w:r>
        <w:r w:rsidRPr="00514317">
          <w:rPr>
            <w:rFonts w:eastAsia="SimSun"/>
            <w:color w:val="000000"/>
            <w:szCs w:val="24"/>
            <w:highlight w:val="yellow"/>
            <w:lang w:val="en-US" w:eastAsia="zh-CN"/>
          </w:rPr>
          <w:t>’</w:t>
        </w:r>
        <w:r w:rsidRPr="00514317">
          <w:rPr>
            <w:rFonts w:eastAsia="SimSun" w:hint="eastAsia"/>
            <w:color w:val="000000"/>
            <w:szCs w:val="24"/>
            <w:highlight w:val="yellow"/>
            <w:lang w:val="en-US" w:eastAsia="zh-CN"/>
          </w:rPr>
          <w:t xml:space="preserve"> perspective for </w:t>
        </w:r>
        <w:r w:rsidRPr="00514317">
          <w:rPr>
            <w:rFonts w:eastAsia="SimSun"/>
            <w:color w:val="000000"/>
            <w:szCs w:val="24"/>
            <w:highlight w:val="yellow"/>
            <w:lang w:val="en-US" w:eastAsia="zh-CN"/>
          </w:rPr>
          <w:t>mobile networks that</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include</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virtualized network functions</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which can be part of EPC or IMS</w:t>
        </w:r>
        <w:r w:rsidRPr="00514317">
          <w:rPr>
            <w:rFonts w:eastAsia="SimSun" w:hint="eastAsia"/>
            <w:color w:val="000000"/>
            <w:szCs w:val="24"/>
            <w:highlight w:val="yellow"/>
            <w:lang w:val="en-US" w:eastAsia="zh-CN"/>
          </w:rPr>
          <w:t xml:space="preserve">, and provides the management architecture for these </w:t>
        </w:r>
        <w:r w:rsidRPr="00514317">
          <w:rPr>
            <w:rFonts w:eastAsia="SimSun"/>
            <w:color w:val="000000"/>
            <w:szCs w:val="24"/>
            <w:highlight w:val="yellow"/>
            <w:lang w:val="en-US" w:eastAsia="zh-CN"/>
          </w:rPr>
          <w:t>mobile networks</w:t>
        </w:r>
        <w:r w:rsidRPr="00514317">
          <w:rPr>
            <w:rFonts w:eastAsia="SimSun" w:hint="eastAsia"/>
            <w:color w:val="000000"/>
            <w:szCs w:val="24"/>
            <w:highlight w:val="yellow"/>
            <w:lang w:val="en-US" w:eastAsia="zh-CN"/>
          </w:rPr>
          <w:t>.</w:t>
        </w:r>
      </w:ins>
    </w:p>
    <w:p w:rsidR="00514317" w:rsidRPr="00514317" w:rsidRDefault="00514317" w:rsidP="00514317">
      <w:pPr>
        <w:pStyle w:val="Titolo5"/>
        <w:rPr>
          <w:ins w:id="3239" w:author="Romano Giovanni" w:date="2017-10-25T00:38:00Z"/>
          <w:rFonts w:eastAsia="SimSun"/>
          <w:bCs/>
          <w:color w:val="000000"/>
          <w:szCs w:val="24"/>
          <w:highlight w:val="yellow"/>
          <w:lang w:val="en-US" w:eastAsia="zh-CN"/>
        </w:rPr>
      </w:pPr>
      <w:ins w:id="3240" w:author="Romano Giovanni" w:date="2017-10-25T00:38: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.2.12.7.8</w:t>
        </w:r>
        <w:r w:rsidRPr="00514317">
          <w:rPr>
            <w:rFonts w:eastAsia="SimSun"/>
            <w:bCs/>
            <w:color w:val="000000"/>
            <w:szCs w:val="24"/>
            <w:highlight w:val="yellow"/>
            <w:lang w:val="en-US" w:eastAsia="zh-CN"/>
          </w:rPr>
          <w:tab/>
          <w:t>TS 28.510</w:t>
        </w:r>
      </w:ins>
    </w:p>
    <w:p w:rsidR="00514317" w:rsidRPr="00514317" w:rsidRDefault="00514317" w:rsidP="00514317">
      <w:pPr>
        <w:widowControl w:val="0"/>
        <w:tabs>
          <w:tab w:val="clear" w:pos="1134"/>
          <w:tab w:val="clear" w:pos="1871"/>
          <w:tab w:val="clear" w:pos="2268"/>
          <w:tab w:val="left" w:pos="90"/>
        </w:tabs>
        <w:overflowPunct/>
        <w:spacing w:before="91"/>
        <w:textAlignment w:val="auto"/>
        <w:rPr>
          <w:ins w:id="3241" w:author="Romano Giovanni" w:date="2017-10-25T00:38:00Z"/>
          <w:rFonts w:eastAsia="SimSun"/>
          <w:b/>
          <w:bCs/>
          <w:color w:val="000000"/>
          <w:szCs w:val="24"/>
          <w:highlight w:val="yellow"/>
          <w:lang w:val="en-US" w:eastAsia="zh-CN"/>
        </w:rPr>
      </w:pPr>
      <w:ins w:id="3242" w:author="Romano Giovanni" w:date="2017-10-25T00:38:00Z">
        <w:r w:rsidRPr="00514317">
          <w:rPr>
            <w:rFonts w:eastAsia="SimSun"/>
            <w:b/>
            <w:bCs/>
            <w:color w:val="000000"/>
            <w:szCs w:val="24"/>
            <w:highlight w:val="yellow"/>
            <w:lang w:val="en-US" w:eastAsia="zh-CN"/>
          </w:rPr>
          <w:t>Telecommunication management; Configuration Management (CM) for mobile networks that include virtualized network functions; Requirements</w:t>
        </w:r>
      </w:ins>
    </w:p>
    <w:p w:rsidR="00514317" w:rsidRPr="00514317" w:rsidRDefault="00514317" w:rsidP="00514317">
      <w:pPr>
        <w:rPr>
          <w:ins w:id="3243" w:author="Romano Giovanni" w:date="2017-10-25T00:38:00Z"/>
          <w:rFonts w:eastAsia="SimSun"/>
          <w:color w:val="000000"/>
          <w:szCs w:val="24"/>
          <w:lang w:val="en-US" w:eastAsia="zh-CN"/>
        </w:rPr>
      </w:pPr>
      <w:ins w:id="3244" w:author="Romano Giovanni" w:date="2017-10-25T00:38:00Z">
        <w:r w:rsidRPr="00514317">
          <w:rPr>
            <w:rFonts w:eastAsia="SimSun"/>
            <w:color w:val="000000"/>
            <w:szCs w:val="24"/>
            <w:highlight w:val="yellow"/>
            <w:lang w:val="en-US" w:eastAsia="zh-CN"/>
          </w:rPr>
          <w:t>This document</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 xml:space="preserve">together with the </w:t>
        </w:r>
        <w:r w:rsidRPr="00514317">
          <w:rPr>
            <w:rFonts w:eastAsia="SimSun" w:hint="eastAsia"/>
            <w:color w:val="000000"/>
            <w:szCs w:val="24"/>
            <w:highlight w:val="yellow"/>
            <w:lang w:val="en-US" w:eastAsia="zh-CN"/>
          </w:rPr>
          <w:t>relevant</w:t>
        </w:r>
        <w:r w:rsidRPr="00514317">
          <w:rPr>
            <w:rFonts w:eastAsia="SimSun"/>
            <w:color w:val="000000"/>
            <w:szCs w:val="24"/>
            <w:highlight w:val="yellow"/>
            <w:lang w:val="en-US" w:eastAsia="zh-CN"/>
          </w:rPr>
          <w:t xml:space="preserve"> requirements described in 3GPP TR 21.905, 3GPP TS 32.102, 3GPP TS 32.600 and 3GPP TS 28.500)</w:t>
        </w:r>
        <w:r w:rsidRPr="00514317">
          <w:rPr>
            <w:rFonts w:eastAsia="SimSun" w:hint="eastAsia"/>
            <w:color w:val="000000"/>
            <w:szCs w:val="24"/>
            <w:highlight w:val="yellow"/>
            <w:lang w:val="en-US" w:eastAsia="zh-CN"/>
          </w:rPr>
          <w:t xml:space="preserve"> specifies</w:t>
        </w:r>
        <w:r w:rsidRPr="00514317">
          <w:rPr>
            <w:rFonts w:eastAsia="SimSun"/>
            <w:color w:val="000000"/>
            <w:szCs w:val="24"/>
            <w:highlight w:val="yellow"/>
            <w:lang w:val="en-US" w:eastAsia="zh-CN"/>
          </w:rPr>
          <w:t xml:space="preserve"> the requirements applicable to Configuration Management (CM) of virtualized network functions which can be part of EPC or IMS.</w:t>
        </w:r>
      </w:ins>
    </w:p>
    <w:p w:rsidR="006B51D2" w:rsidRPr="00514317" w:rsidRDefault="006B51D2" w:rsidP="006B51D2">
      <w:pPr>
        <w:pStyle w:val="Titolo5"/>
        <w:rPr>
          <w:ins w:id="3245" w:author="Romano Giovanni" w:date="2017-10-25T04:41:00Z"/>
          <w:rFonts w:eastAsia="SimSun"/>
          <w:bCs/>
          <w:color w:val="000000"/>
          <w:szCs w:val="24"/>
          <w:highlight w:val="yellow"/>
          <w:lang w:val="en-US" w:eastAsia="zh-CN"/>
        </w:rPr>
      </w:pPr>
      <w:ins w:id="3246" w:author="Romano Giovanni" w:date="2017-10-25T04:41: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9</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1</w:t>
        </w:r>
      </w:ins>
    </w:p>
    <w:p w:rsidR="006B51D2" w:rsidRPr="00514317" w:rsidRDefault="006B51D2" w:rsidP="006B51D2">
      <w:pPr>
        <w:widowControl w:val="0"/>
        <w:tabs>
          <w:tab w:val="clear" w:pos="1134"/>
          <w:tab w:val="clear" w:pos="1871"/>
          <w:tab w:val="clear" w:pos="2268"/>
          <w:tab w:val="left" w:pos="90"/>
        </w:tabs>
        <w:overflowPunct/>
        <w:spacing w:before="91"/>
        <w:textAlignment w:val="auto"/>
        <w:rPr>
          <w:ins w:id="3247" w:author="Romano Giovanni" w:date="2017-10-25T04:41:00Z"/>
          <w:rFonts w:eastAsia="SimSun"/>
          <w:b/>
          <w:bCs/>
          <w:color w:val="000000"/>
          <w:szCs w:val="24"/>
          <w:highlight w:val="yellow"/>
          <w:lang w:val="en-US" w:eastAsia="zh-CN"/>
        </w:rPr>
      </w:pPr>
      <w:ins w:id="3248" w:author="Romano Giovanni" w:date="2017-10-25T04:41:00Z">
        <w:r w:rsidRPr="000644A9">
          <w:rPr>
            <w:rFonts w:eastAsia="SimSun"/>
            <w:b/>
            <w:bCs/>
            <w:color w:val="000000"/>
            <w:szCs w:val="24"/>
            <w:highlight w:val="yellow"/>
            <w:lang w:val="en-US" w:eastAsia="zh-CN"/>
          </w:rPr>
          <w:t>Telecommunication management; Configuration Management (CM) for mobile networks that include virtualized network functions; Procedures</w:t>
        </w:r>
      </w:ins>
    </w:p>
    <w:p w:rsidR="006B51D2" w:rsidRPr="00493748" w:rsidRDefault="006B51D2" w:rsidP="006B51D2">
      <w:pPr>
        <w:rPr>
          <w:ins w:id="3249" w:author="Romano Giovanni" w:date="2017-10-25T04:41:00Z"/>
          <w:rFonts w:eastAsia="SimSun"/>
          <w:color w:val="000000"/>
          <w:szCs w:val="24"/>
          <w:highlight w:val="yellow"/>
          <w:lang w:val="en-US" w:eastAsia="zh-CN"/>
        </w:rPr>
      </w:pPr>
      <w:ins w:id="3250" w:author="Romano Giovanni" w:date="2017-10-25T04:41:00Z">
        <w:r w:rsidRPr="00493748">
          <w:rPr>
            <w:rFonts w:eastAsia="SimSun"/>
            <w:color w:val="000000"/>
            <w:szCs w:val="24"/>
            <w:highlight w:val="yellow"/>
            <w:lang w:val="en-US" w:eastAsia="zh-CN"/>
          </w:rPr>
          <w:t xml:space="preserve">This document </w:t>
        </w:r>
        <w:r w:rsidRPr="00493748">
          <w:rPr>
            <w:rFonts w:eastAsia="SimSun" w:hint="eastAsia"/>
            <w:color w:val="000000"/>
            <w:szCs w:val="24"/>
            <w:highlight w:val="yellow"/>
            <w:lang w:val="en-US" w:eastAsia="zh-CN"/>
          </w:rPr>
          <w:t>specifies the</w:t>
        </w:r>
        <w:r w:rsidRPr="00493748">
          <w:rPr>
            <w:rFonts w:eastAsia="SimSun"/>
            <w:color w:val="000000"/>
            <w:szCs w:val="24"/>
            <w:highlight w:val="yellow"/>
            <w:lang w:val="en-US" w:eastAsia="zh-CN"/>
          </w:rPr>
          <w:t xml:space="preserve"> </w:t>
        </w:r>
        <w:r w:rsidRPr="00493748">
          <w:rPr>
            <w:rFonts w:eastAsia="SimSun" w:hint="eastAsia"/>
            <w:color w:val="000000"/>
            <w:szCs w:val="24"/>
            <w:highlight w:val="yellow"/>
            <w:lang w:val="en-US" w:eastAsia="zh-CN"/>
          </w:rPr>
          <w:t xml:space="preserve">Configuration Management (CM) procedures </w:t>
        </w:r>
        <w:r w:rsidRPr="00493748">
          <w:rPr>
            <w:rFonts w:eastAsia="SimSun"/>
            <w:color w:val="000000"/>
            <w:szCs w:val="24"/>
            <w:highlight w:val="yellow"/>
            <w:lang w:val="en-US" w:eastAsia="zh-CN"/>
          </w:rPr>
          <w:t>for mobile networks that include virtualized network functions which can be part of EPC or IMS.</w:t>
        </w:r>
      </w:ins>
    </w:p>
    <w:p w:rsidR="006B51D2" w:rsidRPr="00514317" w:rsidRDefault="006B51D2" w:rsidP="006B51D2">
      <w:pPr>
        <w:pStyle w:val="Titolo5"/>
        <w:rPr>
          <w:ins w:id="3251" w:author="Romano Giovanni" w:date="2017-10-25T04:41:00Z"/>
          <w:rFonts w:eastAsia="SimSun"/>
          <w:bCs/>
          <w:color w:val="000000"/>
          <w:szCs w:val="24"/>
          <w:highlight w:val="yellow"/>
          <w:lang w:val="en-US" w:eastAsia="zh-CN"/>
        </w:rPr>
      </w:pPr>
      <w:ins w:id="3252" w:author="Romano Giovanni" w:date="2017-10-25T04:41:00Z">
        <w:r w:rsidRPr="00514317">
          <w:rPr>
            <w:rFonts w:eastAsia="SimSun"/>
            <w:bCs/>
            <w:color w:val="000000"/>
            <w:szCs w:val="24"/>
            <w:highlight w:val="yellow"/>
            <w:lang w:val="en-US" w:eastAsia="zh-CN"/>
          </w:rPr>
          <w:lastRenderedPageBreak/>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10</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2</w:t>
        </w:r>
      </w:ins>
    </w:p>
    <w:p w:rsidR="006B51D2" w:rsidRPr="00514317" w:rsidRDefault="006B51D2" w:rsidP="006B51D2">
      <w:pPr>
        <w:widowControl w:val="0"/>
        <w:tabs>
          <w:tab w:val="clear" w:pos="1134"/>
          <w:tab w:val="clear" w:pos="1871"/>
          <w:tab w:val="clear" w:pos="2268"/>
          <w:tab w:val="left" w:pos="90"/>
        </w:tabs>
        <w:overflowPunct/>
        <w:spacing w:before="91"/>
        <w:textAlignment w:val="auto"/>
        <w:rPr>
          <w:ins w:id="3253" w:author="Romano Giovanni" w:date="2017-10-25T04:41:00Z"/>
          <w:rFonts w:eastAsia="SimSun"/>
          <w:b/>
          <w:bCs/>
          <w:color w:val="000000"/>
          <w:szCs w:val="24"/>
          <w:highlight w:val="yellow"/>
          <w:lang w:val="en-US" w:eastAsia="zh-CN"/>
        </w:rPr>
      </w:pPr>
      <w:ins w:id="3254" w:author="Romano Giovanni" w:date="2017-10-25T04:41:00Z">
        <w:r w:rsidRPr="000644A9">
          <w:rPr>
            <w:rFonts w:eastAsia="SimSun"/>
            <w:b/>
            <w:bCs/>
            <w:color w:val="000000"/>
            <w:szCs w:val="24"/>
            <w:highlight w:val="yellow"/>
            <w:lang w:val="en-US" w:eastAsia="zh-CN"/>
          </w:rPr>
          <w:t>Telecommunication management; Configuration Management (CM) for mobile networks that include virtualized network functions; Stage 2</w:t>
        </w:r>
      </w:ins>
    </w:p>
    <w:p w:rsidR="006B51D2" w:rsidRPr="0077669D" w:rsidRDefault="006B51D2" w:rsidP="006B51D2">
      <w:pPr>
        <w:rPr>
          <w:ins w:id="3255" w:author="Romano Giovanni" w:date="2017-10-25T04:41:00Z"/>
          <w:rFonts w:eastAsia="SimSun"/>
          <w:color w:val="000000"/>
          <w:szCs w:val="24"/>
          <w:highlight w:val="yellow"/>
          <w:lang w:val="en-US" w:eastAsia="zh-CN"/>
        </w:rPr>
      </w:pPr>
      <w:ins w:id="3256" w:author="Romano Giovanni" w:date="2017-10-25T04:41:00Z">
        <w:r w:rsidRPr="0077669D">
          <w:rPr>
            <w:rFonts w:eastAsia="SimSun"/>
            <w:color w:val="000000"/>
            <w:szCs w:val="24"/>
            <w:highlight w:val="yellow"/>
            <w:lang w:val="en-US" w:eastAsia="zh-CN"/>
          </w:rPr>
          <w:t xml:space="preserve">This document </w:t>
        </w:r>
        <w:r w:rsidRPr="0077669D">
          <w:rPr>
            <w:rFonts w:eastAsia="SimSun" w:hint="eastAsia"/>
            <w:color w:val="000000"/>
            <w:szCs w:val="24"/>
            <w:highlight w:val="yellow"/>
            <w:lang w:val="en-US" w:eastAsia="zh-CN"/>
          </w:rPr>
          <w:t>is</w:t>
        </w:r>
        <w:r w:rsidRPr="0077669D">
          <w:rPr>
            <w:rFonts w:eastAsia="SimSun"/>
            <w:color w:val="000000"/>
            <w:szCs w:val="24"/>
            <w:highlight w:val="yellow"/>
            <w:lang w:val="en-US" w:eastAsia="zh-CN"/>
          </w:rPr>
          <w:t xml:space="preserve"> </w:t>
        </w:r>
        <w:r w:rsidRPr="0077669D">
          <w:rPr>
            <w:rFonts w:eastAsia="SimSun" w:hint="eastAsia"/>
            <w:color w:val="000000"/>
            <w:szCs w:val="24"/>
            <w:highlight w:val="yellow"/>
            <w:lang w:val="en-US" w:eastAsia="zh-CN"/>
          </w:rPr>
          <w:t>Configuration</w:t>
        </w:r>
        <w:r w:rsidRPr="0077669D">
          <w:rPr>
            <w:rFonts w:eastAsia="SimSun"/>
            <w:color w:val="000000"/>
            <w:szCs w:val="24"/>
            <w:highlight w:val="yellow"/>
            <w:lang w:val="en-US" w:eastAsia="zh-CN"/>
          </w:rPr>
          <w:t xml:space="preserve"> Management stage 2 </w:t>
        </w:r>
        <w:r w:rsidRPr="0077669D">
          <w:rPr>
            <w:rFonts w:eastAsia="SimSun" w:hint="eastAsia"/>
            <w:color w:val="000000"/>
            <w:szCs w:val="24"/>
            <w:highlight w:val="yellow"/>
            <w:lang w:val="en-US" w:eastAsia="zh-CN"/>
          </w:rPr>
          <w:t>specification</w:t>
        </w:r>
        <w:r w:rsidRPr="0077669D">
          <w:rPr>
            <w:rFonts w:eastAsia="SimSun"/>
            <w:color w:val="000000"/>
            <w:szCs w:val="24"/>
            <w:highlight w:val="yellow"/>
            <w:lang w:val="en-US" w:eastAsia="zh-CN"/>
          </w:rPr>
          <w:t xml:space="preserve"> for mobile networks that include virtualized network functions which can be part of EPC or IMS.</w:t>
        </w:r>
      </w:ins>
    </w:p>
    <w:p w:rsidR="006B51D2" w:rsidRPr="00514317" w:rsidRDefault="006B51D2" w:rsidP="006B51D2">
      <w:pPr>
        <w:pStyle w:val="Titolo5"/>
        <w:rPr>
          <w:ins w:id="3257" w:author="Romano Giovanni" w:date="2017-10-25T04:41:00Z"/>
          <w:rFonts w:eastAsia="SimSun"/>
          <w:bCs/>
          <w:color w:val="000000"/>
          <w:szCs w:val="24"/>
          <w:highlight w:val="yellow"/>
          <w:lang w:val="en-US" w:eastAsia="zh-CN"/>
        </w:rPr>
      </w:pPr>
      <w:ins w:id="3258" w:author="Romano Giovanni" w:date="2017-10-25T04:41: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11</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3</w:t>
        </w:r>
      </w:ins>
    </w:p>
    <w:p w:rsidR="006B51D2" w:rsidRPr="00514317" w:rsidRDefault="006B51D2" w:rsidP="006B51D2">
      <w:pPr>
        <w:widowControl w:val="0"/>
        <w:tabs>
          <w:tab w:val="clear" w:pos="1134"/>
          <w:tab w:val="clear" w:pos="1871"/>
          <w:tab w:val="clear" w:pos="2268"/>
          <w:tab w:val="left" w:pos="90"/>
        </w:tabs>
        <w:overflowPunct/>
        <w:spacing w:before="91"/>
        <w:textAlignment w:val="auto"/>
        <w:rPr>
          <w:ins w:id="3259" w:author="Romano Giovanni" w:date="2017-10-25T04:41:00Z"/>
          <w:rFonts w:eastAsia="SimSun"/>
          <w:b/>
          <w:bCs/>
          <w:color w:val="000000"/>
          <w:szCs w:val="24"/>
          <w:highlight w:val="yellow"/>
          <w:lang w:val="en-US" w:eastAsia="zh-CN"/>
        </w:rPr>
      </w:pPr>
      <w:ins w:id="3260" w:author="Romano Giovanni" w:date="2017-10-25T04:41:00Z">
        <w:r w:rsidRPr="000644A9">
          <w:rPr>
            <w:rFonts w:eastAsia="SimSun"/>
            <w:b/>
            <w:bCs/>
            <w:color w:val="000000"/>
            <w:szCs w:val="24"/>
            <w:highlight w:val="yellow"/>
            <w:lang w:val="en-US" w:eastAsia="zh-CN"/>
          </w:rPr>
          <w:t>Telecommunication management; Configuration Management (CM) for mobile networks that include virtualized network functions; Stage 3</w:t>
        </w:r>
      </w:ins>
    </w:p>
    <w:p w:rsidR="006B51D2" w:rsidRPr="00953D02" w:rsidRDefault="006B51D2" w:rsidP="006B51D2">
      <w:pPr>
        <w:rPr>
          <w:ins w:id="3261" w:author="Romano Giovanni" w:date="2017-10-25T04:41:00Z"/>
          <w:rFonts w:eastAsia="SimSun"/>
          <w:color w:val="000000"/>
          <w:szCs w:val="24"/>
          <w:highlight w:val="yellow"/>
          <w:lang w:val="en-US" w:eastAsia="zh-CN"/>
        </w:rPr>
      </w:pPr>
      <w:ins w:id="3262" w:author="Romano Giovanni" w:date="2017-10-25T04:41:00Z">
        <w:r w:rsidRPr="00953D02">
          <w:rPr>
            <w:rFonts w:eastAsia="SimSun"/>
            <w:color w:val="000000"/>
            <w:szCs w:val="24"/>
            <w:highlight w:val="yellow"/>
            <w:lang w:val="en-US" w:eastAsia="zh-CN"/>
          </w:rPr>
          <w:t xml:space="preserve">This document </w:t>
        </w:r>
        <w:r w:rsidRPr="00953D02">
          <w:rPr>
            <w:rFonts w:eastAsia="SimSun" w:hint="eastAsia"/>
            <w:color w:val="000000"/>
            <w:szCs w:val="24"/>
            <w:highlight w:val="yellow"/>
            <w:lang w:val="en-US" w:eastAsia="zh-CN"/>
          </w:rPr>
          <w:t>is</w:t>
        </w:r>
        <w:r w:rsidRPr="00953D02">
          <w:rPr>
            <w:rFonts w:eastAsia="SimSun"/>
            <w:color w:val="000000"/>
            <w:szCs w:val="24"/>
            <w:highlight w:val="yellow"/>
            <w:lang w:val="en-US" w:eastAsia="zh-CN"/>
          </w:rPr>
          <w:t xml:space="preserve"> </w:t>
        </w:r>
        <w:r w:rsidRPr="00953D02">
          <w:rPr>
            <w:rFonts w:eastAsia="SimSun" w:hint="eastAsia"/>
            <w:color w:val="000000"/>
            <w:szCs w:val="24"/>
            <w:highlight w:val="yellow"/>
            <w:lang w:val="en-US" w:eastAsia="zh-CN"/>
          </w:rPr>
          <w:t>Configuration</w:t>
        </w:r>
        <w:r w:rsidRPr="00953D02">
          <w:rPr>
            <w:rFonts w:eastAsia="SimSun"/>
            <w:color w:val="000000"/>
            <w:szCs w:val="24"/>
            <w:highlight w:val="yellow"/>
            <w:lang w:val="en-US" w:eastAsia="zh-CN"/>
          </w:rPr>
          <w:t xml:space="preserve"> Management stage </w:t>
        </w:r>
        <w:r w:rsidRPr="00953D02">
          <w:rPr>
            <w:rFonts w:eastAsia="SimSun" w:hint="eastAsia"/>
            <w:color w:val="000000"/>
            <w:szCs w:val="24"/>
            <w:highlight w:val="yellow"/>
            <w:lang w:val="en-US" w:eastAsia="zh-CN"/>
          </w:rPr>
          <w:t>3</w:t>
        </w:r>
        <w:r w:rsidRPr="00953D02">
          <w:rPr>
            <w:rFonts w:eastAsia="SimSun"/>
            <w:color w:val="000000"/>
            <w:szCs w:val="24"/>
            <w:highlight w:val="yellow"/>
            <w:lang w:val="en-US" w:eastAsia="zh-CN"/>
          </w:rPr>
          <w:t xml:space="preserve"> </w:t>
        </w:r>
        <w:r w:rsidRPr="00953D02">
          <w:rPr>
            <w:rFonts w:eastAsia="SimSun" w:hint="eastAsia"/>
            <w:color w:val="000000"/>
            <w:szCs w:val="24"/>
            <w:highlight w:val="yellow"/>
            <w:lang w:val="en-US" w:eastAsia="zh-CN"/>
          </w:rPr>
          <w:t xml:space="preserve">specification </w:t>
        </w:r>
        <w:r w:rsidRPr="00953D02">
          <w:rPr>
            <w:rFonts w:eastAsia="SimSun"/>
            <w:color w:val="000000"/>
            <w:szCs w:val="24"/>
            <w:highlight w:val="yellow"/>
            <w:lang w:val="en-US" w:eastAsia="zh-CN"/>
          </w:rPr>
          <w:t>for mobile networks that include virtualized network functions which can be part of EPC or IMS.</w:t>
        </w:r>
      </w:ins>
    </w:p>
    <w:p w:rsidR="00450EAD" w:rsidRPr="00514317" w:rsidRDefault="00450EAD" w:rsidP="00450EAD">
      <w:pPr>
        <w:pStyle w:val="Titolo5"/>
        <w:rPr>
          <w:ins w:id="3263" w:author="Romano Giovanni" w:date="2017-10-25T05:10:00Z"/>
          <w:rFonts w:eastAsia="SimSun"/>
          <w:bCs/>
          <w:color w:val="000000"/>
          <w:szCs w:val="24"/>
          <w:highlight w:val="yellow"/>
          <w:lang w:val="en-US" w:eastAsia="zh-CN"/>
        </w:rPr>
      </w:pPr>
      <w:ins w:id="3264"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12</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5</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265" w:author="Romano Giovanni" w:date="2017-10-25T05:10:00Z"/>
          <w:rFonts w:eastAsia="SimSun"/>
          <w:b/>
          <w:bCs/>
          <w:color w:val="000000"/>
          <w:szCs w:val="24"/>
          <w:highlight w:val="yellow"/>
          <w:lang w:val="en-US" w:eastAsia="zh-CN"/>
        </w:rPr>
      </w:pPr>
      <w:ins w:id="3266" w:author="Romano Giovanni" w:date="2017-10-25T05:10:00Z">
        <w:r w:rsidRPr="0099301F">
          <w:rPr>
            <w:rFonts w:eastAsia="SimSun"/>
            <w:b/>
            <w:bCs/>
            <w:color w:val="000000"/>
            <w:szCs w:val="24"/>
            <w:highlight w:val="yellow"/>
            <w:lang w:val="en-US" w:eastAsia="zh-CN"/>
          </w:rPr>
          <w:t>Telecommunication management; Fault Management (FM) for mobile networks that include virtualized network functions; Requirements</w:t>
        </w:r>
      </w:ins>
    </w:p>
    <w:p w:rsidR="00450EAD" w:rsidRPr="00C2624B" w:rsidRDefault="00450EAD" w:rsidP="00450EAD">
      <w:pPr>
        <w:rPr>
          <w:ins w:id="3267" w:author="Romano Giovanni" w:date="2017-10-25T05:10:00Z"/>
          <w:rFonts w:eastAsia="SimSun"/>
          <w:color w:val="000000"/>
          <w:szCs w:val="24"/>
          <w:highlight w:val="yellow"/>
          <w:lang w:val="en-US" w:eastAsia="zh-CN"/>
        </w:rPr>
      </w:pPr>
      <w:ins w:id="3268" w:author="Romano Giovanni" w:date="2017-10-25T05:10:00Z">
        <w:r>
          <w:rPr>
            <w:rFonts w:eastAsia="SimSun"/>
            <w:color w:val="000000"/>
            <w:szCs w:val="24"/>
            <w:highlight w:val="yellow"/>
            <w:lang w:val="en-US" w:eastAsia="zh-CN"/>
          </w:rPr>
          <w:t>This</w:t>
        </w:r>
        <w:r w:rsidRPr="00C2624B">
          <w:rPr>
            <w:rFonts w:eastAsia="SimSun"/>
            <w:color w:val="000000"/>
            <w:szCs w:val="24"/>
            <w:highlight w:val="yellow"/>
            <w:lang w:val="en-US" w:eastAsia="zh-CN"/>
          </w:rPr>
          <w:t xml:space="preserve"> document (together with the relevant requirements described in TS 28.500</w:t>
        </w:r>
        <w:r>
          <w:rPr>
            <w:rFonts w:eastAsia="SimSun"/>
            <w:color w:val="000000"/>
            <w:szCs w:val="24"/>
            <w:highlight w:val="yellow"/>
            <w:lang w:val="en-US" w:eastAsia="zh-CN"/>
          </w:rPr>
          <w:t xml:space="preserve">, </w:t>
        </w:r>
        <w:r w:rsidRPr="00C2624B">
          <w:rPr>
            <w:rFonts w:eastAsia="SimSun"/>
            <w:color w:val="000000"/>
            <w:szCs w:val="24"/>
            <w:highlight w:val="yellow"/>
            <w:lang w:val="en-US" w:eastAsia="zh-CN"/>
          </w:rPr>
          <w:t xml:space="preserve">TS 32.101, TS 32.102 and TS 32.111-1) specifies the </w:t>
        </w:r>
        <w:r w:rsidRPr="00C2624B">
          <w:rPr>
            <w:rFonts w:eastAsia="SimSun" w:hint="eastAsia"/>
            <w:color w:val="000000"/>
            <w:szCs w:val="24"/>
            <w:highlight w:val="yellow"/>
            <w:lang w:val="en-US" w:eastAsia="zh-CN"/>
          </w:rPr>
          <w:t xml:space="preserve">requirements applicable to </w:t>
        </w:r>
        <w:r w:rsidRPr="00C2624B">
          <w:rPr>
            <w:rFonts w:eastAsia="SimSun"/>
            <w:color w:val="000000"/>
            <w:szCs w:val="24"/>
            <w:highlight w:val="yellow"/>
            <w:lang w:val="en-US" w:eastAsia="zh-CN"/>
          </w:rPr>
          <w:t xml:space="preserve">Fault Management </w:t>
        </w:r>
        <w:r w:rsidRPr="00C2624B">
          <w:rPr>
            <w:rFonts w:eastAsia="SimSun" w:hint="eastAsia"/>
            <w:color w:val="000000"/>
            <w:szCs w:val="24"/>
            <w:highlight w:val="yellow"/>
            <w:lang w:val="en-US" w:eastAsia="zh-CN"/>
          </w:rPr>
          <w:t>(FM)</w:t>
        </w:r>
        <w:r w:rsidRPr="00C2624B">
          <w:rPr>
            <w:rFonts w:eastAsia="SimSun"/>
            <w:color w:val="000000"/>
            <w:szCs w:val="24"/>
            <w:highlight w:val="yellow"/>
            <w:lang w:val="en-US" w:eastAsia="zh-CN"/>
          </w:rPr>
          <w:t xml:space="preserve"> </w:t>
        </w:r>
        <w:r w:rsidRPr="00C2624B">
          <w:rPr>
            <w:rFonts w:eastAsia="SimSun" w:hint="eastAsia"/>
            <w:color w:val="000000"/>
            <w:szCs w:val="24"/>
            <w:highlight w:val="yellow"/>
            <w:lang w:val="en-US" w:eastAsia="zh-CN"/>
          </w:rPr>
          <w:t xml:space="preserve">of </w:t>
        </w:r>
        <w:r w:rsidRPr="00C2624B">
          <w:rPr>
            <w:rFonts w:eastAsia="SimSun"/>
            <w:color w:val="000000"/>
            <w:szCs w:val="24"/>
            <w:highlight w:val="yellow"/>
            <w:lang w:val="en-US" w:eastAsia="zh-CN"/>
          </w:rPr>
          <w:t>mobile networks that include virtualized network functions which can be part of EPC or IMS.</w:t>
        </w:r>
      </w:ins>
    </w:p>
    <w:p w:rsidR="00450EAD" w:rsidRPr="00514317" w:rsidRDefault="00450EAD" w:rsidP="00450EAD">
      <w:pPr>
        <w:pStyle w:val="Titolo5"/>
        <w:rPr>
          <w:ins w:id="3269" w:author="Romano Giovanni" w:date="2017-10-25T05:10:00Z"/>
          <w:rFonts w:eastAsia="SimSun"/>
          <w:bCs/>
          <w:color w:val="000000"/>
          <w:szCs w:val="24"/>
          <w:highlight w:val="yellow"/>
          <w:lang w:val="en-US" w:eastAsia="zh-CN"/>
        </w:rPr>
      </w:pPr>
      <w:ins w:id="3270"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13</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6</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271" w:author="Romano Giovanni" w:date="2017-10-25T05:10:00Z"/>
          <w:rFonts w:eastAsia="SimSun"/>
          <w:b/>
          <w:bCs/>
          <w:color w:val="000000"/>
          <w:szCs w:val="24"/>
          <w:highlight w:val="yellow"/>
          <w:lang w:val="en-US" w:eastAsia="zh-CN"/>
        </w:rPr>
      </w:pPr>
      <w:ins w:id="3272" w:author="Romano Giovanni" w:date="2017-10-25T05:10:00Z">
        <w:r w:rsidRPr="0099301F">
          <w:rPr>
            <w:rFonts w:eastAsia="SimSun"/>
            <w:b/>
            <w:bCs/>
            <w:color w:val="000000"/>
            <w:szCs w:val="24"/>
            <w:highlight w:val="yellow"/>
            <w:lang w:val="en-US" w:eastAsia="zh-CN"/>
          </w:rPr>
          <w:t>Telecommunication management; Fault Management (FM) for mobile networks that include virtualized network functions; Procedures</w:t>
        </w:r>
      </w:ins>
    </w:p>
    <w:p w:rsidR="00450EAD" w:rsidRPr="0076561A" w:rsidRDefault="00450EAD" w:rsidP="00450EAD">
      <w:pPr>
        <w:rPr>
          <w:ins w:id="3273" w:author="Romano Giovanni" w:date="2017-10-25T05:10:00Z"/>
          <w:rFonts w:eastAsia="SimSun"/>
          <w:color w:val="000000"/>
          <w:szCs w:val="24"/>
          <w:highlight w:val="yellow"/>
          <w:lang w:val="en-US" w:eastAsia="zh-CN"/>
        </w:rPr>
      </w:pPr>
      <w:ins w:id="3274" w:author="Romano Giovanni" w:date="2017-10-25T05:10:00Z">
        <w:r w:rsidRPr="0076561A">
          <w:rPr>
            <w:rFonts w:eastAsia="SimSun"/>
            <w:color w:val="000000"/>
            <w:szCs w:val="24"/>
            <w:highlight w:val="yellow"/>
            <w:lang w:val="en-US" w:eastAsia="zh-CN"/>
          </w:rPr>
          <w:t>This document specifies the Fault Management procedures for mobile networks that include virtualized network functions which can be part of EPC or IMS.</w:t>
        </w:r>
      </w:ins>
    </w:p>
    <w:p w:rsidR="00450EAD" w:rsidRPr="00514317" w:rsidRDefault="00450EAD" w:rsidP="00450EAD">
      <w:pPr>
        <w:pStyle w:val="Titolo5"/>
        <w:rPr>
          <w:ins w:id="3275" w:author="Romano Giovanni" w:date="2017-10-25T05:10:00Z"/>
          <w:rFonts w:eastAsia="SimSun"/>
          <w:bCs/>
          <w:color w:val="000000"/>
          <w:szCs w:val="24"/>
          <w:highlight w:val="yellow"/>
          <w:lang w:val="en-US" w:eastAsia="zh-CN"/>
        </w:rPr>
      </w:pPr>
      <w:ins w:id="3276"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14</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7</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277" w:author="Romano Giovanni" w:date="2017-10-25T05:10:00Z"/>
          <w:rFonts w:eastAsia="SimSun"/>
          <w:b/>
          <w:bCs/>
          <w:color w:val="000000"/>
          <w:szCs w:val="24"/>
          <w:highlight w:val="yellow"/>
          <w:lang w:val="en-US" w:eastAsia="zh-CN"/>
        </w:rPr>
      </w:pPr>
      <w:ins w:id="3278" w:author="Romano Giovanni" w:date="2017-10-25T05:10:00Z">
        <w:r w:rsidRPr="0099301F">
          <w:rPr>
            <w:rFonts w:eastAsia="SimSun"/>
            <w:b/>
            <w:bCs/>
            <w:color w:val="000000"/>
            <w:szCs w:val="24"/>
            <w:highlight w:val="yellow"/>
            <w:lang w:val="en-US" w:eastAsia="zh-CN"/>
          </w:rPr>
          <w:t>Telecommunication management; Fault Management (FM) for mobile networks that include virtualized network functions; Stage 2</w:t>
        </w:r>
      </w:ins>
    </w:p>
    <w:p w:rsidR="00450EAD" w:rsidRPr="00A8722E" w:rsidRDefault="00450EAD" w:rsidP="00450EAD">
      <w:pPr>
        <w:rPr>
          <w:ins w:id="3279" w:author="Romano Giovanni" w:date="2017-10-25T05:10:00Z"/>
          <w:rFonts w:eastAsia="SimSun"/>
          <w:color w:val="000000"/>
          <w:szCs w:val="24"/>
          <w:highlight w:val="yellow"/>
          <w:lang w:val="en-US" w:eastAsia="zh-CN"/>
        </w:rPr>
      </w:pPr>
      <w:ins w:id="3280" w:author="Romano Giovanni" w:date="2017-10-25T05:10:00Z">
        <w:r w:rsidRPr="00A8722E">
          <w:rPr>
            <w:rFonts w:eastAsia="SimSun"/>
            <w:color w:val="000000"/>
            <w:szCs w:val="24"/>
            <w:highlight w:val="yellow"/>
            <w:lang w:val="en-US" w:eastAsia="zh-CN"/>
          </w:rPr>
          <w:t xml:space="preserve">This document </w:t>
        </w:r>
        <w:r w:rsidRPr="00A8722E">
          <w:rPr>
            <w:rFonts w:eastAsia="SimSun" w:hint="eastAsia"/>
            <w:color w:val="000000"/>
            <w:szCs w:val="24"/>
            <w:highlight w:val="yellow"/>
            <w:lang w:val="en-US" w:eastAsia="zh-CN"/>
          </w:rPr>
          <w:t>is</w:t>
        </w:r>
        <w:r w:rsidRPr="00A8722E">
          <w:rPr>
            <w:rFonts w:eastAsia="SimSun"/>
            <w:color w:val="000000"/>
            <w:szCs w:val="24"/>
            <w:highlight w:val="yellow"/>
            <w:lang w:val="en-US" w:eastAsia="zh-CN"/>
          </w:rPr>
          <w:t xml:space="preserve"> Fault Management stage 2 </w:t>
        </w:r>
        <w:r w:rsidRPr="00A8722E">
          <w:rPr>
            <w:rFonts w:eastAsia="SimSun" w:hint="eastAsia"/>
            <w:color w:val="000000"/>
            <w:szCs w:val="24"/>
            <w:highlight w:val="yellow"/>
            <w:lang w:val="en-US" w:eastAsia="zh-CN"/>
          </w:rPr>
          <w:t>specification</w:t>
        </w:r>
        <w:r w:rsidRPr="00A8722E">
          <w:rPr>
            <w:rFonts w:eastAsia="SimSun"/>
            <w:color w:val="000000"/>
            <w:szCs w:val="24"/>
            <w:highlight w:val="yellow"/>
            <w:lang w:val="en-US" w:eastAsia="zh-CN"/>
          </w:rPr>
          <w:t xml:space="preserve"> for mobile networks that include virtualized network functions which can be part of EPC or IMS.</w:t>
        </w:r>
      </w:ins>
    </w:p>
    <w:p w:rsidR="00450EAD" w:rsidRPr="00514317" w:rsidRDefault="00450EAD" w:rsidP="00450EAD">
      <w:pPr>
        <w:pStyle w:val="Titolo5"/>
        <w:rPr>
          <w:ins w:id="3281" w:author="Romano Giovanni" w:date="2017-10-25T05:10:00Z"/>
          <w:rFonts w:eastAsia="SimSun"/>
          <w:bCs/>
          <w:color w:val="000000"/>
          <w:szCs w:val="24"/>
          <w:highlight w:val="yellow"/>
          <w:lang w:val="en-US" w:eastAsia="zh-CN"/>
        </w:rPr>
      </w:pPr>
      <w:ins w:id="3282"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15</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8</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283" w:author="Romano Giovanni" w:date="2017-10-25T05:10:00Z"/>
          <w:rFonts w:eastAsia="SimSun"/>
          <w:b/>
          <w:bCs/>
          <w:color w:val="000000"/>
          <w:szCs w:val="24"/>
          <w:highlight w:val="yellow"/>
          <w:lang w:val="en-US" w:eastAsia="zh-CN"/>
        </w:rPr>
      </w:pPr>
      <w:ins w:id="3284" w:author="Romano Giovanni" w:date="2017-10-25T05:10:00Z">
        <w:r w:rsidRPr="00883DFD">
          <w:rPr>
            <w:rFonts w:eastAsia="SimSun"/>
            <w:b/>
            <w:bCs/>
            <w:color w:val="000000"/>
            <w:szCs w:val="24"/>
            <w:highlight w:val="yellow"/>
            <w:lang w:val="en-US" w:eastAsia="zh-CN"/>
          </w:rPr>
          <w:t>Telecommunication management; Fault Management (FM) for mobile networks that include virtualized network functions; Stage 3</w:t>
        </w:r>
      </w:ins>
    </w:p>
    <w:p w:rsidR="00450EAD" w:rsidRPr="00883DFD" w:rsidRDefault="00450EAD" w:rsidP="00450EAD">
      <w:pPr>
        <w:rPr>
          <w:ins w:id="3285" w:author="Romano Giovanni" w:date="2017-10-25T05:10:00Z"/>
          <w:rFonts w:eastAsia="SimSun"/>
          <w:color w:val="000000"/>
          <w:szCs w:val="24"/>
          <w:highlight w:val="yellow"/>
          <w:lang w:val="en-US" w:eastAsia="zh-CN"/>
        </w:rPr>
      </w:pPr>
      <w:ins w:id="3286" w:author="Romano Giovanni" w:date="2017-10-25T05:10:00Z">
        <w:r w:rsidRPr="00883DFD">
          <w:rPr>
            <w:rFonts w:eastAsia="SimSun"/>
            <w:color w:val="000000"/>
            <w:szCs w:val="24"/>
            <w:highlight w:val="yellow"/>
            <w:lang w:val="en-US" w:eastAsia="zh-CN"/>
          </w:rPr>
          <w:t xml:space="preserve">This document </w:t>
        </w:r>
        <w:r w:rsidRPr="00883DFD">
          <w:rPr>
            <w:rFonts w:eastAsia="SimSun" w:hint="eastAsia"/>
            <w:color w:val="000000"/>
            <w:szCs w:val="24"/>
            <w:highlight w:val="yellow"/>
            <w:lang w:val="en-US" w:eastAsia="zh-CN"/>
          </w:rPr>
          <w:t>is</w:t>
        </w:r>
        <w:r w:rsidRPr="00883DFD">
          <w:rPr>
            <w:rFonts w:eastAsia="SimSun"/>
            <w:color w:val="000000"/>
            <w:szCs w:val="24"/>
            <w:highlight w:val="yellow"/>
            <w:lang w:val="en-US" w:eastAsia="zh-CN"/>
          </w:rPr>
          <w:t xml:space="preserve"> Fault Management stage 3 </w:t>
        </w:r>
        <w:r w:rsidRPr="00883DFD">
          <w:rPr>
            <w:rFonts w:eastAsia="SimSun" w:hint="eastAsia"/>
            <w:color w:val="000000"/>
            <w:szCs w:val="24"/>
            <w:highlight w:val="yellow"/>
            <w:lang w:val="en-US" w:eastAsia="zh-CN"/>
          </w:rPr>
          <w:t>specification</w:t>
        </w:r>
        <w:r w:rsidRPr="00883DFD">
          <w:rPr>
            <w:rFonts w:eastAsia="SimSun"/>
            <w:color w:val="000000"/>
            <w:szCs w:val="24"/>
            <w:highlight w:val="yellow"/>
            <w:lang w:val="en-US" w:eastAsia="zh-CN"/>
          </w:rPr>
          <w:t xml:space="preserve"> for mobile networks that include virtualized network functions which can be part of EPC or IMS.</w:t>
        </w:r>
      </w:ins>
    </w:p>
    <w:p w:rsidR="00450EAD" w:rsidRPr="00514317" w:rsidRDefault="00450EAD" w:rsidP="00450EAD">
      <w:pPr>
        <w:pStyle w:val="Titolo5"/>
        <w:rPr>
          <w:ins w:id="3287" w:author="Romano Giovanni" w:date="2017-10-25T05:10:00Z"/>
          <w:rFonts w:eastAsia="SimSun"/>
          <w:bCs/>
          <w:color w:val="000000"/>
          <w:szCs w:val="24"/>
          <w:highlight w:val="yellow"/>
          <w:lang w:val="en-US" w:eastAsia="zh-CN"/>
        </w:rPr>
      </w:pPr>
      <w:ins w:id="3288" w:author="Romano Giovanni" w:date="2017-10-25T05:10:00Z">
        <w:r w:rsidRPr="00514317">
          <w:rPr>
            <w:rFonts w:eastAsia="SimSun"/>
            <w:bCs/>
            <w:color w:val="000000"/>
            <w:szCs w:val="24"/>
            <w:highlight w:val="yellow"/>
            <w:lang w:val="en-US" w:eastAsia="zh-CN"/>
          </w:rPr>
          <w:lastRenderedPageBreak/>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16</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20</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289" w:author="Romano Giovanni" w:date="2017-10-25T05:10:00Z"/>
          <w:rFonts w:eastAsia="SimSun"/>
          <w:b/>
          <w:bCs/>
          <w:color w:val="000000"/>
          <w:szCs w:val="24"/>
          <w:highlight w:val="yellow"/>
          <w:lang w:val="en-US" w:eastAsia="zh-CN"/>
        </w:rPr>
      </w:pPr>
      <w:ins w:id="3290" w:author="Romano Giovanni" w:date="2017-10-25T05:10:00Z">
        <w:r w:rsidRPr="00883DFD">
          <w:rPr>
            <w:rFonts w:eastAsia="SimSun"/>
            <w:b/>
            <w:bCs/>
            <w:color w:val="000000"/>
            <w:szCs w:val="24"/>
            <w:highlight w:val="yellow"/>
            <w:lang w:val="en-US" w:eastAsia="zh-CN"/>
          </w:rPr>
          <w:t>Telecommunication management; Performance Management (PM) for mobile networks that include virtualized network functions; Requirements</w:t>
        </w:r>
      </w:ins>
    </w:p>
    <w:p w:rsidR="00450EAD" w:rsidRPr="0015292F" w:rsidRDefault="00450EAD" w:rsidP="00450EAD">
      <w:pPr>
        <w:rPr>
          <w:ins w:id="3291" w:author="Romano Giovanni" w:date="2017-10-25T05:10:00Z"/>
          <w:rFonts w:eastAsia="SimSun"/>
          <w:color w:val="000000"/>
          <w:szCs w:val="24"/>
          <w:highlight w:val="yellow"/>
          <w:lang w:val="en-US" w:eastAsia="zh-CN"/>
        </w:rPr>
      </w:pPr>
      <w:ins w:id="3292" w:author="Romano Giovanni" w:date="2017-10-25T05:10:00Z">
        <w:r w:rsidRPr="0015292F">
          <w:rPr>
            <w:rFonts w:eastAsia="SimSun"/>
            <w:color w:val="000000"/>
            <w:szCs w:val="24"/>
            <w:highlight w:val="yellow"/>
            <w:lang w:val="en-US" w:eastAsia="zh-CN"/>
          </w:rPr>
          <w:t>This document (together with the relevant requirements described in TS 32.401, TS 32.411, TS 28.500, TS 32.101 and TS 32.102) specifies the requirements applicable to Performance Management (PM) of mobile networks that include virtualized network functions which can be part of EPC or IMS.</w:t>
        </w:r>
      </w:ins>
    </w:p>
    <w:p w:rsidR="00450EAD" w:rsidRPr="00514317" w:rsidRDefault="00450EAD" w:rsidP="00450EAD">
      <w:pPr>
        <w:pStyle w:val="Titolo5"/>
        <w:rPr>
          <w:ins w:id="3293" w:author="Romano Giovanni" w:date="2017-10-25T05:10:00Z"/>
          <w:rFonts w:eastAsia="SimSun"/>
          <w:bCs/>
          <w:color w:val="000000"/>
          <w:szCs w:val="24"/>
          <w:highlight w:val="yellow"/>
          <w:lang w:val="en-US" w:eastAsia="zh-CN"/>
        </w:rPr>
      </w:pPr>
      <w:ins w:id="3294"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17</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21</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295" w:author="Romano Giovanni" w:date="2017-10-25T05:10:00Z"/>
          <w:rFonts w:eastAsia="SimSun"/>
          <w:b/>
          <w:bCs/>
          <w:color w:val="000000"/>
          <w:szCs w:val="24"/>
          <w:highlight w:val="yellow"/>
          <w:lang w:val="en-US" w:eastAsia="zh-CN"/>
        </w:rPr>
      </w:pPr>
      <w:ins w:id="3296" w:author="Romano Giovanni" w:date="2017-10-25T05:10:00Z">
        <w:r w:rsidRPr="00883DFD">
          <w:rPr>
            <w:rFonts w:eastAsia="SimSun"/>
            <w:b/>
            <w:bCs/>
            <w:color w:val="000000"/>
            <w:szCs w:val="24"/>
            <w:highlight w:val="yellow"/>
            <w:lang w:val="en-US" w:eastAsia="zh-CN"/>
          </w:rPr>
          <w:t>Telecommunication management; Performance Management (PM) for mobile networks that include virtualized network functions; Procedures</w:t>
        </w:r>
      </w:ins>
    </w:p>
    <w:p w:rsidR="00450EAD" w:rsidRPr="00975842" w:rsidRDefault="00450EAD" w:rsidP="00450EAD">
      <w:pPr>
        <w:rPr>
          <w:ins w:id="3297" w:author="Romano Giovanni" w:date="2017-10-25T05:10:00Z"/>
          <w:rFonts w:eastAsia="SimSun"/>
          <w:color w:val="000000"/>
          <w:szCs w:val="24"/>
          <w:highlight w:val="yellow"/>
          <w:lang w:val="en-US" w:eastAsia="zh-CN"/>
        </w:rPr>
      </w:pPr>
      <w:ins w:id="3298" w:author="Romano Giovanni" w:date="2017-10-25T05:10:00Z">
        <w:r w:rsidRPr="00975842">
          <w:rPr>
            <w:rFonts w:eastAsia="SimSun"/>
            <w:color w:val="000000"/>
            <w:szCs w:val="24"/>
            <w:highlight w:val="yellow"/>
            <w:lang w:val="en-US" w:eastAsia="zh-CN"/>
          </w:rPr>
          <w:t>This document specifies the Performance Management procedures for mobile networks that include virtualized network functions which can be part of EPC or IMS.</w:t>
        </w:r>
      </w:ins>
    </w:p>
    <w:p w:rsidR="00450EAD" w:rsidRPr="00514317" w:rsidRDefault="00450EAD" w:rsidP="00450EAD">
      <w:pPr>
        <w:pStyle w:val="Titolo5"/>
        <w:rPr>
          <w:ins w:id="3299" w:author="Romano Giovanni" w:date="2017-10-25T05:10:00Z"/>
          <w:rFonts w:eastAsia="SimSun"/>
          <w:bCs/>
          <w:color w:val="000000"/>
          <w:szCs w:val="24"/>
          <w:highlight w:val="yellow"/>
          <w:lang w:val="en-US" w:eastAsia="zh-CN"/>
        </w:rPr>
      </w:pPr>
      <w:ins w:id="3300"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18</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22</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301" w:author="Romano Giovanni" w:date="2017-10-25T05:10:00Z"/>
          <w:rFonts w:eastAsia="SimSun"/>
          <w:b/>
          <w:bCs/>
          <w:color w:val="000000"/>
          <w:szCs w:val="24"/>
          <w:highlight w:val="yellow"/>
          <w:lang w:val="en-US" w:eastAsia="zh-CN"/>
        </w:rPr>
      </w:pPr>
      <w:ins w:id="3302" w:author="Romano Giovanni" w:date="2017-10-25T05:10:00Z">
        <w:r w:rsidRPr="00AF19F3">
          <w:rPr>
            <w:rFonts w:eastAsia="SimSun"/>
            <w:b/>
            <w:bCs/>
            <w:color w:val="000000"/>
            <w:szCs w:val="24"/>
            <w:highlight w:val="yellow"/>
            <w:lang w:val="en-US" w:eastAsia="zh-CN"/>
          </w:rPr>
          <w:t>Telecommunication management; Performance Management (PM) for mobile networks that include virtualized network functions; Stage 2</w:t>
        </w:r>
      </w:ins>
    </w:p>
    <w:p w:rsidR="00450EAD" w:rsidRPr="00E17220" w:rsidRDefault="00450EAD" w:rsidP="00450EAD">
      <w:pPr>
        <w:rPr>
          <w:ins w:id="3303" w:author="Romano Giovanni" w:date="2017-10-25T05:10:00Z"/>
          <w:rFonts w:eastAsia="SimSun"/>
          <w:color w:val="000000"/>
          <w:szCs w:val="24"/>
          <w:highlight w:val="yellow"/>
          <w:lang w:val="en-US" w:eastAsia="zh-CN"/>
        </w:rPr>
      </w:pPr>
      <w:ins w:id="3304" w:author="Romano Giovanni" w:date="2017-10-25T05:10:00Z">
        <w:r w:rsidRPr="00E17220">
          <w:rPr>
            <w:rFonts w:eastAsia="SimSun"/>
            <w:color w:val="000000"/>
            <w:szCs w:val="24"/>
            <w:highlight w:val="yellow"/>
            <w:lang w:val="en-US" w:eastAsia="zh-CN"/>
          </w:rPr>
          <w:t xml:space="preserve">This document </w:t>
        </w:r>
        <w:r w:rsidRPr="00E17220">
          <w:rPr>
            <w:rFonts w:eastAsia="SimSun" w:hint="eastAsia"/>
            <w:color w:val="000000"/>
            <w:szCs w:val="24"/>
            <w:highlight w:val="yellow"/>
            <w:lang w:val="en-US" w:eastAsia="zh-CN"/>
          </w:rPr>
          <w:t>is</w:t>
        </w:r>
        <w:r w:rsidRPr="00E17220">
          <w:rPr>
            <w:rFonts w:eastAsia="SimSun"/>
            <w:color w:val="000000"/>
            <w:szCs w:val="24"/>
            <w:highlight w:val="yellow"/>
            <w:lang w:val="en-US" w:eastAsia="zh-CN"/>
          </w:rPr>
          <w:t xml:space="preserve"> the Performance Management stage 2 </w:t>
        </w:r>
        <w:r w:rsidRPr="00E17220">
          <w:rPr>
            <w:rFonts w:eastAsia="SimSun" w:hint="eastAsia"/>
            <w:color w:val="000000"/>
            <w:szCs w:val="24"/>
            <w:highlight w:val="yellow"/>
            <w:lang w:val="en-US" w:eastAsia="zh-CN"/>
          </w:rPr>
          <w:t>specification</w:t>
        </w:r>
        <w:r w:rsidRPr="00E17220">
          <w:rPr>
            <w:rFonts w:eastAsia="SimSun"/>
            <w:color w:val="000000"/>
            <w:szCs w:val="24"/>
            <w:highlight w:val="yellow"/>
            <w:lang w:val="en-US" w:eastAsia="zh-CN"/>
          </w:rPr>
          <w:t xml:space="preserve"> for mobile networks that include virtualized network functions, which can be part of EPC or IMS.</w:t>
        </w:r>
      </w:ins>
    </w:p>
    <w:p w:rsidR="00450EAD" w:rsidRPr="00514317" w:rsidRDefault="00450EAD" w:rsidP="00450EAD">
      <w:pPr>
        <w:pStyle w:val="Titolo5"/>
        <w:rPr>
          <w:ins w:id="3305" w:author="Romano Giovanni" w:date="2017-10-25T05:10:00Z"/>
          <w:rFonts w:eastAsia="SimSun"/>
          <w:bCs/>
          <w:color w:val="000000"/>
          <w:szCs w:val="24"/>
          <w:highlight w:val="yellow"/>
          <w:lang w:val="en-US" w:eastAsia="zh-CN"/>
        </w:rPr>
      </w:pPr>
      <w:ins w:id="3306"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19</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23</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307" w:author="Romano Giovanni" w:date="2017-10-25T05:10:00Z"/>
          <w:rFonts w:eastAsia="SimSun"/>
          <w:b/>
          <w:bCs/>
          <w:color w:val="000000"/>
          <w:szCs w:val="24"/>
          <w:highlight w:val="yellow"/>
          <w:lang w:val="en-US" w:eastAsia="zh-CN"/>
        </w:rPr>
      </w:pPr>
      <w:ins w:id="3308" w:author="Romano Giovanni" w:date="2017-10-25T05:10:00Z">
        <w:r w:rsidRPr="00AF19F3">
          <w:rPr>
            <w:rFonts w:eastAsia="SimSun"/>
            <w:b/>
            <w:bCs/>
            <w:color w:val="000000"/>
            <w:szCs w:val="24"/>
            <w:highlight w:val="yellow"/>
            <w:lang w:val="en-US" w:eastAsia="zh-CN"/>
          </w:rPr>
          <w:t>Telecommunication management; Performance Management (PM) for mobile networks that include virtualized network functions; Stage 3</w:t>
        </w:r>
      </w:ins>
    </w:p>
    <w:p w:rsidR="00450EAD" w:rsidRPr="00A775A5" w:rsidRDefault="00450EAD" w:rsidP="00450EAD">
      <w:pPr>
        <w:rPr>
          <w:ins w:id="3309" w:author="Romano Giovanni" w:date="2017-10-25T05:10:00Z"/>
          <w:rFonts w:eastAsia="SimSun"/>
          <w:color w:val="000000"/>
          <w:szCs w:val="24"/>
          <w:highlight w:val="yellow"/>
          <w:lang w:val="en-US" w:eastAsia="zh-CN"/>
        </w:rPr>
      </w:pPr>
      <w:ins w:id="3310" w:author="Romano Giovanni" w:date="2017-10-25T05:10:00Z">
        <w:r w:rsidRPr="00A775A5">
          <w:rPr>
            <w:rFonts w:eastAsia="SimSun"/>
            <w:color w:val="000000"/>
            <w:szCs w:val="24"/>
            <w:highlight w:val="yellow"/>
            <w:lang w:val="en-US" w:eastAsia="zh-CN"/>
          </w:rPr>
          <w:t xml:space="preserve">This document </w:t>
        </w:r>
        <w:r w:rsidRPr="00A775A5">
          <w:rPr>
            <w:rFonts w:eastAsia="SimSun" w:hint="eastAsia"/>
            <w:color w:val="000000"/>
            <w:szCs w:val="24"/>
            <w:highlight w:val="yellow"/>
            <w:lang w:val="en-US" w:eastAsia="zh-CN"/>
          </w:rPr>
          <w:t>is</w:t>
        </w:r>
        <w:r w:rsidRPr="00A775A5">
          <w:rPr>
            <w:rFonts w:eastAsia="SimSun"/>
            <w:color w:val="000000"/>
            <w:szCs w:val="24"/>
            <w:highlight w:val="yellow"/>
            <w:lang w:val="en-US" w:eastAsia="zh-CN"/>
          </w:rPr>
          <w:t xml:space="preserve"> the Performance Management stage 3 </w:t>
        </w:r>
        <w:r w:rsidRPr="00A775A5">
          <w:rPr>
            <w:rFonts w:eastAsia="SimSun" w:hint="eastAsia"/>
            <w:color w:val="000000"/>
            <w:szCs w:val="24"/>
            <w:highlight w:val="yellow"/>
            <w:lang w:val="en-US" w:eastAsia="zh-CN"/>
          </w:rPr>
          <w:t>specification</w:t>
        </w:r>
        <w:r w:rsidRPr="00A775A5">
          <w:rPr>
            <w:rFonts w:eastAsia="SimSun"/>
            <w:color w:val="000000"/>
            <w:szCs w:val="24"/>
            <w:highlight w:val="yellow"/>
            <w:lang w:val="en-US" w:eastAsia="zh-CN"/>
          </w:rPr>
          <w:t xml:space="preserve"> for mobile networks that include virtualized network functions, which can be part of EPC or IMS.</w:t>
        </w:r>
      </w:ins>
    </w:p>
    <w:p w:rsidR="00450EAD" w:rsidRPr="00514317" w:rsidRDefault="00450EAD" w:rsidP="00450EAD">
      <w:pPr>
        <w:pStyle w:val="Titolo5"/>
        <w:rPr>
          <w:ins w:id="3311" w:author="Romano Giovanni" w:date="2017-10-25T05:10:00Z"/>
          <w:rFonts w:eastAsia="SimSun"/>
          <w:bCs/>
          <w:color w:val="000000"/>
          <w:szCs w:val="24"/>
          <w:highlight w:val="yellow"/>
          <w:lang w:val="en-US" w:eastAsia="zh-CN"/>
        </w:rPr>
      </w:pPr>
      <w:ins w:id="3312"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20</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25</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313" w:author="Romano Giovanni" w:date="2017-10-25T05:10:00Z"/>
          <w:rFonts w:eastAsia="SimSun"/>
          <w:b/>
          <w:bCs/>
          <w:color w:val="000000"/>
          <w:szCs w:val="24"/>
          <w:highlight w:val="yellow"/>
          <w:lang w:val="en-US" w:eastAsia="zh-CN"/>
        </w:rPr>
      </w:pPr>
      <w:ins w:id="3314" w:author="Romano Giovanni" w:date="2017-10-25T05:10:00Z">
        <w:r w:rsidRPr="00AF19F3">
          <w:rPr>
            <w:rFonts w:eastAsia="SimSun"/>
            <w:b/>
            <w:bCs/>
            <w:color w:val="000000"/>
            <w:szCs w:val="24"/>
            <w:highlight w:val="yellow"/>
            <w:lang w:val="en-US" w:eastAsia="zh-CN"/>
          </w:rPr>
          <w:t>Telecommunication management; Life Cycle Management (LCM) for mobile networks that include virtualized network functions; Requirements</w:t>
        </w:r>
      </w:ins>
    </w:p>
    <w:p w:rsidR="00450EAD" w:rsidRPr="00646695" w:rsidRDefault="00450EAD" w:rsidP="00450EAD">
      <w:pPr>
        <w:rPr>
          <w:ins w:id="3315" w:author="Romano Giovanni" w:date="2017-10-25T05:10:00Z"/>
          <w:rFonts w:eastAsia="SimSun"/>
          <w:color w:val="000000"/>
          <w:szCs w:val="24"/>
          <w:highlight w:val="yellow"/>
          <w:lang w:val="en-US" w:eastAsia="zh-CN"/>
        </w:rPr>
      </w:pPr>
      <w:ins w:id="3316" w:author="Romano Giovanni" w:date="2017-10-25T05:10:00Z">
        <w:r w:rsidRPr="00646695">
          <w:rPr>
            <w:rFonts w:eastAsia="SimSun"/>
            <w:color w:val="000000"/>
            <w:szCs w:val="24"/>
            <w:highlight w:val="yellow"/>
            <w:lang w:val="en-US" w:eastAsia="zh-CN"/>
          </w:rPr>
          <w:t>This document (together with the relevant requirements described in TS 28.500, TS 32.101 and TS 32.102) specifies the requirements applicable to Lifecycle Management (LCM) for mobile networks that include virtualized network functions which can be part of EPC or IMS.</w:t>
        </w:r>
      </w:ins>
    </w:p>
    <w:p w:rsidR="00450EAD" w:rsidRPr="00514317" w:rsidRDefault="00450EAD" w:rsidP="00450EAD">
      <w:pPr>
        <w:pStyle w:val="Titolo5"/>
        <w:rPr>
          <w:ins w:id="3317" w:author="Romano Giovanni" w:date="2017-10-25T05:10:00Z"/>
          <w:rFonts w:eastAsia="SimSun"/>
          <w:bCs/>
          <w:color w:val="000000"/>
          <w:szCs w:val="24"/>
          <w:highlight w:val="yellow"/>
          <w:lang w:val="en-US" w:eastAsia="zh-CN"/>
        </w:rPr>
      </w:pPr>
      <w:ins w:id="3318"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21</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26</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319" w:author="Romano Giovanni" w:date="2017-10-25T05:10:00Z"/>
          <w:rFonts w:eastAsia="SimSun"/>
          <w:b/>
          <w:bCs/>
          <w:color w:val="000000"/>
          <w:szCs w:val="24"/>
          <w:highlight w:val="yellow"/>
          <w:lang w:val="en-US" w:eastAsia="zh-CN"/>
        </w:rPr>
      </w:pPr>
      <w:ins w:id="3320" w:author="Romano Giovanni" w:date="2017-10-25T05:10:00Z">
        <w:r w:rsidRPr="0027532E">
          <w:rPr>
            <w:rFonts w:eastAsia="SimSun"/>
            <w:b/>
            <w:bCs/>
            <w:color w:val="000000"/>
            <w:szCs w:val="24"/>
            <w:highlight w:val="yellow"/>
            <w:lang w:val="en-US" w:eastAsia="zh-CN"/>
          </w:rPr>
          <w:t>Telecommunication management; Life Cycle Management (LCM) for mobile networks that include virtualized network functions; Procedures</w:t>
        </w:r>
      </w:ins>
    </w:p>
    <w:p w:rsidR="00450EAD" w:rsidRPr="004A18E5" w:rsidRDefault="00450EAD" w:rsidP="00450EAD">
      <w:pPr>
        <w:rPr>
          <w:ins w:id="3321" w:author="Romano Giovanni" w:date="2017-10-25T05:10:00Z"/>
          <w:rFonts w:eastAsia="SimSun"/>
          <w:color w:val="000000"/>
          <w:szCs w:val="24"/>
          <w:highlight w:val="yellow"/>
          <w:lang w:val="en-US" w:eastAsia="zh-CN"/>
        </w:rPr>
      </w:pPr>
      <w:ins w:id="3322" w:author="Romano Giovanni" w:date="2017-10-25T05:10:00Z">
        <w:r w:rsidRPr="004A18E5">
          <w:rPr>
            <w:rFonts w:eastAsia="SimSun"/>
            <w:color w:val="000000"/>
            <w:szCs w:val="24"/>
            <w:highlight w:val="yellow"/>
            <w:lang w:val="en-US" w:eastAsia="zh-CN"/>
          </w:rPr>
          <w:lastRenderedPageBreak/>
          <w:t>This document specifies the Life Cycle Management (LCM) procedures for mobile networks that include virtualized network functions, which can be part of EPC or IMS.</w:t>
        </w:r>
      </w:ins>
    </w:p>
    <w:p w:rsidR="00450EAD" w:rsidRPr="00514317" w:rsidRDefault="00450EAD" w:rsidP="00450EAD">
      <w:pPr>
        <w:pStyle w:val="Titolo5"/>
        <w:rPr>
          <w:ins w:id="3323" w:author="Romano Giovanni" w:date="2017-10-25T05:10:00Z"/>
          <w:rFonts w:eastAsia="SimSun"/>
          <w:bCs/>
          <w:color w:val="000000"/>
          <w:szCs w:val="24"/>
          <w:highlight w:val="yellow"/>
          <w:lang w:val="en-US" w:eastAsia="zh-CN"/>
        </w:rPr>
      </w:pPr>
      <w:ins w:id="3324"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22</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27</w:t>
        </w:r>
      </w:ins>
    </w:p>
    <w:p w:rsidR="00450EAD" w:rsidRPr="00514317" w:rsidRDefault="00450EAD" w:rsidP="00450EAD">
      <w:pPr>
        <w:widowControl w:val="0"/>
        <w:tabs>
          <w:tab w:val="clear" w:pos="1134"/>
          <w:tab w:val="clear" w:pos="1871"/>
          <w:tab w:val="clear" w:pos="2268"/>
          <w:tab w:val="left" w:pos="90"/>
        </w:tabs>
        <w:overflowPunct/>
        <w:spacing w:before="91"/>
        <w:textAlignment w:val="auto"/>
        <w:rPr>
          <w:ins w:id="3325" w:author="Romano Giovanni" w:date="2017-10-25T05:10:00Z"/>
          <w:rFonts w:eastAsia="SimSun"/>
          <w:b/>
          <w:bCs/>
          <w:color w:val="000000"/>
          <w:szCs w:val="24"/>
          <w:highlight w:val="yellow"/>
          <w:lang w:val="en-US" w:eastAsia="zh-CN"/>
        </w:rPr>
      </w:pPr>
      <w:ins w:id="3326" w:author="Romano Giovanni" w:date="2017-10-25T05:10:00Z">
        <w:r w:rsidRPr="0027532E">
          <w:rPr>
            <w:rFonts w:eastAsia="SimSun"/>
            <w:b/>
            <w:bCs/>
            <w:color w:val="000000"/>
            <w:szCs w:val="24"/>
            <w:highlight w:val="yellow"/>
            <w:lang w:val="en-US" w:eastAsia="zh-CN"/>
          </w:rPr>
          <w:t>Telecommunication management; Life Cycle Management (LCM) for mobile networks that include virtualized network functions; Stage 2</w:t>
        </w:r>
      </w:ins>
    </w:p>
    <w:p w:rsidR="00450EAD" w:rsidRPr="00547BF5" w:rsidRDefault="00450EAD" w:rsidP="00450EAD">
      <w:pPr>
        <w:rPr>
          <w:ins w:id="3327" w:author="Romano Giovanni" w:date="2017-10-25T05:10:00Z"/>
          <w:rFonts w:eastAsia="SimSun"/>
          <w:color w:val="000000"/>
          <w:szCs w:val="24"/>
          <w:highlight w:val="yellow"/>
          <w:lang w:val="en-US" w:eastAsia="zh-CN"/>
        </w:rPr>
      </w:pPr>
      <w:ins w:id="3328" w:author="Romano Giovanni" w:date="2017-10-25T05:10:00Z">
        <w:r w:rsidRPr="00547BF5">
          <w:rPr>
            <w:rFonts w:eastAsia="SimSun"/>
            <w:color w:val="000000"/>
            <w:szCs w:val="24"/>
            <w:highlight w:val="yellow"/>
            <w:lang w:val="en-US" w:eastAsia="zh-CN"/>
          </w:rPr>
          <w:t xml:space="preserve">This document is the Life Cycle Management (LCM) stage 2 </w:t>
        </w:r>
        <w:r w:rsidRPr="00547BF5">
          <w:rPr>
            <w:rFonts w:eastAsia="SimSun" w:hint="eastAsia"/>
            <w:color w:val="000000"/>
            <w:szCs w:val="24"/>
            <w:highlight w:val="yellow"/>
            <w:lang w:val="en-US" w:eastAsia="zh-CN"/>
          </w:rPr>
          <w:t>specification</w:t>
        </w:r>
        <w:r w:rsidRPr="00547BF5">
          <w:rPr>
            <w:rFonts w:eastAsia="SimSun"/>
            <w:color w:val="000000"/>
            <w:szCs w:val="24"/>
            <w:highlight w:val="yellow"/>
            <w:lang w:val="en-US" w:eastAsia="zh-CN"/>
          </w:rPr>
          <w:t xml:space="preserve"> for mobile networks that include virtualized network functions, which can be part of EPC or IMS.</w:t>
        </w:r>
      </w:ins>
    </w:p>
    <w:p w:rsidR="00450EAD" w:rsidRPr="00514317" w:rsidRDefault="00450EAD" w:rsidP="00450EAD">
      <w:pPr>
        <w:pStyle w:val="Titolo5"/>
        <w:rPr>
          <w:ins w:id="3329" w:author="Romano Giovanni" w:date="2017-10-25T05:10:00Z"/>
          <w:rFonts w:eastAsia="SimSun"/>
          <w:bCs/>
          <w:color w:val="000000"/>
          <w:szCs w:val="24"/>
          <w:highlight w:val="yellow"/>
          <w:lang w:val="en-US" w:eastAsia="zh-CN"/>
        </w:rPr>
      </w:pPr>
      <w:ins w:id="3330" w:author="Romano Giovanni" w:date="2017-10-25T05:10:00Z">
        <w:r w:rsidRPr="00514317">
          <w:rPr>
            <w:rFonts w:eastAsia="SimSun"/>
            <w:bCs/>
            <w:color w:val="000000"/>
            <w:szCs w:val="24"/>
            <w:highlight w:val="yellow"/>
            <w:lang w:val="en-US" w:eastAsia="zh-CN"/>
          </w:rPr>
          <w:t>5.</w:t>
        </w:r>
        <w:r w:rsidRPr="00514317">
          <w:rPr>
            <w:rFonts w:hint="eastAsia"/>
            <w:bCs/>
            <w:color w:val="000000"/>
            <w:szCs w:val="24"/>
            <w:highlight w:val="yellow"/>
            <w:lang w:val="en-US" w:eastAsia="ja-JP"/>
          </w:rPr>
          <w:t>1</w:t>
        </w:r>
        <w:r w:rsidRPr="00514317">
          <w:rPr>
            <w:rFonts w:eastAsia="SimSun"/>
            <w:bCs/>
            <w:color w:val="000000"/>
            <w:szCs w:val="24"/>
            <w:highlight w:val="yellow"/>
            <w:lang w:val="en-US" w:eastAsia="zh-CN"/>
          </w:rPr>
          <w:t>.2.12.7.</w:t>
        </w:r>
        <w:r>
          <w:rPr>
            <w:rFonts w:eastAsia="SimSun"/>
            <w:bCs/>
            <w:color w:val="000000"/>
            <w:szCs w:val="24"/>
            <w:highlight w:val="yellow"/>
            <w:lang w:val="en-US" w:eastAsia="zh-CN"/>
          </w:rPr>
          <w:t>23</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28</w:t>
        </w:r>
      </w:ins>
    </w:p>
    <w:p w:rsidR="00450EAD" w:rsidRPr="0027532E" w:rsidRDefault="00450EAD" w:rsidP="00450EAD">
      <w:pPr>
        <w:widowControl w:val="0"/>
        <w:tabs>
          <w:tab w:val="clear" w:pos="1134"/>
          <w:tab w:val="clear" w:pos="1871"/>
          <w:tab w:val="clear" w:pos="2268"/>
          <w:tab w:val="left" w:pos="90"/>
        </w:tabs>
        <w:overflowPunct/>
        <w:spacing w:before="91"/>
        <w:textAlignment w:val="auto"/>
        <w:rPr>
          <w:ins w:id="3331" w:author="Romano Giovanni" w:date="2017-10-25T05:10:00Z"/>
          <w:rFonts w:eastAsia="SimSun"/>
          <w:b/>
          <w:bCs/>
          <w:color w:val="000000"/>
          <w:szCs w:val="24"/>
          <w:lang w:val="en-US" w:eastAsia="zh-CN"/>
        </w:rPr>
      </w:pPr>
      <w:ins w:id="3332" w:author="Romano Giovanni" w:date="2017-10-25T05:10:00Z">
        <w:r w:rsidRPr="0027532E">
          <w:rPr>
            <w:rFonts w:eastAsia="SimSun"/>
            <w:b/>
            <w:bCs/>
            <w:color w:val="000000"/>
            <w:szCs w:val="24"/>
            <w:highlight w:val="yellow"/>
            <w:lang w:val="en-US" w:eastAsia="zh-CN"/>
          </w:rPr>
          <w:t>Telecommunication management; Life Cycle Management (LCM) for mobile networks that include virtualized network functions; Stage 3</w:t>
        </w:r>
      </w:ins>
    </w:p>
    <w:p w:rsidR="00450EAD" w:rsidRPr="007714EC" w:rsidRDefault="00450EAD" w:rsidP="00450EAD">
      <w:pPr>
        <w:rPr>
          <w:ins w:id="3333" w:author="Romano Giovanni" w:date="2017-10-25T05:10:00Z"/>
          <w:rFonts w:eastAsia="SimSun"/>
          <w:color w:val="000000"/>
          <w:szCs w:val="24"/>
          <w:highlight w:val="yellow"/>
          <w:lang w:val="en-US" w:eastAsia="zh-CN"/>
        </w:rPr>
      </w:pPr>
      <w:ins w:id="3334" w:author="Romano Giovanni" w:date="2017-10-25T05:10:00Z">
        <w:r w:rsidRPr="007714EC">
          <w:rPr>
            <w:rFonts w:eastAsia="SimSun"/>
            <w:color w:val="000000"/>
            <w:szCs w:val="24"/>
            <w:highlight w:val="yellow"/>
            <w:lang w:val="en-US" w:eastAsia="zh-CN"/>
          </w:rPr>
          <w:t xml:space="preserve">This document is the Life Cycle Management (LCM) stage 3 </w:t>
        </w:r>
        <w:r w:rsidRPr="007714EC">
          <w:rPr>
            <w:rFonts w:eastAsia="SimSun" w:hint="eastAsia"/>
            <w:color w:val="000000"/>
            <w:szCs w:val="24"/>
            <w:highlight w:val="yellow"/>
            <w:lang w:val="en-US" w:eastAsia="zh-CN"/>
          </w:rPr>
          <w:t>specification</w:t>
        </w:r>
        <w:r w:rsidRPr="007714EC">
          <w:rPr>
            <w:rFonts w:eastAsia="SimSun"/>
            <w:color w:val="000000"/>
            <w:szCs w:val="24"/>
            <w:highlight w:val="yellow"/>
            <w:lang w:val="en-US" w:eastAsia="zh-CN"/>
          </w:rPr>
          <w:t xml:space="preserve"> for mobile networks that include virtualized network functions, which can be part of EPC or IMS.</w:t>
        </w:r>
      </w:ins>
    </w:p>
    <w:p w:rsidR="000054C6" w:rsidRPr="00CF3217" w:rsidRDefault="000054C6" w:rsidP="000054C6">
      <w:pPr>
        <w:pStyle w:val="Titolo5"/>
        <w:rPr>
          <w:ins w:id="3335" w:author="Romano Giovanni" w:date="2017-10-23T22:31:00Z"/>
          <w:rFonts w:eastAsia="SimSun"/>
          <w:bCs/>
          <w:color w:val="000000"/>
          <w:szCs w:val="24"/>
          <w:lang w:val="en-US" w:eastAsia="zh-CN"/>
        </w:rPr>
      </w:pPr>
      <w:ins w:id="3336"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337" w:author="Romano Giovanni" w:date="2017-10-25T05:10:00Z">
        <w:r w:rsidR="00450EAD">
          <w:rPr>
            <w:rFonts w:eastAsia="SimSun"/>
            <w:bCs/>
            <w:color w:val="000000"/>
            <w:szCs w:val="24"/>
            <w:lang w:val="en-US" w:eastAsia="zh-CN"/>
          </w:rPr>
          <w:t>24</w:t>
        </w:r>
      </w:ins>
      <w:ins w:id="3338" w:author="Romano Giovanni" w:date="2017-10-23T22:31:00Z">
        <w:r w:rsidRPr="00CF3217">
          <w:rPr>
            <w:rFonts w:eastAsia="SimSun"/>
            <w:bCs/>
            <w:color w:val="000000"/>
            <w:szCs w:val="24"/>
            <w:lang w:val="en-US" w:eastAsia="zh-CN"/>
          </w:rPr>
          <w:tab/>
          <w:t>TS 28.611</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339" w:author="Romano Giovanni" w:date="2017-10-23T22:31:00Z"/>
          <w:rFonts w:eastAsia="SimSun"/>
          <w:b/>
          <w:bCs/>
          <w:color w:val="000000"/>
          <w:szCs w:val="24"/>
          <w:lang w:val="en-US" w:eastAsia="zh-CN"/>
        </w:rPr>
      </w:pPr>
      <w:ins w:id="3340" w:author="Romano Giovanni" w:date="2017-10-23T22:31:00Z">
        <w:r w:rsidRPr="00CF3217">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41" w:author="Romano Giovanni" w:date="2017-10-23T22:31:00Z"/>
          <w:rFonts w:eastAsia="SimSun"/>
          <w:color w:val="000000"/>
          <w:szCs w:val="24"/>
          <w:lang w:val="en-US" w:eastAsia="zh-CN"/>
        </w:rPr>
      </w:pPr>
      <w:ins w:id="3342" w:author="Romano Giovanni" w:date="2017-10-23T22:31:00Z">
        <w:r w:rsidRPr="00CF3217">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w:t>
        </w:r>
        <w:proofErr w:type="spellStart"/>
        <w:r w:rsidRPr="00CF3217">
          <w:rPr>
            <w:rFonts w:eastAsia="SimSun"/>
            <w:color w:val="000000"/>
            <w:szCs w:val="24"/>
            <w:lang w:val="en-US" w:eastAsia="zh-CN"/>
          </w:rPr>
          <w:t>ePDG</w:t>
        </w:r>
        <w:proofErr w:type="spellEnd"/>
        <w:r w:rsidRPr="00CF3217">
          <w:rPr>
            <w:rFonts w:eastAsia="SimSun"/>
            <w:color w:val="000000"/>
            <w:szCs w:val="24"/>
            <w:lang w:val="en-US" w:eastAsia="zh-CN"/>
          </w:rPr>
          <w:t xml:space="preserve">, 3GPP AAA, </w:t>
        </w:r>
        <w:proofErr w:type="spellStart"/>
        <w:r w:rsidRPr="00CF3217">
          <w:rPr>
            <w:rFonts w:eastAsia="SimSun"/>
            <w:color w:val="000000"/>
            <w:szCs w:val="24"/>
            <w:lang w:val="en-US" w:eastAsia="zh-CN"/>
          </w:rPr>
          <w:t>etc</w:t>
        </w:r>
        <w:proofErr w:type="spellEnd"/>
        <w:r w:rsidRPr="00CF3217">
          <w:rPr>
            <w:rFonts w:eastAsia="SimSun"/>
            <w:color w:val="000000"/>
            <w:szCs w:val="24"/>
            <w:lang w:val="en-US" w:eastAsia="zh-CN"/>
          </w:rPr>
          <w:t xml:space="preserve">). </w:t>
        </w:r>
      </w:ins>
    </w:p>
    <w:p w:rsidR="000054C6" w:rsidRPr="00CF3217" w:rsidRDefault="000054C6" w:rsidP="000054C6">
      <w:pPr>
        <w:pStyle w:val="Titolo5"/>
        <w:rPr>
          <w:ins w:id="3343" w:author="Romano Giovanni" w:date="2017-10-23T22:31:00Z"/>
          <w:rFonts w:eastAsia="SimSun"/>
          <w:bCs/>
          <w:color w:val="000000"/>
          <w:szCs w:val="24"/>
          <w:lang w:val="en-US" w:eastAsia="zh-CN"/>
        </w:rPr>
      </w:pPr>
      <w:ins w:id="3344"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345" w:author="Romano Giovanni" w:date="2017-10-25T05:10:00Z">
        <w:r w:rsidR="00450EAD">
          <w:rPr>
            <w:rFonts w:eastAsia="SimSun"/>
            <w:bCs/>
            <w:color w:val="000000"/>
            <w:szCs w:val="24"/>
            <w:lang w:val="en-US" w:eastAsia="zh-CN"/>
          </w:rPr>
          <w:t>25</w:t>
        </w:r>
      </w:ins>
      <w:ins w:id="3346" w:author="Romano Giovanni" w:date="2017-10-23T22:31:00Z">
        <w:r w:rsidRPr="00CF3217">
          <w:rPr>
            <w:rFonts w:eastAsia="SimSun"/>
            <w:bCs/>
            <w:color w:val="000000"/>
            <w:szCs w:val="24"/>
            <w:lang w:val="en-US" w:eastAsia="zh-CN"/>
          </w:rPr>
          <w:tab/>
          <w:t>TS 28.612</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347" w:author="Romano Giovanni" w:date="2017-10-23T22:31:00Z"/>
          <w:rFonts w:eastAsia="SimSun"/>
          <w:b/>
          <w:bCs/>
          <w:color w:val="000000"/>
          <w:szCs w:val="24"/>
          <w:lang w:val="en-US" w:eastAsia="zh-CN"/>
        </w:rPr>
      </w:pPr>
      <w:ins w:id="3348" w:author="Romano Giovanni" w:date="2017-10-23T22:31:00Z">
        <w:r w:rsidRPr="00CF3217">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49" w:author="Romano Giovanni" w:date="2017-10-23T22:31:00Z"/>
          <w:rFonts w:eastAsia="SimSun"/>
          <w:color w:val="000000"/>
          <w:szCs w:val="24"/>
          <w:lang w:val="en-US" w:eastAsia="zh-CN"/>
        </w:rPr>
      </w:pPr>
      <w:ins w:id="3350" w:author="Romano Giovanni" w:date="2017-10-23T22:31:00Z">
        <w:r w:rsidRPr="00CF3217">
          <w:rPr>
            <w:rFonts w:eastAsia="SimSun"/>
            <w:color w:val="000000"/>
            <w:szCs w:val="24"/>
            <w:lang w:val="en-US" w:eastAsia="zh-CN"/>
          </w:rPr>
          <w:t>This document is an Integration Reference Point (IRP) named "Evolved Packet Core (EPC) and non-3GPP access interworking system Network resource Model (NRM) IRP; Information Service (IS)", through which an '</w:t>
        </w:r>
        <w:proofErr w:type="spellStart"/>
        <w:r w:rsidRPr="00CF3217">
          <w:rPr>
            <w:rFonts w:eastAsia="SimSun"/>
            <w:color w:val="000000"/>
            <w:szCs w:val="24"/>
            <w:lang w:val="en-US" w:eastAsia="zh-CN"/>
          </w:rPr>
          <w:t>IRPAgent</w:t>
        </w:r>
        <w:proofErr w:type="spellEnd"/>
        <w:r w:rsidRPr="00CF3217">
          <w:rPr>
            <w:rFonts w:eastAsia="SimSun"/>
            <w:color w:val="000000"/>
            <w:szCs w:val="24"/>
            <w:lang w:val="en-US" w:eastAsia="zh-CN"/>
          </w:rPr>
          <w:t>' (typically an Element Manager or Network Element) can communicate configuration management information to one or several '</w:t>
        </w:r>
        <w:proofErr w:type="spellStart"/>
        <w:r w:rsidRPr="00CF3217">
          <w:rPr>
            <w:rFonts w:eastAsia="SimSun"/>
            <w:color w:val="000000"/>
            <w:szCs w:val="24"/>
            <w:lang w:val="en-US" w:eastAsia="zh-CN"/>
          </w:rPr>
          <w:t>IRPManagers</w:t>
        </w:r>
        <w:proofErr w:type="spellEnd"/>
        <w:r w:rsidRPr="00CF3217">
          <w:rPr>
            <w:rFonts w:eastAsia="SimSun"/>
            <w:color w:val="000000"/>
            <w:szCs w:val="24"/>
            <w:lang w:val="en-US" w:eastAsia="zh-CN"/>
          </w:rPr>
          <w:t xml:space="preserve">' (typically Network Managers) concerning interworking network resources. </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51" w:author="Romano Giovanni" w:date="2017-10-23T22:31:00Z"/>
          <w:rFonts w:eastAsia="SimSun"/>
          <w:color w:val="000000"/>
          <w:szCs w:val="24"/>
          <w:lang w:val="en-US" w:eastAsia="zh-CN"/>
        </w:rPr>
      </w:pPr>
      <w:ins w:id="3352" w:author="Romano Giovanni" w:date="2017-10-23T22:31:00Z">
        <w:r w:rsidRPr="00CF3217">
          <w:rPr>
            <w:rFonts w:eastAsia="SimSun"/>
            <w:color w:val="000000"/>
            <w:szCs w:val="24"/>
            <w:lang w:val="en-US" w:eastAsia="zh-CN"/>
          </w:rPr>
          <w:t xml:space="preserve">This document specifies the semantics and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of Information Object Class (IOC) attributes and relations visible across the reference point in a protocol and technology neutral way.  It does not define their syntax and encoding.</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53" w:author="Romano Giovanni" w:date="2017-10-23T22:31:00Z"/>
          <w:rFonts w:eastAsia="SimSun"/>
          <w:color w:val="000000"/>
          <w:szCs w:val="24"/>
          <w:lang w:val="en-US" w:eastAsia="zh-CN"/>
        </w:rPr>
      </w:pPr>
      <w:ins w:id="3354" w:author="Romano Giovanni" w:date="2017-10-23T22:31:00Z">
        <w:r w:rsidRPr="00CF3217">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55" w:author="Romano Giovanni" w:date="2017-10-23T22:31:00Z"/>
          <w:rFonts w:eastAsia="SimSun"/>
          <w:color w:val="000000"/>
          <w:szCs w:val="24"/>
          <w:lang w:val="en-US" w:eastAsia="zh-CN"/>
        </w:rPr>
      </w:pPr>
      <w:ins w:id="3356" w:author="Romano Giovanni" w:date="2017-10-23T22:31:00Z">
        <w:r w:rsidRPr="00CF3217">
          <w:rPr>
            <w:rFonts w:eastAsia="SimSun"/>
            <w:color w:val="000000"/>
            <w:szCs w:val="24"/>
            <w:lang w:val="en-US" w:eastAsia="zh-CN"/>
          </w:rPr>
          <w:t>In order to access the information defined by this NRM, an interface IRP is needed, such as the Basic CM IRP IS (3GPP TS 32.602) or the Bulk CM IRP IS (3GPP TS 32.612). However, which interface IRP is applicable is outside the scope of this document.</w:t>
        </w:r>
      </w:ins>
    </w:p>
    <w:p w:rsidR="000054C6" w:rsidRPr="00CF3217" w:rsidRDefault="000054C6" w:rsidP="000054C6">
      <w:pPr>
        <w:pStyle w:val="Titolo5"/>
        <w:rPr>
          <w:ins w:id="3357" w:author="Romano Giovanni" w:date="2017-10-23T22:31:00Z"/>
          <w:rFonts w:eastAsia="SimSun"/>
          <w:bCs/>
          <w:color w:val="000000"/>
          <w:szCs w:val="24"/>
          <w:lang w:val="en-US" w:eastAsia="zh-CN"/>
        </w:rPr>
      </w:pPr>
      <w:ins w:id="3358" w:author="Romano Giovanni" w:date="2017-10-23T22:31: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359" w:author="Romano Giovanni" w:date="2017-10-25T05:10:00Z">
        <w:r w:rsidR="00450EAD">
          <w:rPr>
            <w:rFonts w:eastAsia="SimSun"/>
            <w:bCs/>
            <w:color w:val="000000"/>
            <w:szCs w:val="24"/>
            <w:lang w:val="en-US" w:eastAsia="zh-CN"/>
          </w:rPr>
          <w:t>26</w:t>
        </w:r>
      </w:ins>
      <w:ins w:id="3360" w:author="Romano Giovanni" w:date="2017-10-23T22:31:00Z">
        <w:r w:rsidRPr="00CF3217">
          <w:rPr>
            <w:rFonts w:eastAsia="SimSun"/>
            <w:bCs/>
            <w:color w:val="000000"/>
            <w:szCs w:val="24"/>
            <w:lang w:val="en-US" w:eastAsia="zh-CN"/>
          </w:rPr>
          <w:tab/>
          <w:t>TS 28.616</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361" w:author="Romano Giovanni" w:date="2017-10-23T22:31:00Z"/>
          <w:rFonts w:eastAsia="SimSun"/>
          <w:b/>
          <w:bCs/>
          <w:color w:val="000000"/>
          <w:szCs w:val="24"/>
          <w:lang w:val="en-US" w:eastAsia="zh-CN"/>
        </w:rPr>
      </w:pPr>
      <w:ins w:id="3362" w:author="Romano Giovanni" w:date="2017-10-23T22:31:00Z">
        <w:r w:rsidRPr="00CF3217">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63" w:author="Romano Giovanni" w:date="2017-10-23T22:31:00Z"/>
          <w:rFonts w:eastAsia="SimSun"/>
          <w:color w:val="000000"/>
          <w:szCs w:val="24"/>
          <w:lang w:val="en-US" w:eastAsia="zh-CN"/>
        </w:rPr>
      </w:pPr>
      <w:ins w:id="3364" w:author="Romano Giovanni" w:date="2017-10-23T22:31:00Z">
        <w:r w:rsidRPr="00CF3217">
          <w:rPr>
            <w:rFonts w:eastAsia="SimSun"/>
            <w:color w:val="000000"/>
            <w:szCs w:val="24"/>
            <w:lang w:val="en-US" w:eastAsia="zh-CN"/>
          </w:rPr>
          <w:t xml:space="preserve">This document is part of an Integration Reference Point (IRP) named Evolved Packet Core (EPC) and non-3GPP access Interworking System Network Resource Model (NRM) IRP, through which an </w:t>
        </w:r>
        <w:proofErr w:type="spellStart"/>
        <w:r w:rsidRPr="00CF3217">
          <w:rPr>
            <w:rFonts w:eastAsia="SimSun"/>
            <w:color w:val="000000"/>
            <w:szCs w:val="24"/>
            <w:lang w:val="en-US" w:eastAsia="zh-CN"/>
          </w:rPr>
          <w:t>IRPAgent</w:t>
        </w:r>
        <w:proofErr w:type="spellEnd"/>
        <w:r w:rsidRPr="00CF3217">
          <w:rPr>
            <w:rFonts w:eastAsia="SimSun"/>
            <w:color w:val="000000"/>
            <w:szCs w:val="24"/>
            <w:lang w:val="en-US" w:eastAsia="zh-CN"/>
          </w:rPr>
          <w:t xml:space="preserve"> can communicate configuration management information to one or several </w:t>
        </w:r>
        <w:proofErr w:type="spellStart"/>
        <w:r w:rsidRPr="00CF3217">
          <w:rPr>
            <w:rFonts w:eastAsia="SimSun"/>
            <w:color w:val="000000"/>
            <w:szCs w:val="24"/>
            <w:lang w:val="en-US" w:eastAsia="zh-CN"/>
          </w:rPr>
          <w:t>IRPManagers</w:t>
        </w:r>
        <w:proofErr w:type="spellEnd"/>
        <w:r w:rsidRPr="00CF3217">
          <w:rPr>
            <w:rFonts w:eastAsia="SimSun"/>
            <w:color w:val="000000"/>
            <w:szCs w:val="24"/>
            <w:lang w:val="en-US" w:eastAsia="zh-CN"/>
          </w:rPr>
          <w:t xml:space="preserve"> concerning EPC and non-3GPP access interworking system resources. The EPC and non-3GPP access Interworking System NRM IRP comprises a set of specifications defining requirements, a protocol neutral information service and one or more solution sets.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65" w:author="Romano Giovanni" w:date="2017-10-23T22:31:00Z"/>
          <w:rFonts w:eastAsia="SimSun"/>
          <w:color w:val="000000"/>
          <w:szCs w:val="24"/>
          <w:lang w:val="en-US" w:eastAsia="zh-CN"/>
        </w:rPr>
      </w:pPr>
      <w:ins w:id="3366" w:author="Romano Giovanni" w:date="2017-10-23T22:31:00Z">
        <w:r w:rsidRPr="00CF3217">
          <w:rPr>
            <w:rFonts w:eastAsia="SimSun"/>
            <w:color w:val="000000"/>
            <w:szCs w:val="24"/>
            <w:lang w:val="en-US" w:eastAsia="zh-CN"/>
          </w:rPr>
          <w:t>This document specifies the solution sets for the EPC and non-3GPP access interworking system NRM IRP.</w:t>
        </w:r>
      </w:ins>
    </w:p>
    <w:p w:rsidR="000054C6" w:rsidRPr="002D5C5B" w:rsidRDefault="000054C6" w:rsidP="000054C6">
      <w:pPr>
        <w:pStyle w:val="Titolo5"/>
        <w:rPr>
          <w:ins w:id="3367" w:author="Romano Giovanni" w:date="2017-10-23T22:31:00Z"/>
          <w:rFonts w:eastAsia="SimSun"/>
          <w:bCs/>
          <w:color w:val="000000"/>
          <w:szCs w:val="24"/>
          <w:lang w:val="en-US" w:eastAsia="zh-CN"/>
        </w:rPr>
      </w:pPr>
      <w:ins w:id="3368"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369" w:author="Romano Giovanni" w:date="2017-10-25T05:10:00Z">
        <w:r w:rsidR="00450EAD">
          <w:rPr>
            <w:rFonts w:eastAsia="SimSun"/>
            <w:bCs/>
            <w:color w:val="000000"/>
            <w:szCs w:val="24"/>
            <w:lang w:val="en-US" w:eastAsia="zh-CN"/>
          </w:rPr>
          <w:t>27</w:t>
        </w:r>
      </w:ins>
      <w:ins w:id="3370" w:author="Romano Giovanni" w:date="2017-10-23T22:31:00Z">
        <w:r w:rsidRPr="00CF3217">
          <w:rPr>
            <w:rFonts w:eastAsia="SimSun"/>
            <w:bCs/>
            <w:color w:val="000000"/>
            <w:szCs w:val="24"/>
            <w:lang w:val="en-US" w:eastAsia="zh-CN"/>
          </w:rPr>
          <w:tab/>
          <w:t>TS 28.667</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371" w:author="Romano Giovanni" w:date="2017-10-23T22:31:00Z"/>
          <w:rFonts w:eastAsia="SimSun"/>
          <w:b/>
          <w:bCs/>
          <w:color w:val="000000"/>
          <w:szCs w:val="24"/>
          <w:lang w:val="en-US" w:eastAsia="zh-CN"/>
        </w:rPr>
      </w:pPr>
      <w:ins w:id="3372" w:author="Romano Giovanni" w:date="2017-10-23T22:31:00Z">
        <w:r w:rsidRPr="00CF3217">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73" w:author="Romano Giovanni" w:date="2017-10-23T22:31:00Z"/>
          <w:rFonts w:eastAsia="SimSun"/>
          <w:color w:val="000000"/>
          <w:szCs w:val="24"/>
          <w:lang w:val="en-US" w:eastAsia="zh-CN"/>
        </w:rPr>
      </w:pPr>
      <w:ins w:id="3374" w:author="Romano Giovanni" w:date="2017-10-23T22:31:00Z">
        <w:r w:rsidRPr="00CF3217">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0054C6" w:rsidRPr="00CF3217" w:rsidRDefault="000054C6" w:rsidP="000054C6">
      <w:pPr>
        <w:pStyle w:val="Titolo5"/>
        <w:rPr>
          <w:ins w:id="3375" w:author="Romano Giovanni" w:date="2017-10-23T22:31:00Z"/>
          <w:rFonts w:eastAsia="SimSun"/>
          <w:bCs/>
          <w:color w:val="000000"/>
          <w:szCs w:val="24"/>
          <w:lang w:val="en-US" w:eastAsia="zh-CN"/>
        </w:rPr>
      </w:pPr>
      <w:ins w:id="3376"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377" w:author="Romano Giovanni" w:date="2017-10-25T05:10:00Z">
        <w:r w:rsidR="00450EAD">
          <w:rPr>
            <w:rFonts w:eastAsia="SimSun"/>
            <w:bCs/>
            <w:color w:val="000000"/>
            <w:szCs w:val="24"/>
            <w:lang w:val="en-US" w:eastAsia="zh-CN"/>
          </w:rPr>
          <w:t>28</w:t>
        </w:r>
      </w:ins>
      <w:ins w:id="3378" w:author="Romano Giovanni" w:date="2017-10-23T22:31:00Z">
        <w:r w:rsidRPr="00CF3217">
          <w:rPr>
            <w:rFonts w:eastAsia="SimSun"/>
            <w:bCs/>
            <w:color w:val="000000"/>
            <w:szCs w:val="24"/>
            <w:lang w:val="en-US" w:eastAsia="zh-CN"/>
          </w:rPr>
          <w:tab/>
          <w:t>TS 28.668</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379" w:author="Romano Giovanni" w:date="2017-10-23T22:31:00Z"/>
          <w:rFonts w:eastAsia="SimSun"/>
          <w:b/>
          <w:bCs/>
          <w:color w:val="000000"/>
          <w:szCs w:val="24"/>
          <w:lang w:val="en-US" w:eastAsia="zh-CN"/>
        </w:rPr>
      </w:pPr>
      <w:ins w:id="3380" w:author="Romano Giovanni" w:date="2017-10-23T22:31:00Z">
        <w:r w:rsidRPr="00CF3217">
          <w:rPr>
            <w:rFonts w:eastAsia="SimSun"/>
            <w:b/>
            <w:bCs/>
            <w:color w:val="000000"/>
            <w:szCs w:val="24"/>
            <w:lang w:val="en-US" w:eastAsia="zh-CN"/>
          </w:rPr>
          <w:t>Telecommunication management; Radio Planning Tool Access (RPTA) Integration Reference Point (IRP); Information Service (IS)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81" w:author="Romano Giovanni" w:date="2017-10-23T22:31:00Z"/>
          <w:rFonts w:eastAsia="SimSun"/>
          <w:color w:val="000000"/>
          <w:szCs w:val="24"/>
          <w:lang w:val="en-US" w:eastAsia="zh-CN"/>
        </w:rPr>
      </w:pPr>
      <w:ins w:id="3382" w:author="Romano Giovanni" w:date="2017-10-23T22:31:00Z">
        <w:r w:rsidRPr="00CF3217">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83" w:author="Romano Giovanni" w:date="2017-10-23T22:31:00Z"/>
          <w:rFonts w:eastAsia="SimSun"/>
          <w:color w:val="000000"/>
          <w:szCs w:val="24"/>
          <w:lang w:val="en-US" w:eastAsia="zh-CN"/>
        </w:rPr>
      </w:pPr>
      <w:ins w:id="3384" w:author="Romano Giovanni" w:date="2017-10-23T22:31:00Z">
        <w:r w:rsidRPr="00CF3217">
          <w:rPr>
            <w:rFonts w:eastAsia="SimSun"/>
            <w:color w:val="000000"/>
            <w:szCs w:val="24"/>
            <w:lang w:val="en-US" w:eastAsia="zh-CN"/>
          </w:rPr>
          <w:t xml:space="preserve">This document specifies the semantics and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of management operations, support object classes, attributes and relations visible across the reference point in a protocol and technology neutral way. It does not define their syntax and encoding.</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85" w:author="Romano Giovanni" w:date="2017-10-23T22:31:00Z"/>
          <w:rFonts w:eastAsia="SimSun"/>
          <w:color w:val="000000"/>
          <w:szCs w:val="24"/>
          <w:lang w:val="en-US" w:eastAsia="zh-CN"/>
        </w:rPr>
      </w:pPr>
      <w:ins w:id="3386" w:author="Romano Giovanni" w:date="2017-10-23T22:31:00Z">
        <w:r w:rsidRPr="00CF3217">
          <w:rPr>
            <w:rFonts w:eastAsia="SimSun"/>
            <w:color w:val="000000"/>
            <w:szCs w:val="24"/>
            <w:lang w:val="en-US" w:eastAsia="zh-CN"/>
          </w:rPr>
          <w:t>This IRP allows the NM to read planned site and antenna data from the RPT.</w:t>
        </w:r>
      </w:ins>
    </w:p>
    <w:p w:rsidR="000054C6" w:rsidRPr="002D5C5B" w:rsidRDefault="000054C6" w:rsidP="000054C6">
      <w:pPr>
        <w:pStyle w:val="Titolo5"/>
        <w:rPr>
          <w:ins w:id="3387" w:author="Romano Giovanni" w:date="2017-10-23T22:31:00Z"/>
          <w:rFonts w:eastAsia="SimSun"/>
          <w:bCs/>
          <w:color w:val="000000"/>
          <w:szCs w:val="24"/>
          <w:lang w:val="en-US" w:eastAsia="zh-CN"/>
        </w:rPr>
      </w:pPr>
      <w:ins w:id="3388" w:author="Romano Giovanni" w:date="2017-10-23T22:31: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12.7.</w:t>
        </w:r>
      </w:ins>
      <w:ins w:id="3389" w:author="Romano Giovanni" w:date="2017-10-25T05:10:00Z">
        <w:r w:rsidR="00450EAD">
          <w:rPr>
            <w:rFonts w:eastAsia="SimSun"/>
            <w:bCs/>
            <w:color w:val="000000"/>
            <w:szCs w:val="24"/>
            <w:lang w:val="en-US" w:eastAsia="zh-CN"/>
          </w:rPr>
          <w:t>29</w:t>
        </w:r>
      </w:ins>
      <w:ins w:id="3390" w:author="Romano Giovanni" w:date="2017-10-23T22:31:00Z">
        <w:r w:rsidRPr="00CF3217">
          <w:rPr>
            <w:rFonts w:eastAsia="SimSun"/>
            <w:bCs/>
            <w:color w:val="000000"/>
            <w:szCs w:val="24"/>
            <w:lang w:val="en-US" w:eastAsia="zh-CN"/>
          </w:rPr>
          <w:tab/>
          <w:t>TS 28.669</w:t>
        </w:r>
      </w:ins>
    </w:p>
    <w:p w:rsidR="000054C6" w:rsidRPr="00CF3217" w:rsidRDefault="000054C6" w:rsidP="000054C6">
      <w:pPr>
        <w:widowControl w:val="0"/>
        <w:tabs>
          <w:tab w:val="clear" w:pos="1134"/>
          <w:tab w:val="clear" w:pos="1871"/>
          <w:tab w:val="clear" w:pos="2268"/>
          <w:tab w:val="left" w:pos="90"/>
        </w:tabs>
        <w:overflowPunct/>
        <w:spacing w:before="91"/>
        <w:textAlignment w:val="auto"/>
        <w:rPr>
          <w:ins w:id="3391" w:author="Romano Giovanni" w:date="2017-10-23T22:31:00Z"/>
          <w:rFonts w:eastAsia="SimSun"/>
          <w:b/>
          <w:bCs/>
          <w:color w:val="000000"/>
          <w:szCs w:val="24"/>
          <w:lang w:val="en-US" w:eastAsia="zh-CN"/>
        </w:rPr>
      </w:pPr>
      <w:ins w:id="3392" w:author="Romano Giovanni" w:date="2017-10-23T22:31:00Z">
        <w:r w:rsidRPr="00CF3217">
          <w:rPr>
            <w:rFonts w:eastAsia="SimSun"/>
            <w:b/>
            <w:bCs/>
            <w:color w:val="000000"/>
            <w:szCs w:val="24"/>
            <w:lang w:val="en-US" w:eastAsia="zh-CN"/>
          </w:rPr>
          <w:t>Telecommunication management; Radio Planning Tool Access (RPTA) Integration Reference Point (IRP); Solution Set (SS) definitions</w:t>
        </w:r>
      </w:ins>
    </w:p>
    <w:p w:rsidR="000054C6" w:rsidRPr="00CF3217" w:rsidRDefault="000054C6" w:rsidP="000054C6">
      <w:pPr>
        <w:widowControl w:val="0"/>
        <w:tabs>
          <w:tab w:val="clear" w:pos="1134"/>
          <w:tab w:val="clear" w:pos="1871"/>
          <w:tab w:val="clear" w:pos="2268"/>
          <w:tab w:val="left" w:pos="90"/>
        </w:tabs>
        <w:overflowPunct/>
        <w:spacing w:before="0"/>
        <w:textAlignment w:val="auto"/>
        <w:rPr>
          <w:ins w:id="3393" w:author="Romano Giovanni" w:date="2017-10-23T22:31:00Z"/>
          <w:rFonts w:eastAsia="SimSun"/>
          <w:color w:val="000000"/>
          <w:szCs w:val="24"/>
          <w:lang w:val="en-US" w:eastAsia="zh-CN"/>
        </w:rPr>
      </w:pPr>
      <w:ins w:id="3394" w:author="Romano Giovanni" w:date="2017-10-23T22:31:00Z">
        <w:r w:rsidRPr="00CF3217">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325AD2" w:rsidRPr="00325AD2" w:rsidRDefault="00325AD2" w:rsidP="00325AD2">
      <w:pPr>
        <w:pStyle w:val="Titolo5"/>
        <w:rPr>
          <w:ins w:id="3395" w:author="Romano Giovanni" w:date="2017-10-25T05:19:00Z"/>
          <w:rFonts w:eastAsia="SimSun"/>
          <w:bCs/>
          <w:color w:val="000000"/>
          <w:szCs w:val="24"/>
          <w:highlight w:val="yellow"/>
          <w:lang w:val="en-US" w:eastAsia="zh-CN"/>
        </w:rPr>
      </w:pPr>
      <w:ins w:id="3396" w:author="Romano Giovanni" w:date="2017-10-25T05:19:00Z">
        <w:r w:rsidRPr="00325AD2">
          <w:rPr>
            <w:rFonts w:eastAsia="SimSun"/>
            <w:bCs/>
            <w:color w:val="000000"/>
            <w:szCs w:val="24"/>
            <w:highlight w:val="yellow"/>
            <w:lang w:val="en-US" w:eastAsia="zh-CN"/>
          </w:rPr>
          <w:t>5.</w:t>
        </w:r>
        <w:r w:rsidRPr="00325AD2">
          <w:rPr>
            <w:rFonts w:hint="eastAsia"/>
            <w:bCs/>
            <w:color w:val="000000"/>
            <w:szCs w:val="24"/>
            <w:highlight w:val="yellow"/>
            <w:lang w:val="en-US" w:eastAsia="ja-JP"/>
          </w:rPr>
          <w:t>1</w:t>
        </w:r>
        <w:r w:rsidRPr="00325AD2">
          <w:rPr>
            <w:rFonts w:eastAsia="SimSun"/>
            <w:bCs/>
            <w:color w:val="000000"/>
            <w:szCs w:val="24"/>
            <w:highlight w:val="yellow"/>
            <w:lang w:val="en-US" w:eastAsia="zh-CN"/>
          </w:rPr>
          <w:t>.2.12.7.30</w:t>
        </w:r>
        <w:r w:rsidRPr="00325AD2">
          <w:rPr>
            <w:rFonts w:eastAsia="SimSun"/>
            <w:bCs/>
            <w:color w:val="000000"/>
            <w:szCs w:val="24"/>
            <w:highlight w:val="yellow"/>
            <w:lang w:val="en-US" w:eastAsia="zh-CN"/>
          </w:rPr>
          <w:tab/>
          <w:t>TS 28.680</w:t>
        </w:r>
      </w:ins>
    </w:p>
    <w:p w:rsidR="00325AD2" w:rsidRPr="00325AD2" w:rsidRDefault="00325AD2" w:rsidP="00325AD2">
      <w:pPr>
        <w:widowControl w:val="0"/>
        <w:tabs>
          <w:tab w:val="clear" w:pos="1134"/>
          <w:tab w:val="clear" w:pos="1871"/>
          <w:tab w:val="clear" w:pos="2268"/>
          <w:tab w:val="left" w:pos="90"/>
        </w:tabs>
        <w:overflowPunct/>
        <w:spacing w:before="91"/>
        <w:textAlignment w:val="auto"/>
        <w:rPr>
          <w:ins w:id="3397" w:author="Romano Giovanni" w:date="2017-10-25T05:19:00Z"/>
          <w:rFonts w:eastAsia="SimSun"/>
          <w:b/>
          <w:bCs/>
          <w:color w:val="000000"/>
          <w:szCs w:val="24"/>
          <w:highlight w:val="yellow"/>
          <w:lang w:val="en-US" w:eastAsia="zh-CN"/>
        </w:rPr>
      </w:pPr>
      <w:ins w:id="3398" w:author="Romano Giovanni" w:date="2017-10-25T05:19:00Z">
        <w:r w:rsidRPr="00325AD2">
          <w:rPr>
            <w:rFonts w:eastAsia="SimSun"/>
            <w:b/>
            <w:bCs/>
            <w:color w:val="000000"/>
            <w:szCs w:val="24"/>
            <w:highlight w:val="yellow"/>
            <w:lang w:val="en-US" w:eastAsia="zh-CN"/>
          </w:rPr>
          <w:t>Telecommunication management; Wireless Local Area Network (WLAN) management; Concepts and requirements</w:t>
        </w:r>
      </w:ins>
    </w:p>
    <w:p w:rsidR="00325AD2" w:rsidRPr="00325AD2" w:rsidRDefault="00325AD2" w:rsidP="00325AD2">
      <w:pPr>
        <w:rPr>
          <w:ins w:id="3399" w:author="Romano Giovanni" w:date="2017-10-25T05:19:00Z"/>
          <w:rFonts w:eastAsia="SimSun"/>
          <w:color w:val="000000"/>
          <w:szCs w:val="24"/>
          <w:highlight w:val="yellow"/>
          <w:lang w:val="en-US" w:eastAsia="zh-CN"/>
        </w:rPr>
      </w:pPr>
      <w:ins w:id="3400" w:author="Romano Giovanni" w:date="2017-10-25T05:19:00Z">
        <w:r w:rsidRPr="00325AD2">
          <w:rPr>
            <w:rFonts w:eastAsia="SimSun"/>
            <w:color w:val="000000"/>
            <w:szCs w:val="24"/>
            <w:highlight w:val="yellow"/>
            <w:lang w:val="en-US" w:eastAsia="zh-CN"/>
          </w:rPr>
          <w:t>This document describes the concepts and requirements of WLAN management that focus on WLAN performance monitoring and alarm notifications.</w:t>
        </w:r>
      </w:ins>
    </w:p>
    <w:p w:rsidR="00325AD2" w:rsidRPr="00325AD2" w:rsidRDefault="00325AD2" w:rsidP="00325AD2">
      <w:pPr>
        <w:pStyle w:val="Titolo5"/>
        <w:rPr>
          <w:ins w:id="3401" w:author="Romano Giovanni" w:date="2017-10-25T05:19:00Z"/>
          <w:rFonts w:eastAsia="SimSun"/>
          <w:bCs/>
          <w:color w:val="000000"/>
          <w:szCs w:val="24"/>
          <w:highlight w:val="yellow"/>
          <w:lang w:val="en-US" w:eastAsia="zh-CN"/>
        </w:rPr>
      </w:pPr>
      <w:ins w:id="3402" w:author="Romano Giovanni" w:date="2017-10-25T05:19:00Z">
        <w:r w:rsidRPr="00325AD2">
          <w:rPr>
            <w:rFonts w:eastAsia="SimSun"/>
            <w:bCs/>
            <w:color w:val="000000"/>
            <w:szCs w:val="24"/>
            <w:highlight w:val="yellow"/>
            <w:lang w:val="en-US" w:eastAsia="zh-CN"/>
          </w:rPr>
          <w:lastRenderedPageBreak/>
          <w:t>5.</w:t>
        </w:r>
        <w:r w:rsidRPr="00325AD2">
          <w:rPr>
            <w:rFonts w:hint="eastAsia"/>
            <w:bCs/>
            <w:color w:val="000000"/>
            <w:szCs w:val="24"/>
            <w:highlight w:val="yellow"/>
            <w:lang w:val="en-US" w:eastAsia="ja-JP"/>
          </w:rPr>
          <w:t>1</w:t>
        </w:r>
        <w:r w:rsidRPr="00325AD2">
          <w:rPr>
            <w:rFonts w:eastAsia="SimSun"/>
            <w:bCs/>
            <w:color w:val="000000"/>
            <w:szCs w:val="24"/>
            <w:highlight w:val="yellow"/>
            <w:lang w:val="en-US" w:eastAsia="zh-CN"/>
          </w:rPr>
          <w:t>.2.12.7.31</w:t>
        </w:r>
        <w:r w:rsidRPr="00325AD2">
          <w:rPr>
            <w:rFonts w:eastAsia="SimSun"/>
            <w:bCs/>
            <w:color w:val="000000"/>
            <w:szCs w:val="24"/>
            <w:highlight w:val="yellow"/>
            <w:lang w:val="en-US" w:eastAsia="zh-CN"/>
          </w:rPr>
          <w:tab/>
          <w:t>TS 28.681</w:t>
        </w:r>
      </w:ins>
    </w:p>
    <w:p w:rsidR="00325AD2" w:rsidRPr="00325AD2" w:rsidRDefault="00325AD2" w:rsidP="00325AD2">
      <w:pPr>
        <w:widowControl w:val="0"/>
        <w:tabs>
          <w:tab w:val="clear" w:pos="1134"/>
          <w:tab w:val="clear" w:pos="1871"/>
          <w:tab w:val="clear" w:pos="2268"/>
          <w:tab w:val="left" w:pos="90"/>
        </w:tabs>
        <w:overflowPunct/>
        <w:spacing w:before="91"/>
        <w:textAlignment w:val="auto"/>
        <w:rPr>
          <w:ins w:id="3403" w:author="Romano Giovanni" w:date="2017-10-25T05:19:00Z"/>
          <w:rFonts w:eastAsia="SimSun"/>
          <w:b/>
          <w:bCs/>
          <w:color w:val="000000"/>
          <w:szCs w:val="24"/>
          <w:highlight w:val="yellow"/>
          <w:lang w:val="en-US" w:eastAsia="zh-CN"/>
        </w:rPr>
      </w:pPr>
      <w:ins w:id="3404" w:author="Romano Giovanni" w:date="2017-10-25T05:19:00Z">
        <w:r w:rsidRPr="00325AD2">
          <w:rPr>
            <w:rFonts w:eastAsia="SimSun"/>
            <w:b/>
            <w:bCs/>
            <w:color w:val="000000"/>
            <w:szCs w:val="24"/>
            <w:highlight w:val="yellow"/>
            <w:lang w:val="en-US" w:eastAsia="zh-CN"/>
          </w:rPr>
          <w:t>Telecommunication management; Wireless Local Area Network (WLAN) Network Resource Model (NRM) Integration Reference Point (IRP); Requirements</w:t>
        </w:r>
      </w:ins>
    </w:p>
    <w:p w:rsidR="00325AD2" w:rsidRPr="00325AD2" w:rsidRDefault="00325AD2" w:rsidP="00325AD2">
      <w:pPr>
        <w:rPr>
          <w:ins w:id="3405" w:author="Romano Giovanni" w:date="2017-10-25T05:19:00Z"/>
          <w:rFonts w:eastAsia="SimSun"/>
          <w:color w:val="000000"/>
          <w:szCs w:val="24"/>
          <w:highlight w:val="yellow"/>
          <w:lang w:val="en-US" w:eastAsia="zh-CN"/>
        </w:rPr>
      </w:pPr>
      <w:ins w:id="3406" w:author="Romano Giovanni" w:date="2017-10-25T05:19:00Z">
        <w:r w:rsidRPr="00325AD2">
          <w:rPr>
            <w:rFonts w:eastAsia="SimSun"/>
            <w:color w:val="000000"/>
            <w:szCs w:val="24"/>
            <w:highlight w:val="yellow"/>
            <w:lang w:val="en-US" w:eastAsia="zh-CN"/>
          </w:rPr>
          <w:t>This document describes the NRM IRP requirements of WLAN management.</w:t>
        </w:r>
      </w:ins>
    </w:p>
    <w:p w:rsidR="00325AD2" w:rsidRPr="00325AD2" w:rsidRDefault="00325AD2" w:rsidP="00325AD2">
      <w:pPr>
        <w:pStyle w:val="Titolo5"/>
        <w:rPr>
          <w:ins w:id="3407" w:author="Romano Giovanni" w:date="2017-10-25T05:19:00Z"/>
          <w:rFonts w:eastAsia="SimSun"/>
          <w:bCs/>
          <w:color w:val="000000"/>
          <w:szCs w:val="24"/>
          <w:highlight w:val="yellow"/>
          <w:lang w:val="en-US" w:eastAsia="zh-CN"/>
        </w:rPr>
      </w:pPr>
      <w:ins w:id="3408" w:author="Romano Giovanni" w:date="2017-10-25T05:19:00Z">
        <w:r w:rsidRPr="00325AD2">
          <w:rPr>
            <w:rFonts w:eastAsia="SimSun"/>
            <w:bCs/>
            <w:color w:val="000000"/>
            <w:szCs w:val="24"/>
            <w:highlight w:val="yellow"/>
            <w:lang w:val="en-US" w:eastAsia="zh-CN"/>
          </w:rPr>
          <w:t>5.</w:t>
        </w:r>
        <w:r w:rsidRPr="00325AD2">
          <w:rPr>
            <w:rFonts w:hint="eastAsia"/>
            <w:bCs/>
            <w:color w:val="000000"/>
            <w:szCs w:val="24"/>
            <w:highlight w:val="yellow"/>
            <w:lang w:val="en-US" w:eastAsia="ja-JP"/>
          </w:rPr>
          <w:t>1</w:t>
        </w:r>
        <w:r w:rsidRPr="00325AD2">
          <w:rPr>
            <w:rFonts w:eastAsia="SimSun"/>
            <w:bCs/>
            <w:color w:val="000000"/>
            <w:szCs w:val="24"/>
            <w:highlight w:val="yellow"/>
            <w:lang w:val="en-US" w:eastAsia="zh-CN"/>
          </w:rPr>
          <w:t>.2.12.7.32</w:t>
        </w:r>
        <w:r w:rsidRPr="00325AD2">
          <w:rPr>
            <w:rFonts w:eastAsia="SimSun"/>
            <w:bCs/>
            <w:color w:val="000000"/>
            <w:szCs w:val="24"/>
            <w:highlight w:val="yellow"/>
            <w:lang w:val="en-US" w:eastAsia="zh-CN"/>
          </w:rPr>
          <w:tab/>
          <w:t>TS 28.682</w:t>
        </w:r>
      </w:ins>
    </w:p>
    <w:p w:rsidR="00325AD2" w:rsidRPr="00325AD2" w:rsidRDefault="00325AD2" w:rsidP="00325AD2">
      <w:pPr>
        <w:widowControl w:val="0"/>
        <w:tabs>
          <w:tab w:val="clear" w:pos="1134"/>
          <w:tab w:val="clear" w:pos="1871"/>
          <w:tab w:val="clear" w:pos="2268"/>
          <w:tab w:val="left" w:pos="90"/>
        </w:tabs>
        <w:overflowPunct/>
        <w:spacing w:before="91"/>
        <w:textAlignment w:val="auto"/>
        <w:rPr>
          <w:ins w:id="3409" w:author="Romano Giovanni" w:date="2017-10-25T05:19:00Z"/>
          <w:rFonts w:eastAsia="SimSun"/>
          <w:b/>
          <w:bCs/>
          <w:color w:val="000000"/>
          <w:szCs w:val="24"/>
          <w:highlight w:val="yellow"/>
          <w:lang w:val="fr-CH" w:eastAsia="zh-CN"/>
        </w:rPr>
      </w:pPr>
      <w:proofErr w:type="spellStart"/>
      <w:ins w:id="3410" w:author="Romano Giovanni" w:date="2017-10-25T05:19:00Z">
        <w:r w:rsidRPr="00325AD2">
          <w:rPr>
            <w:rFonts w:eastAsia="SimSun"/>
            <w:b/>
            <w:bCs/>
            <w:color w:val="000000"/>
            <w:szCs w:val="24"/>
            <w:highlight w:val="yellow"/>
            <w:lang w:val="fr-CH" w:eastAsia="zh-CN"/>
          </w:rPr>
          <w:t>Telecommunication</w:t>
        </w:r>
        <w:proofErr w:type="spellEnd"/>
        <w:r w:rsidRPr="00325AD2">
          <w:rPr>
            <w:rFonts w:eastAsia="SimSun"/>
            <w:b/>
            <w:bCs/>
            <w:color w:val="000000"/>
            <w:szCs w:val="24"/>
            <w:highlight w:val="yellow"/>
            <w:lang w:val="fr-CH" w:eastAsia="zh-CN"/>
          </w:rPr>
          <w:t xml:space="preserve"> management; Wireless Local Area Network (WLAN) Network Resource Model (NRM) </w:t>
        </w:r>
        <w:proofErr w:type="spellStart"/>
        <w:r w:rsidRPr="00325AD2">
          <w:rPr>
            <w:rFonts w:eastAsia="SimSun"/>
            <w:b/>
            <w:bCs/>
            <w:color w:val="000000"/>
            <w:szCs w:val="24"/>
            <w:highlight w:val="yellow"/>
            <w:lang w:val="fr-CH" w:eastAsia="zh-CN"/>
          </w:rPr>
          <w:t>Integration</w:t>
        </w:r>
        <w:proofErr w:type="spellEnd"/>
        <w:r w:rsidRPr="00325AD2">
          <w:rPr>
            <w:rFonts w:eastAsia="SimSun"/>
            <w:b/>
            <w:bCs/>
            <w:color w:val="000000"/>
            <w:szCs w:val="24"/>
            <w:highlight w:val="yellow"/>
            <w:lang w:val="fr-CH" w:eastAsia="zh-CN"/>
          </w:rPr>
          <w:t xml:space="preserve"> Reference Point (IRP); Information Service (IS)</w:t>
        </w:r>
      </w:ins>
    </w:p>
    <w:p w:rsidR="00325AD2" w:rsidRPr="00325AD2" w:rsidRDefault="00325AD2" w:rsidP="00325AD2">
      <w:pPr>
        <w:rPr>
          <w:ins w:id="3411" w:author="Romano Giovanni" w:date="2017-10-25T05:19:00Z"/>
          <w:rFonts w:eastAsia="SimSun"/>
          <w:color w:val="000000"/>
          <w:szCs w:val="24"/>
          <w:highlight w:val="yellow"/>
          <w:lang w:val="en-US" w:eastAsia="zh-CN"/>
        </w:rPr>
      </w:pPr>
      <w:ins w:id="3412" w:author="Romano Giovanni" w:date="2017-10-25T05:19:00Z">
        <w:r w:rsidRPr="00325AD2">
          <w:rPr>
            <w:rFonts w:eastAsia="SimSun"/>
            <w:color w:val="000000"/>
            <w:szCs w:val="24"/>
            <w:highlight w:val="yellow"/>
            <w:lang w:val="en-US" w:eastAsia="zh-CN"/>
          </w:rPr>
          <w:t xml:space="preserve">This document is part of an Integration Reference Point (IRP) named Wireless Local Area Networks (WLAN) Management Network Resource Model (NRM) IRP, through which an </w:t>
        </w:r>
        <w:proofErr w:type="spellStart"/>
        <w:r w:rsidRPr="00325AD2">
          <w:rPr>
            <w:rFonts w:eastAsia="SimSun"/>
            <w:color w:val="000000"/>
            <w:szCs w:val="24"/>
            <w:highlight w:val="yellow"/>
            <w:lang w:val="en-US" w:eastAsia="zh-CN"/>
          </w:rPr>
          <w:t>IRPAgent</w:t>
        </w:r>
        <w:proofErr w:type="spellEnd"/>
        <w:r w:rsidRPr="00325AD2">
          <w:rPr>
            <w:rFonts w:eastAsia="SimSun"/>
            <w:color w:val="000000"/>
            <w:szCs w:val="24"/>
            <w:highlight w:val="yellow"/>
            <w:lang w:val="en-US" w:eastAsia="zh-CN"/>
          </w:rPr>
          <w:t xml:space="preserve"> can communicate management information to one or several </w:t>
        </w:r>
        <w:proofErr w:type="spellStart"/>
        <w:r w:rsidRPr="00325AD2">
          <w:rPr>
            <w:rFonts w:eastAsia="SimSun"/>
            <w:color w:val="000000"/>
            <w:szCs w:val="24"/>
            <w:highlight w:val="yellow"/>
            <w:lang w:val="en-US" w:eastAsia="zh-CN"/>
          </w:rPr>
          <w:t>IRPManagers</w:t>
        </w:r>
        <w:proofErr w:type="spellEnd"/>
        <w:r w:rsidRPr="00325AD2">
          <w:rPr>
            <w:rFonts w:eastAsia="SimSun"/>
            <w:color w:val="000000"/>
            <w:szCs w:val="24"/>
            <w:highlight w:val="yellow"/>
            <w:lang w:val="en-US" w:eastAsia="zh-CN"/>
          </w:rPr>
          <w:t xml:space="preserve"> concerning WLAN management. The WLAN management NRM IRP comprises a set of specifications defining Requirements, a protocol neutral Information Service and one or more Solution Set(s).</w:t>
        </w:r>
      </w:ins>
    </w:p>
    <w:p w:rsidR="00325AD2" w:rsidRPr="00325AD2" w:rsidRDefault="00325AD2" w:rsidP="00325AD2">
      <w:pPr>
        <w:rPr>
          <w:ins w:id="3413" w:author="Romano Giovanni" w:date="2017-10-25T05:19:00Z"/>
          <w:rFonts w:eastAsia="SimSun"/>
          <w:color w:val="000000"/>
          <w:szCs w:val="24"/>
          <w:highlight w:val="yellow"/>
          <w:lang w:val="en-US" w:eastAsia="zh-CN"/>
        </w:rPr>
      </w:pPr>
      <w:ins w:id="3414" w:author="Romano Giovanni" w:date="2017-10-25T05:19:00Z">
        <w:r w:rsidRPr="00325AD2">
          <w:rPr>
            <w:rFonts w:eastAsia="SimSun"/>
            <w:color w:val="000000"/>
            <w:szCs w:val="24"/>
            <w:highlight w:val="yellow"/>
            <w:lang w:val="en-US" w:eastAsia="zh-CN"/>
          </w:rPr>
          <w:t>This document specifies the protocol neutral WLAN management NRM IRP: Information Service (IS).</w:t>
        </w:r>
      </w:ins>
    </w:p>
    <w:p w:rsidR="00325AD2" w:rsidRPr="00325AD2" w:rsidRDefault="00325AD2" w:rsidP="00325AD2">
      <w:pPr>
        <w:rPr>
          <w:ins w:id="3415" w:author="Romano Giovanni" w:date="2017-10-25T05:19:00Z"/>
          <w:rFonts w:eastAsia="SimSun"/>
          <w:color w:val="000000"/>
          <w:szCs w:val="24"/>
          <w:highlight w:val="yellow"/>
          <w:lang w:val="en-US" w:eastAsia="zh-CN"/>
        </w:rPr>
      </w:pPr>
      <w:ins w:id="3416" w:author="Romano Giovanni" w:date="2017-10-25T05:19:00Z">
        <w:r w:rsidRPr="00325AD2">
          <w:rPr>
            <w:rFonts w:eastAsia="SimSun"/>
            <w:color w:val="000000"/>
            <w:szCs w:val="24"/>
            <w:highlight w:val="yellow"/>
            <w:lang w:val="en-US" w:eastAsia="zh-CN"/>
          </w:rPr>
          <w:t>This document</w:t>
        </w:r>
        <w:r w:rsidRPr="00325AD2">
          <w:rPr>
            <w:rFonts w:eastAsia="SimSun" w:hint="eastAsia"/>
            <w:color w:val="000000"/>
            <w:szCs w:val="24"/>
            <w:highlight w:val="yellow"/>
            <w:lang w:val="en-US" w:eastAsia="zh-CN"/>
          </w:rPr>
          <w:t xml:space="preserve"> also</w:t>
        </w:r>
        <w:r w:rsidRPr="00325AD2">
          <w:rPr>
            <w:rFonts w:eastAsia="SimSun"/>
            <w:color w:val="000000"/>
            <w:szCs w:val="24"/>
            <w:highlight w:val="yellow"/>
            <w:lang w:val="en-US" w:eastAsia="zh-CN"/>
          </w:rPr>
          <w:t xml:space="preserve"> contains stage 2 descriptions for those functionalities for the WLAN Management.</w:t>
        </w:r>
      </w:ins>
    </w:p>
    <w:p w:rsidR="00325AD2" w:rsidRPr="00325AD2" w:rsidRDefault="00325AD2" w:rsidP="00325AD2">
      <w:pPr>
        <w:pStyle w:val="Titolo5"/>
        <w:rPr>
          <w:ins w:id="3417" w:author="Romano Giovanni" w:date="2017-10-25T05:19:00Z"/>
          <w:rFonts w:eastAsia="SimSun"/>
          <w:bCs/>
          <w:color w:val="000000"/>
          <w:szCs w:val="24"/>
          <w:highlight w:val="yellow"/>
          <w:lang w:val="en-US" w:eastAsia="zh-CN"/>
        </w:rPr>
      </w:pPr>
      <w:ins w:id="3418" w:author="Romano Giovanni" w:date="2017-10-25T05:19:00Z">
        <w:r w:rsidRPr="00325AD2">
          <w:rPr>
            <w:rFonts w:eastAsia="SimSun"/>
            <w:bCs/>
            <w:color w:val="000000"/>
            <w:szCs w:val="24"/>
            <w:highlight w:val="yellow"/>
            <w:lang w:val="en-US" w:eastAsia="zh-CN"/>
          </w:rPr>
          <w:t>5.</w:t>
        </w:r>
        <w:r w:rsidRPr="00325AD2">
          <w:rPr>
            <w:rFonts w:hint="eastAsia"/>
            <w:bCs/>
            <w:color w:val="000000"/>
            <w:szCs w:val="24"/>
            <w:highlight w:val="yellow"/>
            <w:lang w:val="en-US" w:eastAsia="ja-JP"/>
          </w:rPr>
          <w:t>1</w:t>
        </w:r>
        <w:r w:rsidRPr="00325AD2">
          <w:rPr>
            <w:rFonts w:eastAsia="SimSun"/>
            <w:bCs/>
            <w:color w:val="000000"/>
            <w:szCs w:val="24"/>
            <w:highlight w:val="yellow"/>
            <w:lang w:val="en-US" w:eastAsia="zh-CN"/>
          </w:rPr>
          <w:t>.2.12.7.33</w:t>
        </w:r>
        <w:r w:rsidRPr="00325AD2">
          <w:rPr>
            <w:rFonts w:eastAsia="SimSun"/>
            <w:bCs/>
            <w:color w:val="000000"/>
            <w:szCs w:val="24"/>
            <w:highlight w:val="yellow"/>
            <w:lang w:val="en-US" w:eastAsia="zh-CN"/>
          </w:rPr>
          <w:tab/>
          <w:t>TS 28.683</w:t>
        </w:r>
      </w:ins>
    </w:p>
    <w:p w:rsidR="00325AD2" w:rsidRPr="00325AD2" w:rsidRDefault="00325AD2" w:rsidP="00325AD2">
      <w:pPr>
        <w:widowControl w:val="0"/>
        <w:tabs>
          <w:tab w:val="clear" w:pos="1134"/>
          <w:tab w:val="clear" w:pos="1871"/>
          <w:tab w:val="clear" w:pos="2268"/>
          <w:tab w:val="left" w:pos="90"/>
        </w:tabs>
        <w:overflowPunct/>
        <w:spacing w:before="91"/>
        <w:textAlignment w:val="auto"/>
        <w:rPr>
          <w:ins w:id="3419" w:author="Romano Giovanni" w:date="2017-10-25T05:19:00Z"/>
          <w:rFonts w:eastAsia="SimSun"/>
          <w:b/>
          <w:bCs/>
          <w:color w:val="000000"/>
          <w:szCs w:val="24"/>
          <w:highlight w:val="yellow"/>
          <w:lang w:val="fr-CH" w:eastAsia="zh-CN"/>
        </w:rPr>
      </w:pPr>
      <w:proofErr w:type="spellStart"/>
      <w:ins w:id="3420" w:author="Romano Giovanni" w:date="2017-10-25T05:19:00Z">
        <w:r w:rsidRPr="00325AD2">
          <w:rPr>
            <w:rFonts w:eastAsia="SimSun"/>
            <w:b/>
            <w:bCs/>
            <w:color w:val="000000"/>
            <w:szCs w:val="24"/>
            <w:highlight w:val="yellow"/>
            <w:lang w:val="fr-CH" w:eastAsia="zh-CN"/>
          </w:rPr>
          <w:t>Telecommunication</w:t>
        </w:r>
        <w:proofErr w:type="spellEnd"/>
        <w:r w:rsidRPr="00325AD2">
          <w:rPr>
            <w:rFonts w:eastAsia="SimSun"/>
            <w:b/>
            <w:bCs/>
            <w:color w:val="000000"/>
            <w:szCs w:val="24"/>
            <w:highlight w:val="yellow"/>
            <w:lang w:val="fr-CH" w:eastAsia="zh-CN"/>
          </w:rPr>
          <w:t xml:space="preserve"> management; Wireless Local Area Network (WLAN) Network Resource Model (NRM) </w:t>
        </w:r>
        <w:proofErr w:type="spellStart"/>
        <w:r w:rsidRPr="00325AD2">
          <w:rPr>
            <w:rFonts w:eastAsia="SimSun"/>
            <w:b/>
            <w:bCs/>
            <w:color w:val="000000"/>
            <w:szCs w:val="24"/>
            <w:highlight w:val="yellow"/>
            <w:lang w:val="fr-CH" w:eastAsia="zh-CN"/>
          </w:rPr>
          <w:t>Integration</w:t>
        </w:r>
        <w:proofErr w:type="spellEnd"/>
        <w:r w:rsidRPr="00325AD2">
          <w:rPr>
            <w:rFonts w:eastAsia="SimSun"/>
            <w:b/>
            <w:bCs/>
            <w:color w:val="000000"/>
            <w:szCs w:val="24"/>
            <w:highlight w:val="yellow"/>
            <w:lang w:val="fr-CH" w:eastAsia="zh-CN"/>
          </w:rPr>
          <w:t xml:space="preserve"> Reference Point (IRP); Solution Set (SS) </w:t>
        </w:r>
        <w:proofErr w:type="spellStart"/>
        <w:r w:rsidRPr="00325AD2">
          <w:rPr>
            <w:rFonts w:eastAsia="SimSun"/>
            <w:b/>
            <w:bCs/>
            <w:color w:val="000000"/>
            <w:szCs w:val="24"/>
            <w:highlight w:val="yellow"/>
            <w:lang w:val="fr-CH" w:eastAsia="zh-CN"/>
          </w:rPr>
          <w:t>definitions</w:t>
        </w:r>
        <w:proofErr w:type="spellEnd"/>
      </w:ins>
    </w:p>
    <w:p w:rsidR="00325AD2" w:rsidRPr="00325AD2" w:rsidRDefault="00325AD2" w:rsidP="00325AD2">
      <w:pPr>
        <w:rPr>
          <w:ins w:id="3421" w:author="Romano Giovanni" w:date="2017-10-25T05:19:00Z"/>
          <w:rFonts w:eastAsia="SimSun"/>
          <w:color w:val="000000"/>
          <w:szCs w:val="24"/>
          <w:highlight w:val="yellow"/>
          <w:lang w:val="en-US" w:eastAsia="zh-CN"/>
        </w:rPr>
      </w:pPr>
      <w:ins w:id="3422" w:author="Romano Giovanni" w:date="2017-10-25T05:19:00Z">
        <w:r w:rsidRPr="00325AD2">
          <w:rPr>
            <w:rFonts w:eastAsia="SimSun"/>
            <w:color w:val="000000"/>
            <w:szCs w:val="24"/>
            <w:highlight w:val="yellow"/>
            <w:lang w:val="en-US" w:eastAsia="zh-CN"/>
          </w:rPr>
          <w:t xml:space="preserve">This document is part of an Integration Reference Point (IRP) named Wireless Local Area Network (WLAN) Management Network Resource Model (NRM) IRP, through which an </w:t>
        </w:r>
        <w:proofErr w:type="spellStart"/>
        <w:r w:rsidRPr="00325AD2">
          <w:rPr>
            <w:rFonts w:eastAsia="SimSun"/>
            <w:color w:val="000000"/>
            <w:szCs w:val="24"/>
            <w:highlight w:val="yellow"/>
            <w:lang w:val="en-US" w:eastAsia="zh-CN"/>
          </w:rPr>
          <w:t>IRPAgent</w:t>
        </w:r>
        <w:proofErr w:type="spellEnd"/>
        <w:r w:rsidRPr="00325AD2">
          <w:rPr>
            <w:rFonts w:eastAsia="SimSun"/>
            <w:color w:val="000000"/>
            <w:szCs w:val="24"/>
            <w:highlight w:val="yellow"/>
            <w:lang w:val="en-US" w:eastAsia="zh-CN"/>
          </w:rPr>
          <w:t xml:space="preserve"> can communicate management information to one or several </w:t>
        </w:r>
        <w:proofErr w:type="spellStart"/>
        <w:r w:rsidRPr="00325AD2">
          <w:rPr>
            <w:rFonts w:eastAsia="SimSun"/>
            <w:color w:val="000000"/>
            <w:szCs w:val="24"/>
            <w:highlight w:val="yellow"/>
            <w:lang w:val="en-US" w:eastAsia="zh-CN"/>
          </w:rPr>
          <w:t>IRPManagers</w:t>
        </w:r>
        <w:proofErr w:type="spellEnd"/>
        <w:r w:rsidRPr="00325AD2">
          <w:rPr>
            <w:rFonts w:eastAsia="SimSun"/>
            <w:color w:val="000000"/>
            <w:szCs w:val="24"/>
            <w:highlight w:val="yellow"/>
            <w:lang w:val="en-US" w:eastAsia="zh-CN"/>
          </w:rPr>
          <w:t xml:space="preserve"> concerning WLAN management. The WLAN management NRM IRP comprises a set of specifications defining Requirements, a protocol neutral Information Service and one or more Solution Set(s).</w:t>
        </w:r>
      </w:ins>
    </w:p>
    <w:p w:rsidR="00325AD2" w:rsidRPr="00BE2E5F" w:rsidRDefault="00325AD2" w:rsidP="00325AD2">
      <w:pPr>
        <w:rPr>
          <w:ins w:id="3423" w:author="Romano Giovanni" w:date="2017-10-25T05:19:00Z"/>
          <w:rFonts w:eastAsia="SimSun"/>
          <w:color w:val="000000"/>
          <w:szCs w:val="24"/>
          <w:lang w:val="en-US" w:eastAsia="zh-CN"/>
        </w:rPr>
      </w:pPr>
      <w:ins w:id="3424" w:author="Romano Giovanni" w:date="2017-10-25T05:19:00Z">
        <w:r w:rsidRPr="00325AD2">
          <w:rPr>
            <w:rFonts w:eastAsia="SimSun"/>
            <w:color w:val="000000"/>
            <w:szCs w:val="24"/>
            <w:highlight w:val="yellow"/>
            <w:lang w:val="en-US" w:eastAsia="zh-CN"/>
          </w:rPr>
          <w:t>This document specifies the Solution Sets for the WLAN NRM IRP.</w:t>
        </w:r>
      </w:ins>
    </w:p>
    <w:p w:rsidR="00B916D3" w:rsidRDefault="00B916D3" w:rsidP="00B916D3">
      <w:pPr>
        <w:pStyle w:val="Titolo4"/>
        <w:rPr>
          <w:ins w:id="3425" w:author="Romano Giovanni" w:date="2017-10-23T17:52:00Z"/>
        </w:rPr>
      </w:pPr>
      <w:ins w:id="3426" w:author="Romano Giovanni" w:date="2017-10-23T17:52:00Z">
        <w:r>
          <w:rPr>
            <w:rFonts w:eastAsia="SimSun"/>
            <w:bCs/>
            <w:color w:val="000000"/>
            <w:szCs w:val="24"/>
            <w:lang w:val="en-US" w:eastAsia="zh-CN"/>
          </w:rPr>
          <w:t>5.1.2.1</w:t>
        </w:r>
      </w:ins>
      <w:ins w:id="3427" w:author="Romano Giovanni" w:date="2017-10-23T20:46:00Z">
        <w:r w:rsidR="00E64DB4">
          <w:rPr>
            <w:rFonts w:eastAsia="SimSun"/>
            <w:bCs/>
            <w:color w:val="000000"/>
            <w:szCs w:val="24"/>
            <w:lang w:val="en-US" w:eastAsia="zh-CN"/>
          </w:rPr>
          <w:t>2.8</w:t>
        </w:r>
      </w:ins>
      <w:ins w:id="3428" w:author="Romano Giovanni" w:date="2017-10-23T17:52:00Z">
        <w:r>
          <w:rPr>
            <w:rFonts w:eastAsia="SimSun"/>
            <w:bCs/>
            <w:color w:val="000000"/>
            <w:szCs w:val="24"/>
            <w:lang w:val="en-US" w:eastAsia="zh-CN"/>
          </w:rPr>
          <w:tab/>
        </w:r>
        <w:r>
          <w:t>Signalling protocols ("stage 3") - intra-fixed-network</w:t>
        </w:r>
      </w:ins>
    </w:p>
    <w:p w:rsidR="000E26CB" w:rsidRPr="00C337DE" w:rsidRDefault="000E26CB" w:rsidP="000E26CB">
      <w:pPr>
        <w:pStyle w:val="Titolo5"/>
        <w:rPr>
          <w:ins w:id="3429" w:author="Romano Giovanni" w:date="2017-10-23T20:30:00Z"/>
          <w:rFonts w:eastAsia="SimSun"/>
          <w:bCs/>
          <w:color w:val="000000"/>
          <w:szCs w:val="24"/>
          <w:lang w:val="fr-CH" w:eastAsia="zh-CN"/>
        </w:rPr>
      </w:pPr>
      <w:ins w:id="3430" w:author="Romano Giovanni" w:date="2017-10-23T20:30:00Z">
        <w:r w:rsidRPr="00842A34">
          <w:rPr>
            <w:rFonts w:eastAsia="SimSun"/>
            <w:bCs/>
            <w:color w:val="000000"/>
            <w:szCs w:val="24"/>
            <w:lang w:val="fr-CH" w:eastAsia="zh-CN"/>
          </w:rPr>
          <w:t>5.1.2.</w:t>
        </w:r>
      </w:ins>
      <w:ins w:id="3431" w:author="Romano Giovanni" w:date="2017-10-23T20:47:00Z">
        <w:r w:rsidR="00E64DB4">
          <w:rPr>
            <w:rFonts w:eastAsia="SimSun"/>
            <w:bCs/>
            <w:color w:val="000000"/>
            <w:szCs w:val="24"/>
            <w:lang w:val="fr-CH" w:eastAsia="zh-CN"/>
          </w:rPr>
          <w:t>12.8.</w:t>
        </w:r>
      </w:ins>
      <w:ins w:id="3432" w:author="Romano Giovanni" w:date="2017-10-23T20:30:00Z">
        <w:r>
          <w:rPr>
            <w:rFonts w:eastAsia="SimSun"/>
            <w:bCs/>
            <w:color w:val="000000"/>
            <w:szCs w:val="24"/>
            <w:lang w:val="fr-CH" w:eastAsia="zh-CN"/>
          </w:rPr>
          <w:t>1</w:t>
        </w:r>
        <w:r w:rsidRPr="00842A34">
          <w:rPr>
            <w:rFonts w:eastAsia="SimSun"/>
            <w:bCs/>
            <w:color w:val="000000"/>
            <w:szCs w:val="24"/>
            <w:lang w:val="fr-CH" w:eastAsia="zh-CN"/>
          </w:rPr>
          <w:tab/>
          <w:t>TS 29.002</w:t>
        </w:r>
      </w:ins>
    </w:p>
    <w:p w:rsidR="000E26CB" w:rsidRPr="00674922" w:rsidRDefault="000E26CB" w:rsidP="000E26CB">
      <w:pPr>
        <w:widowControl w:val="0"/>
        <w:tabs>
          <w:tab w:val="clear" w:pos="1134"/>
          <w:tab w:val="clear" w:pos="1871"/>
          <w:tab w:val="clear" w:pos="2268"/>
          <w:tab w:val="left" w:pos="90"/>
        </w:tabs>
        <w:overflowPunct/>
        <w:spacing w:before="91"/>
        <w:textAlignment w:val="auto"/>
        <w:rPr>
          <w:ins w:id="3433" w:author="Romano Giovanni" w:date="2017-10-23T20:30:00Z"/>
          <w:rFonts w:eastAsia="SimSun"/>
          <w:b/>
          <w:bCs/>
          <w:color w:val="000000"/>
          <w:sz w:val="30"/>
          <w:szCs w:val="30"/>
          <w:lang w:val="fr-CH" w:eastAsia="zh-CN"/>
        </w:rPr>
      </w:pPr>
      <w:ins w:id="3434" w:author="Romano Giovanni" w:date="2017-10-23T20:30:00Z">
        <w:r w:rsidRPr="00674922">
          <w:rPr>
            <w:rFonts w:eastAsia="SimSun"/>
            <w:b/>
            <w:bCs/>
            <w:color w:val="000000"/>
            <w:szCs w:val="24"/>
            <w:lang w:val="fr-CH" w:eastAsia="zh-CN"/>
          </w:rPr>
          <w:t xml:space="preserve">Mobile Application Part (MAP) </w:t>
        </w:r>
        <w:proofErr w:type="spellStart"/>
        <w:r w:rsidRPr="00674922">
          <w:rPr>
            <w:rFonts w:eastAsia="SimSun"/>
            <w:b/>
            <w:bCs/>
            <w:color w:val="000000"/>
            <w:szCs w:val="24"/>
            <w:lang w:val="fr-CH" w:eastAsia="zh-CN"/>
          </w:rPr>
          <w:t>specification</w:t>
        </w:r>
        <w:proofErr w:type="spellEnd"/>
      </w:ins>
    </w:p>
    <w:p w:rsidR="000E26CB" w:rsidRDefault="000E26CB" w:rsidP="000E26CB">
      <w:pPr>
        <w:widowControl w:val="0"/>
        <w:tabs>
          <w:tab w:val="clear" w:pos="1134"/>
          <w:tab w:val="clear" w:pos="1871"/>
          <w:tab w:val="clear" w:pos="2268"/>
          <w:tab w:val="left" w:pos="90"/>
        </w:tabs>
        <w:overflowPunct/>
        <w:spacing w:before="0"/>
        <w:textAlignment w:val="auto"/>
        <w:rPr>
          <w:ins w:id="3435" w:author="Romano Giovanni" w:date="2017-10-23T20:30:00Z"/>
          <w:rFonts w:eastAsia="SimSun"/>
          <w:color w:val="000000"/>
          <w:szCs w:val="24"/>
          <w:lang w:val="en-US" w:eastAsia="zh-CN"/>
        </w:rPr>
      </w:pPr>
      <w:ins w:id="3436" w:author="Romano Giovanni" w:date="2017-10-23T20:30:00Z">
        <w:r w:rsidRPr="00CF3217">
          <w:rPr>
            <w:rFonts w:eastAsia="SimSun"/>
            <w:color w:val="000000"/>
            <w:szCs w:val="24"/>
            <w:lang w:val="en-US" w:eastAsia="zh-CN"/>
          </w:rPr>
          <w:t xml:space="preserve">It is necessary to transfer between entities of a Public Land Mobile Network (PLMN) information specific to the PLMN in order to deal with the specific </w:t>
        </w:r>
        <w:proofErr w:type="spellStart"/>
        <w:r w:rsidRPr="00CF3217">
          <w:rPr>
            <w:rFonts w:eastAsia="SimSun"/>
            <w:color w:val="000000"/>
            <w:szCs w:val="24"/>
            <w:lang w:val="en-US" w:eastAsia="zh-CN"/>
          </w:rPr>
          <w:t>behaviour</w:t>
        </w:r>
        <w:proofErr w:type="spellEnd"/>
        <w:r w:rsidRPr="00CF3217">
          <w:rPr>
            <w:rFonts w:eastAsia="SimSun"/>
            <w:color w:val="000000"/>
            <w:szCs w:val="24"/>
            <w:lang w:val="en-US" w:eastAsia="zh-CN"/>
          </w:rPr>
          <w:t xml:space="preserve"> of roaming Mobile Stations (MS)s.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System No. 7 specified by CCITT is used to transfer this information.</w:t>
        </w:r>
      </w:ins>
    </w:p>
    <w:p w:rsidR="000E26CB" w:rsidRPr="002D5C5B" w:rsidRDefault="000E26CB" w:rsidP="000E26CB">
      <w:pPr>
        <w:pStyle w:val="Titolo5"/>
        <w:rPr>
          <w:ins w:id="3437" w:author="Romano Giovanni" w:date="2017-10-23T20:30:00Z"/>
          <w:rFonts w:eastAsia="SimSun"/>
          <w:bCs/>
          <w:color w:val="000000"/>
          <w:szCs w:val="24"/>
          <w:lang w:val="en-US" w:eastAsia="zh-CN"/>
        </w:rPr>
      </w:pPr>
      <w:ins w:id="3438" w:author="Romano Giovanni" w:date="2017-10-23T20:30:00Z">
        <w:r w:rsidRPr="00CF3217">
          <w:rPr>
            <w:rFonts w:eastAsia="SimSun"/>
            <w:bCs/>
            <w:color w:val="000000"/>
            <w:szCs w:val="24"/>
            <w:lang w:val="en-US" w:eastAsia="zh-CN"/>
          </w:rPr>
          <w:lastRenderedPageBreak/>
          <w:t>5.1.2.</w:t>
        </w:r>
      </w:ins>
      <w:ins w:id="3439" w:author="Romano Giovanni" w:date="2017-10-23T20:47:00Z">
        <w:r w:rsidR="00E64DB4">
          <w:rPr>
            <w:rFonts w:eastAsia="SimSun"/>
            <w:bCs/>
            <w:color w:val="000000"/>
            <w:szCs w:val="24"/>
            <w:lang w:val="en-US" w:eastAsia="zh-CN"/>
          </w:rPr>
          <w:t>12.8.</w:t>
        </w:r>
      </w:ins>
      <w:ins w:id="3440" w:author="Romano Giovanni" w:date="2017-10-23T20:30:00Z">
        <w:r>
          <w:rPr>
            <w:rFonts w:eastAsia="SimSun"/>
            <w:bCs/>
            <w:color w:val="000000"/>
            <w:szCs w:val="24"/>
            <w:lang w:val="en-US" w:eastAsia="zh-CN"/>
          </w:rPr>
          <w:t>2</w:t>
        </w:r>
        <w:r w:rsidRPr="00CF3217">
          <w:rPr>
            <w:rFonts w:eastAsia="SimSun"/>
            <w:bCs/>
            <w:color w:val="000000"/>
            <w:szCs w:val="24"/>
            <w:lang w:val="en-US" w:eastAsia="zh-CN"/>
          </w:rPr>
          <w:tab/>
          <w:t>TS 29.016</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441" w:author="Romano Giovanni" w:date="2017-10-23T20:30:00Z"/>
          <w:rFonts w:eastAsia="SimSun"/>
          <w:b/>
          <w:bCs/>
          <w:color w:val="000000"/>
          <w:sz w:val="27"/>
          <w:szCs w:val="27"/>
          <w:lang w:val="en-US" w:eastAsia="zh-CN"/>
        </w:rPr>
      </w:pPr>
      <w:ins w:id="3442" w:author="Romano Giovanni" w:date="2017-10-23T20:30:00Z">
        <w:r w:rsidRPr="00CF3217">
          <w:rPr>
            <w:rFonts w:eastAsia="SimSun"/>
            <w:b/>
            <w:bCs/>
            <w:color w:val="000000"/>
            <w:szCs w:val="24"/>
            <w:lang w:val="en-US" w:eastAsia="zh-CN"/>
          </w:rPr>
          <w:t xml:space="preserve">General Packet Radio Service (GPRS); Serving GPRS Support Node (SGSN) – Visitors Location Register (VLR); </w:t>
        </w:r>
        <w:proofErr w:type="spellStart"/>
        <w:r w:rsidRPr="00CF3217">
          <w:rPr>
            <w:rFonts w:eastAsia="SimSun"/>
            <w:b/>
            <w:bCs/>
            <w:color w:val="000000"/>
            <w:szCs w:val="24"/>
            <w:lang w:val="en-US" w:eastAsia="zh-CN"/>
          </w:rPr>
          <w:t>Gs</w:t>
        </w:r>
        <w:proofErr w:type="spellEnd"/>
        <w:r w:rsidRPr="00CF3217">
          <w:rPr>
            <w:rFonts w:eastAsia="SimSun"/>
            <w:b/>
            <w:bCs/>
            <w:color w:val="000000"/>
            <w:szCs w:val="24"/>
            <w:lang w:val="en-US" w:eastAsia="zh-CN"/>
          </w:rPr>
          <w:t xml:space="preserve"> interface network service specification</w:t>
        </w:r>
      </w:ins>
    </w:p>
    <w:p w:rsidR="000E26CB" w:rsidRDefault="000E26CB" w:rsidP="000E26CB">
      <w:pPr>
        <w:widowControl w:val="0"/>
        <w:tabs>
          <w:tab w:val="clear" w:pos="1134"/>
          <w:tab w:val="clear" w:pos="1871"/>
          <w:tab w:val="clear" w:pos="2268"/>
          <w:tab w:val="left" w:pos="90"/>
        </w:tabs>
        <w:overflowPunct/>
        <w:spacing w:before="0"/>
        <w:textAlignment w:val="auto"/>
        <w:rPr>
          <w:ins w:id="3443" w:author="Romano Giovanni" w:date="2017-10-23T20:30:00Z"/>
          <w:rFonts w:eastAsia="SimSun"/>
          <w:color w:val="000000"/>
          <w:szCs w:val="24"/>
          <w:lang w:val="en-US" w:eastAsia="zh-CN"/>
        </w:rPr>
      </w:pPr>
      <w:ins w:id="3444" w:author="Romano Giovanni" w:date="2017-10-23T20:30:00Z">
        <w:r w:rsidRPr="00CF3217">
          <w:rPr>
            <w:rFonts w:eastAsia="SimSun"/>
            <w:color w:val="000000"/>
            <w:szCs w:val="24"/>
            <w:lang w:val="en-US" w:eastAsia="zh-CN"/>
          </w:rPr>
          <w:t xml:space="preserve">This document specifies the subset of MTP and SCCP which is used for the reliable transport of BSSAP+ messages in the </w:t>
        </w:r>
        <w:proofErr w:type="spellStart"/>
        <w:r w:rsidRPr="00CF3217">
          <w:rPr>
            <w:rFonts w:eastAsia="SimSun"/>
            <w:color w:val="000000"/>
            <w:szCs w:val="24"/>
            <w:lang w:val="en-US" w:eastAsia="zh-CN"/>
          </w:rPr>
          <w:t>Gs</w:t>
        </w:r>
        <w:proofErr w:type="spellEnd"/>
        <w:r w:rsidRPr="00CF3217">
          <w:rPr>
            <w:rFonts w:eastAsia="SimSun"/>
            <w:color w:val="000000"/>
            <w:szCs w:val="24"/>
            <w:lang w:val="en-US" w:eastAsia="zh-CN"/>
          </w:rPr>
          <w:t xml:space="preserve"> interface. The document references 3GPP TS 29.202 which specifies alternative transport layers that can be applied instead of the MTP. The document also specifies the SCCP addressing capabilities to be provided in the </w:t>
        </w:r>
        <w:proofErr w:type="spellStart"/>
        <w:r w:rsidRPr="00CF3217">
          <w:rPr>
            <w:rFonts w:eastAsia="SimSun"/>
            <w:color w:val="000000"/>
            <w:szCs w:val="24"/>
            <w:lang w:val="en-US" w:eastAsia="zh-CN"/>
          </w:rPr>
          <w:t>Gs</w:t>
        </w:r>
        <w:proofErr w:type="spellEnd"/>
        <w:r w:rsidRPr="00CF3217">
          <w:rPr>
            <w:rFonts w:eastAsia="SimSun"/>
            <w:color w:val="000000"/>
            <w:szCs w:val="24"/>
            <w:lang w:val="en-US" w:eastAsia="zh-CN"/>
          </w:rPr>
          <w:t xml:space="preserve"> interface.</w:t>
        </w:r>
      </w:ins>
    </w:p>
    <w:p w:rsidR="000E26CB" w:rsidRPr="002D5C5B" w:rsidRDefault="000E26CB" w:rsidP="000E26CB">
      <w:pPr>
        <w:pStyle w:val="Titolo5"/>
        <w:rPr>
          <w:ins w:id="3445" w:author="Romano Giovanni" w:date="2017-10-23T20:30:00Z"/>
          <w:rFonts w:eastAsia="SimSun"/>
          <w:bCs/>
          <w:color w:val="000000"/>
          <w:szCs w:val="24"/>
          <w:lang w:val="en-US" w:eastAsia="zh-CN"/>
        </w:rPr>
      </w:pPr>
      <w:ins w:id="3446" w:author="Romano Giovanni" w:date="2017-10-23T20:30:00Z">
        <w:r w:rsidRPr="00CF3217">
          <w:rPr>
            <w:rFonts w:eastAsia="SimSun"/>
            <w:bCs/>
            <w:color w:val="000000"/>
            <w:szCs w:val="24"/>
            <w:lang w:val="en-US" w:eastAsia="zh-CN"/>
          </w:rPr>
          <w:t>5.1.2.</w:t>
        </w:r>
      </w:ins>
      <w:ins w:id="3447" w:author="Romano Giovanni" w:date="2017-10-23T20:47:00Z">
        <w:r w:rsidR="00E64DB4">
          <w:rPr>
            <w:rFonts w:eastAsia="SimSun"/>
            <w:bCs/>
            <w:color w:val="000000"/>
            <w:szCs w:val="24"/>
            <w:lang w:val="en-US" w:eastAsia="zh-CN"/>
          </w:rPr>
          <w:t>12.8.</w:t>
        </w:r>
      </w:ins>
      <w:ins w:id="3448" w:author="Romano Giovanni" w:date="2017-10-23T20:30:00Z">
        <w:r>
          <w:rPr>
            <w:rFonts w:eastAsia="SimSun"/>
            <w:bCs/>
            <w:color w:val="000000"/>
            <w:szCs w:val="24"/>
            <w:lang w:val="en-US" w:eastAsia="zh-CN"/>
          </w:rPr>
          <w:t>3</w:t>
        </w:r>
        <w:r w:rsidRPr="00CF3217">
          <w:rPr>
            <w:rFonts w:eastAsia="SimSun"/>
            <w:bCs/>
            <w:color w:val="000000"/>
            <w:szCs w:val="24"/>
            <w:lang w:val="en-US" w:eastAsia="zh-CN"/>
          </w:rPr>
          <w:tab/>
          <w:t>TS 29.018</w:t>
        </w:r>
      </w:ins>
    </w:p>
    <w:p w:rsidR="000E26CB" w:rsidRPr="00CF3217" w:rsidRDefault="000E26CB" w:rsidP="000E26CB">
      <w:pPr>
        <w:widowControl w:val="0"/>
        <w:tabs>
          <w:tab w:val="clear" w:pos="1134"/>
          <w:tab w:val="clear" w:pos="1871"/>
          <w:tab w:val="clear" w:pos="2268"/>
          <w:tab w:val="left" w:pos="90"/>
        </w:tabs>
        <w:overflowPunct/>
        <w:textAlignment w:val="auto"/>
        <w:rPr>
          <w:ins w:id="3449" w:author="Romano Giovanni" w:date="2017-10-23T20:30:00Z"/>
          <w:rFonts w:eastAsia="SimSun"/>
          <w:b/>
          <w:bCs/>
          <w:color w:val="000000"/>
          <w:sz w:val="27"/>
          <w:szCs w:val="27"/>
          <w:lang w:val="en-US" w:eastAsia="zh-CN"/>
        </w:rPr>
      </w:pPr>
      <w:ins w:id="3450" w:author="Romano Giovanni" w:date="2017-10-23T20:30:00Z">
        <w:r w:rsidRPr="00CF3217">
          <w:rPr>
            <w:rFonts w:eastAsia="SimSun"/>
            <w:b/>
            <w:bCs/>
            <w:color w:val="000000"/>
            <w:szCs w:val="24"/>
            <w:lang w:val="en-US" w:eastAsia="zh-CN"/>
          </w:rPr>
          <w:t xml:space="preserve">General Packet Radio Service (GPRS); Serving GPRS Support Node (SGSN) – Visitors Location Register (VLR); </w:t>
        </w:r>
        <w:proofErr w:type="spellStart"/>
        <w:r w:rsidRPr="00CF3217">
          <w:rPr>
            <w:rFonts w:eastAsia="SimSun"/>
            <w:b/>
            <w:bCs/>
            <w:color w:val="000000"/>
            <w:szCs w:val="24"/>
            <w:lang w:val="en-US" w:eastAsia="zh-CN"/>
          </w:rPr>
          <w:t>Gs</w:t>
        </w:r>
        <w:proofErr w:type="spellEnd"/>
        <w:r w:rsidRPr="00CF3217">
          <w:rPr>
            <w:rFonts w:eastAsia="SimSun"/>
            <w:b/>
            <w:bCs/>
            <w:color w:val="000000"/>
            <w:szCs w:val="24"/>
            <w:lang w:val="en-US" w:eastAsia="zh-CN"/>
          </w:rPr>
          <w:t xml:space="preserve"> interface layer 3 specification</w:t>
        </w:r>
      </w:ins>
    </w:p>
    <w:p w:rsidR="000E26CB" w:rsidRPr="00CF3217" w:rsidRDefault="000E26CB" w:rsidP="000E26CB">
      <w:pPr>
        <w:widowControl w:val="0"/>
        <w:tabs>
          <w:tab w:val="clear" w:pos="1134"/>
          <w:tab w:val="clear" w:pos="1871"/>
          <w:tab w:val="clear" w:pos="2268"/>
          <w:tab w:val="left" w:pos="90"/>
        </w:tabs>
        <w:overflowPunct/>
        <w:textAlignment w:val="auto"/>
        <w:rPr>
          <w:ins w:id="3451" w:author="Romano Giovanni" w:date="2017-10-23T20:30:00Z"/>
          <w:rFonts w:eastAsia="SimSun"/>
          <w:color w:val="000000"/>
          <w:sz w:val="27"/>
          <w:szCs w:val="27"/>
          <w:lang w:val="en-US" w:eastAsia="zh-CN"/>
        </w:rPr>
      </w:pPr>
      <w:ins w:id="3452" w:author="Romano Giovanni" w:date="2017-10-23T20:30:00Z">
        <w:r w:rsidRPr="00CF3217">
          <w:rPr>
            <w:rFonts w:eastAsia="SimSun"/>
            <w:color w:val="000000"/>
            <w:szCs w:val="24"/>
            <w:lang w:val="en-US" w:eastAsia="zh-CN"/>
          </w:rPr>
          <w:t xml:space="preserve">This document specifies procedures used on the Serving GPRS Support Node (SGSN) to Visitors Location Register (VLR) interface for interoperability between circuit switched services and packet data services. The document specifies the layer 3 messages and procedures on the </w:t>
        </w:r>
        <w:proofErr w:type="spellStart"/>
        <w:r w:rsidRPr="00CF3217">
          <w:rPr>
            <w:rFonts w:eastAsia="SimSun"/>
            <w:color w:val="000000"/>
            <w:szCs w:val="24"/>
            <w:lang w:val="en-US" w:eastAsia="zh-CN"/>
          </w:rPr>
          <w:t>Gs</w:t>
        </w:r>
        <w:proofErr w:type="spellEnd"/>
        <w:r w:rsidRPr="00CF3217">
          <w:rPr>
            <w:rFonts w:eastAsia="SimSun"/>
            <w:color w:val="000000"/>
            <w:szCs w:val="24"/>
            <w:lang w:val="en-US" w:eastAsia="zh-CN"/>
          </w:rPr>
          <w:t xml:space="preserve"> interface to allow coordination between databases and to relay certain messages related to GSM circuit switched services over the GPRS subsystem.</w:t>
        </w:r>
      </w:ins>
    </w:p>
    <w:p w:rsidR="000E26CB" w:rsidRPr="002D5C5B" w:rsidRDefault="000E26CB" w:rsidP="000E26CB">
      <w:pPr>
        <w:pStyle w:val="Titolo5"/>
        <w:rPr>
          <w:ins w:id="3453" w:author="Romano Giovanni" w:date="2017-10-23T20:30:00Z"/>
          <w:rFonts w:eastAsia="SimSun"/>
          <w:bCs/>
          <w:color w:val="000000"/>
          <w:szCs w:val="24"/>
          <w:lang w:val="en-US" w:eastAsia="zh-CN"/>
        </w:rPr>
      </w:pPr>
      <w:ins w:id="3454" w:author="Romano Giovanni" w:date="2017-10-23T20:30:00Z">
        <w:r w:rsidRPr="00CF3217">
          <w:rPr>
            <w:rFonts w:eastAsia="SimSun"/>
            <w:bCs/>
            <w:color w:val="000000"/>
            <w:szCs w:val="24"/>
            <w:lang w:val="en-US" w:eastAsia="zh-CN"/>
          </w:rPr>
          <w:t>5.1.2.</w:t>
        </w:r>
      </w:ins>
      <w:ins w:id="3455" w:author="Romano Giovanni" w:date="2017-10-23T20:47:00Z">
        <w:r w:rsidR="00E64DB4">
          <w:rPr>
            <w:rFonts w:eastAsia="SimSun"/>
            <w:bCs/>
            <w:color w:val="000000"/>
            <w:szCs w:val="24"/>
            <w:lang w:val="en-US" w:eastAsia="zh-CN"/>
          </w:rPr>
          <w:t>12.8.</w:t>
        </w:r>
      </w:ins>
      <w:ins w:id="3456" w:author="Romano Giovanni" w:date="2017-10-23T20:30:00Z">
        <w:r>
          <w:rPr>
            <w:rFonts w:eastAsia="SimSun"/>
            <w:bCs/>
            <w:color w:val="000000"/>
            <w:szCs w:val="24"/>
            <w:lang w:val="en-US" w:eastAsia="zh-CN"/>
          </w:rPr>
          <w:t>4</w:t>
        </w:r>
        <w:r w:rsidRPr="00CF3217">
          <w:rPr>
            <w:rFonts w:eastAsia="SimSun"/>
            <w:bCs/>
            <w:color w:val="000000"/>
            <w:szCs w:val="24"/>
            <w:lang w:val="en-US" w:eastAsia="zh-CN"/>
          </w:rPr>
          <w:tab/>
          <w:t>TS 29.060</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457" w:author="Romano Giovanni" w:date="2017-10-23T20:30:00Z"/>
          <w:rFonts w:eastAsia="SimSun"/>
          <w:b/>
          <w:bCs/>
          <w:color w:val="000000"/>
          <w:sz w:val="30"/>
          <w:szCs w:val="30"/>
          <w:lang w:val="en-US" w:eastAsia="zh-CN"/>
        </w:rPr>
      </w:pPr>
      <w:ins w:id="3458" w:author="Romano Giovanni" w:date="2017-10-23T20:30:00Z">
        <w:r w:rsidRPr="00CF3217">
          <w:rPr>
            <w:rFonts w:eastAsia="SimSun"/>
            <w:b/>
            <w:bCs/>
            <w:color w:val="000000"/>
            <w:szCs w:val="24"/>
            <w:lang w:val="en-US" w:eastAsia="zh-CN"/>
          </w:rPr>
          <w:t xml:space="preserve">General Packet Radio Service (GPRS); GPRS </w:t>
        </w:r>
        <w:proofErr w:type="spellStart"/>
        <w:r w:rsidRPr="00CF3217">
          <w:rPr>
            <w:rFonts w:eastAsia="SimSun"/>
            <w:b/>
            <w:bCs/>
            <w:color w:val="000000"/>
            <w:szCs w:val="24"/>
            <w:lang w:val="en-US" w:eastAsia="zh-CN"/>
          </w:rPr>
          <w:t>Tunnelling</w:t>
        </w:r>
        <w:proofErr w:type="spellEnd"/>
        <w:r w:rsidRPr="00CF3217">
          <w:rPr>
            <w:rFonts w:eastAsia="SimSun"/>
            <w:b/>
            <w:bCs/>
            <w:color w:val="000000"/>
            <w:szCs w:val="24"/>
            <w:lang w:val="en-US" w:eastAsia="zh-CN"/>
          </w:rPr>
          <w:t xml:space="preserve"> Protocol (GTP) across the </w:t>
        </w:r>
        <w:proofErr w:type="spellStart"/>
        <w:r w:rsidRPr="00CF3217">
          <w:rPr>
            <w:rFonts w:eastAsia="SimSun"/>
            <w:b/>
            <w:bCs/>
            <w:color w:val="000000"/>
            <w:szCs w:val="24"/>
            <w:lang w:val="en-US" w:eastAsia="zh-CN"/>
          </w:rPr>
          <w:t>Gn</w:t>
        </w:r>
        <w:proofErr w:type="spellEnd"/>
        <w:r w:rsidRPr="00CF3217">
          <w:rPr>
            <w:rFonts w:eastAsia="SimSun"/>
            <w:b/>
            <w:bCs/>
            <w:color w:val="000000"/>
            <w:szCs w:val="24"/>
            <w:lang w:val="en-US" w:eastAsia="zh-CN"/>
          </w:rPr>
          <w:t xml:space="preserve"> and </w:t>
        </w:r>
        <w:proofErr w:type="spellStart"/>
        <w:r w:rsidRPr="00CF3217">
          <w:rPr>
            <w:rFonts w:eastAsia="SimSun"/>
            <w:b/>
            <w:bCs/>
            <w:color w:val="000000"/>
            <w:szCs w:val="24"/>
            <w:lang w:val="en-US" w:eastAsia="zh-CN"/>
          </w:rPr>
          <w:t>Gp</w:t>
        </w:r>
        <w:proofErr w:type="spellEnd"/>
        <w:r w:rsidRPr="00CF3217">
          <w:rPr>
            <w:rFonts w:eastAsia="SimSun"/>
            <w:b/>
            <w:bCs/>
            <w:color w:val="000000"/>
            <w:szCs w:val="24"/>
            <w:lang w:val="en-US" w:eastAsia="zh-CN"/>
          </w:rPr>
          <w:t xml:space="preserve"> interface</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459" w:author="Romano Giovanni" w:date="2017-10-23T20:30:00Z"/>
          <w:rFonts w:eastAsia="SimSun"/>
          <w:color w:val="000000"/>
          <w:sz w:val="27"/>
          <w:szCs w:val="27"/>
          <w:lang w:val="en-US" w:eastAsia="zh-CN"/>
        </w:rPr>
      </w:pPr>
      <w:ins w:id="3460" w:author="Romano Giovanni" w:date="2017-10-23T20:30:00Z">
        <w:r w:rsidRPr="00CF3217">
          <w:rPr>
            <w:rFonts w:eastAsia="SimSun"/>
            <w:color w:val="000000"/>
            <w:szCs w:val="24"/>
            <w:lang w:val="en-US" w:eastAsia="zh-CN"/>
          </w:rPr>
          <w:t xml:space="preserve">This document defines the second version of GTP used on: – the </w:t>
        </w:r>
        <w:proofErr w:type="spellStart"/>
        <w:r w:rsidRPr="00CF3217">
          <w:rPr>
            <w:rFonts w:eastAsia="SimSun"/>
            <w:color w:val="000000"/>
            <w:szCs w:val="24"/>
            <w:lang w:val="en-US" w:eastAsia="zh-CN"/>
          </w:rPr>
          <w:t>Gn</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Gp</w:t>
        </w:r>
        <w:proofErr w:type="spellEnd"/>
        <w:r w:rsidRPr="00CF3217">
          <w:rPr>
            <w:rFonts w:eastAsia="SimSun"/>
            <w:color w:val="000000"/>
            <w:szCs w:val="24"/>
            <w:lang w:val="en-US" w:eastAsia="zh-CN"/>
          </w:rPr>
          <w:t xml:space="preserve"> interfaces of the General Packet Radio Service (GPRS); –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Gn</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Gp</w:t>
        </w:r>
        <w:proofErr w:type="spellEnd"/>
        <w:r w:rsidRPr="00CF3217">
          <w:rPr>
            <w:rFonts w:eastAsia="SimSun"/>
            <w:color w:val="000000"/>
            <w:szCs w:val="24"/>
            <w:lang w:val="en-US" w:eastAsia="zh-CN"/>
          </w:rPr>
          <w:t xml:space="preserve"> interfaces of the UMTS system.</w:t>
        </w:r>
      </w:ins>
    </w:p>
    <w:p w:rsidR="000E26CB" w:rsidRPr="002D5C5B" w:rsidRDefault="000E26CB" w:rsidP="000E26CB">
      <w:pPr>
        <w:pStyle w:val="Titolo5"/>
        <w:rPr>
          <w:ins w:id="3461" w:author="Romano Giovanni" w:date="2017-10-23T20:30:00Z"/>
          <w:rFonts w:eastAsia="SimSun"/>
          <w:bCs/>
          <w:color w:val="000000"/>
          <w:szCs w:val="24"/>
          <w:lang w:val="en-US" w:eastAsia="zh-CN"/>
        </w:rPr>
      </w:pPr>
      <w:ins w:id="3462" w:author="Romano Giovanni" w:date="2017-10-23T20:30:00Z">
        <w:r w:rsidRPr="00CF3217">
          <w:rPr>
            <w:rFonts w:eastAsia="SimSun"/>
            <w:bCs/>
            <w:color w:val="000000"/>
            <w:szCs w:val="24"/>
            <w:lang w:val="en-US" w:eastAsia="zh-CN"/>
          </w:rPr>
          <w:t>5.1.2.</w:t>
        </w:r>
      </w:ins>
      <w:ins w:id="3463" w:author="Romano Giovanni" w:date="2017-10-23T20:47:00Z">
        <w:r w:rsidR="00E64DB4">
          <w:rPr>
            <w:rFonts w:eastAsia="SimSun"/>
            <w:bCs/>
            <w:color w:val="000000"/>
            <w:szCs w:val="24"/>
            <w:lang w:val="en-US" w:eastAsia="zh-CN"/>
          </w:rPr>
          <w:t>12.8.</w:t>
        </w:r>
      </w:ins>
      <w:ins w:id="3464" w:author="Romano Giovanni" w:date="2017-10-23T20:30:00Z">
        <w:r>
          <w:rPr>
            <w:rFonts w:eastAsia="SimSun"/>
            <w:bCs/>
            <w:color w:val="000000"/>
            <w:szCs w:val="24"/>
            <w:lang w:val="en-US" w:eastAsia="zh-CN"/>
          </w:rPr>
          <w:t>5</w:t>
        </w:r>
        <w:r w:rsidRPr="00CF3217">
          <w:rPr>
            <w:rFonts w:eastAsia="SimSun"/>
            <w:bCs/>
            <w:color w:val="000000"/>
            <w:szCs w:val="24"/>
            <w:lang w:val="en-US" w:eastAsia="zh-CN"/>
          </w:rPr>
          <w:tab/>
          <w:t>TS 29.061</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465" w:author="Romano Giovanni" w:date="2017-10-23T20:30:00Z"/>
          <w:rFonts w:eastAsia="SimSun"/>
          <w:b/>
          <w:bCs/>
          <w:color w:val="000000"/>
          <w:sz w:val="30"/>
          <w:szCs w:val="30"/>
          <w:lang w:val="en-US" w:eastAsia="zh-CN"/>
        </w:rPr>
      </w:pPr>
      <w:ins w:id="3466" w:author="Romano Giovanni" w:date="2017-10-23T20:30:00Z">
        <w:r w:rsidRPr="00CF3217">
          <w:rPr>
            <w:rFonts w:eastAsia="SimSun"/>
            <w:b/>
            <w:bCs/>
            <w:color w:val="000000"/>
            <w:szCs w:val="24"/>
            <w:lang w:val="en-US" w:eastAsia="zh-CN"/>
          </w:rPr>
          <w:t>Interworking between the Public Land Mobile Network (PLMN) supporting packet based services and Packet Data Networks (PDN)</w:t>
        </w:r>
      </w:ins>
    </w:p>
    <w:p w:rsidR="000E26CB" w:rsidRDefault="000E26CB" w:rsidP="000E26CB">
      <w:pPr>
        <w:widowControl w:val="0"/>
        <w:tabs>
          <w:tab w:val="clear" w:pos="1134"/>
          <w:tab w:val="clear" w:pos="1871"/>
          <w:tab w:val="clear" w:pos="2268"/>
          <w:tab w:val="left" w:pos="90"/>
        </w:tabs>
        <w:overflowPunct/>
        <w:spacing w:before="0"/>
        <w:textAlignment w:val="auto"/>
        <w:rPr>
          <w:ins w:id="3467" w:author="Romano Giovanni" w:date="2017-10-23T20:30:00Z"/>
          <w:rFonts w:eastAsia="SimSun"/>
          <w:color w:val="000000"/>
          <w:szCs w:val="24"/>
          <w:lang w:val="en-US" w:eastAsia="zh-CN"/>
        </w:rPr>
      </w:pPr>
      <w:ins w:id="3468" w:author="Romano Giovanni" w:date="2017-10-23T20:30:00Z">
        <w:r w:rsidRPr="00CF3217">
          <w:rPr>
            <w:rFonts w:eastAsia="SimSun"/>
            <w:color w:val="000000"/>
            <w:szCs w:val="24"/>
            <w:lang w:val="en-US" w:eastAsia="zh-CN"/>
          </w:rPr>
          <w:t>This document defines the requirements for Packet Domain interworking between a: a) PLMN and PDN; b) PLMN and PLMN. This document</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is valid for a PLMN in A/Gb mode as well as for a PLMN in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If text applies only for one of these systems it is explicitly mentioned by using the terms “A/Gb mode” and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mode”. The A interface does not play any role in the scope of this document although the term “A/Gb</w:t>
        </w:r>
        <w:r w:rsidRPr="00CF3217">
          <w:rPr>
            <w:rFonts w:eastAsia="SimSun"/>
            <w:color w:val="000000"/>
            <w:sz w:val="27"/>
            <w:szCs w:val="27"/>
            <w:lang w:val="en-US" w:eastAsia="zh-CN"/>
          </w:rPr>
          <w:t xml:space="preserve"> </w:t>
        </w:r>
        <w:r w:rsidRPr="00CF3217">
          <w:rPr>
            <w:rFonts w:eastAsia="SimSun"/>
            <w:color w:val="000000"/>
            <w:szCs w:val="24"/>
            <w:lang w:val="en-US" w:eastAsia="zh-CN"/>
          </w:rPr>
          <w:t>mode” is used.</w:t>
        </w:r>
      </w:ins>
    </w:p>
    <w:p w:rsidR="000E26CB" w:rsidRPr="002D5C5B" w:rsidRDefault="000E26CB" w:rsidP="000E26CB">
      <w:pPr>
        <w:pStyle w:val="Titolo5"/>
        <w:rPr>
          <w:ins w:id="3469" w:author="Romano Giovanni" w:date="2017-10-23T20:30:00Z"/>
          <w:rFonts w:eastAsia="SimSun"/>
          <w:bCs/>
          <w:color w:val="000000"/>
          <w:szCs w:val="24"/>
          <w:lang w:val="en-US" w:eastAsia="zh-CN"/>
        </w:rPr>
      </w:pPr>
      <w:ins w:id="3470" w:author="Romano Giovanni" w:date="2017-10-23T20:30:00Z">
        <w:r w:rsidRPr="00CF3217">
          <w:rPr>
            <w:rFonts w:eastAsia="SimSun"/>
            <w:bCs/>
            <w:color w:val="000000"/>
            <w:szCs w:val="24"/>
            <w:lang w:val="en-US" w:eastAsia="zh-CN"/>
          </w:rPr>
          <w:t>5.1.2.</w:t>
        </w:r>
      </w:ins>
      <w:ins w:id="3471" w:author="Romano Giovanni" w:date="2017-10-23T20:47:00Z">
        <w:r w:rsidR="00E64DB4">
          <w:rPr>
            <w:rFonts w:eastAsia="SimSun"/>
            <w:bCs/>
            <w:color w:val="000000"/>
            <w:szCs w:val="24"/>
            <w:lang w:val="en-US" w:eastAsia="zh-CN"/>
          </w:rPr>
          <w:t>12.8.</w:t>
        </w:r>
      </w:ins>
      <w:ins w:id="3472" w:author="Romano Giovanni" w:date="2017-10-23T20:30:00Z">
        <w:r>
          <w:rPr>
            <w:rFonts w:eastAsia="SimSun"/>
            <w:bCs/>
            <w:color w:val="000000"/>
            <w:szCs w:val="24"/>
            <w:lang w:val="en-US" w:eastAsia="zh-CN"/>
          </w:rPr>
          <w:t>6</w:t>
        </w:r>
        <w:r w:rsidRPr="00CF3217">
          <w:rPr>
            <w:rFonts w:eastAsia="SimSun"/>
            <w:bCs/>
            <w:color w:val="000000"/>
            <w:szCs w:val="24"/>
            <w:lang w:val="en-US" w:eastAsia="zh-CN"/>
          </w:rPr>
          <w:tab/>
          <w:t>TS 29.078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473" w:author="Romano Giovanni" w:date="2017-10-23T20:30:00Z"/>
          <w:rFonts w:eastAsia="SimSun"/>
          <w:b/>
          <w:bCs/>
          <w:color w:val="000000"/>
          <w:sz w:val="30"/>
          <w:szCs w:val="30"/>
          <w:lang w:val="en-US" w:eastAsia="zh-CN"/>
        </w:rPr>
      </w:pPr>
      <w:proofErr w:type="spellStart"/>
      <w:ins w:id="3474" w:author="Romano Giovanni" w:date="2017-10-23T20:30:00Z">
        <w:r w:rsidRPr="00CF3217">
          <w:rPr>
            <w:rFonts w:eastAsia="SimSun"/>
            <w:b/>
            <w:bCs/>
            <w:color w:val="000000"/>
            <w:szCs w:val="24"/>
            <w:lang w:val="en-US" w:eastAsia="zh-CN"/>
          </w:rPr>
          <w:t>Customised</w:t>
        </w:r>
        <w:proofErr w:type="spellEnd"/>
        <w:r w:rsidRPr="00CF3217">
          <w:rPr>
            <w:rFonts w:eastAsia="SimSun"/>
            <w:b/>
            <w:bCs/>
            <w:color w:val="000000"/>
            <w:szCs w:val="24"/>
            <w:lang w:val="en-US" w:eastAsia="zh-CN"/>
          </w:rPr>
          <w:t xml:space="preserve"> Applications for Mobile network Enhanced Logic (CAMEL) Phase 4; CAMEL Application Part (CAP) specification</w:t>
        </w:r>
      </w:ins>
    </w:p>
    <w:p w:rsidR="000E26CB" w:rsidRPr="00CF3217" w:rsidRDefault="000E26CB" w:rsidP="000E26CB">
      <w:pPr>
        <w:widowControl w:val="0"/>
        <w:tabs>
          <w:tab w:val="clear" w:pos="1134"/>
          <w:tab w:val="clear" w:pos="1871"/>
          <w:tab w:val="clear" w:pos="2268"/>
          <w:tab w:val="left" w:pos="90"/>
        </w:tabs>
        <w:overflowPunct/>
        <w:textAlignment w:val="auto"/>
        <w:rPr>
          <w:ins w:id="3475" w:author="Romano Giovanni" w:date="2017-10-23T20:30:00Z"/>
          <w:rFonts w:eastAsia="SimSun"/>
          <w:color w:val="000000"/>
          <w:sz w:val="27"/>
          <w:szCs w:val="27"/>
          <w:lang w:val="en-US" w:eastAsia="zh-CN"/>
        </w:rPr>
      </w:pPr>
      <w:ins w:id="3476" w:author="Romano Giovanni" w:date="2017-10-23T20:30:00Z">
        <w:r w:rsidRPr="00CF3217">
          <w:rPr>
            <w:rFonts w:eastAsia="SimSun"/>
            <w:color w:val="000000"/>
            <w:szCs w:val="24"/>
            <w:lang w:val="en-US" w:eastAsia="zh-CN"/>
          </w:rPr>
          <w:t>This document specifies the CAMEL Application Part (CAP) supporting the fourth phase of the network feature Customized Applications for</w:t>
        </w:r>
        <w:r w:rsidRPr="00CF3217">
          <w:rPr>
            <w:rFonts w:eastAsia="SimSun"/>
            <w:color w:val="000000"/>
            <w:sz w:val="30"/>
            <w:szCs w:val="30"/>
            <w:lang w:val="en-US" w:eastAsia="zh-CN"/>
          </w:rPr>
          <w:t xml:space="preserve"> </w:t>
        </w:r>
        <w:r w:rsidRPr="00CF3217">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ins>
    </w:p>
    <w:p w:rsidR="000E26CB" w:rsidRPr="002D5C5B" w:rsidRDefault="000E26CB" w:rsidP="000E26CB">
      <w:pPr>
        <w:pStyle w:val="Titolo5"/>
        <w:rPr>
          <w:ins w:id="3477" w:author="Romano Giovanni" w:date="2017-10-23T20:30:00Z"/>
          <w:rFonts w:eastAsia="SimSun"/>
          <w:bCs/>
          <w:color w:val="000000"/>
          <w:szCs w:val="24"/>
          <w:lang w:val="en-US" w:eastAsia="zh-CN"/>
        </w:rPr>
      </w:pPr>
      <w:ins w:id="3478" w:author="Romano Giovanni" w:date="2017-10-23T20:30:00Z">
        <w:r w:rsidRPr="00CF3217">
          <w:rPr>
            <w:rFonts w:eastAsia="SimSun"/>
            <w:bCs/>
            <w:color w:val="000000"/>
            <w:szCs w:val="24"/>
            <w:lang w:val="en-US" w:eastAsia="zh-CN"/>
          </w:rPr>
          <w:lastRenderedPageBreak/>
          <w:t>5.1.2.</w:t>
        </w:r>
      </w:ins>
      <w:ins w:id="3479" w:author="Romano Giovanni" w:date="2017-10-23T20:47:00Z">
        <w:r w:rsidR="00E64DB4">
          <w:rPr>
            <w:rFonts w:eastAsia="SimSun"/>
            <w:bCs/>
            <w:color w:val="000000"/>
            <w:szCs w:val="24"/>
            <w:lang w:val="en-US" w:eastAsia="zh-CN"/>
          </w:rPr>
          <w:t>12.8.</w:t>
        </w:r>
      </w:ins>
      <w:ins w:id="3480" w:author="Romano Giovanni" w:date="2017-10-23T20:30:00Z">
        <w:r>
          <w:rPr>
            <w:rFonts w:eastAsia="SimSun"/>
            <w:bCs/>
            <w:color w:val="000000"/>
            <w:szCs w:val="24"/>
            <w:lang w:val="en-US" w:eastAsia="zh-CN"/>
          </w:rPr>
          <w:t>7</w:t>
        </w:r>
        <w:r w:rsidRPr="00CF3217">
          <w:rPr>
            <w:rFonts w:eastAsia="SimSun"/>
            <w:bCs/>
            <w:color w:val="000000"/>
            <w:szCs w:val="24"/>
            <w:lang w:val="en-US" w:eastAsia="zh-CN"/>
          </w:rPr>
          <w:tab/>
          <w:t>TS 29.079</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481" w:author="Romano Giovanni" w:date="2017-10-23T20:30:00Z"/>
          <w:rFonts w:eastAsia="SimSun"/>
          <w:b/>
          <w:bCs/>
          <w:color w:val="000000"/>
          <w:sz w:val="30"/>
          <w:szCs w:val="30"/>
          <w:lang w:val="en-US" w:eastAsia="zh-CN"/>
        </w:rPr>
      </w:pPr>
      <w:ins w:id="3482" w:author="Romano Giovanni" w:date="2017-10-23T20:30:00Z">
        <w:r w:rsidRPr="00CF3217">
          <w:rPr>
            <w:rFonts w:eastAsia="SimSun"/>
            <w:b/>
            <w:bCs/>
            <w:color w:val="000000"/>
            <w:szCs w:val="24"/>
            <w:lang w:val="en-US" w:eastAsia="zh-CN"/>
          </w:rPr>
          <w:t xml:space="preserve">Optimal media </w:t>
        </w:r>
        <w:proofErr w:type="spellStart"/>
        <w:r w:rsidRPr="00CF3217">
          <w:rPr>
            <w:rFonts w:eastAsia="SimSun"/>
            <w:b/>
            <w:bCs/>
            <w:color w:val="000000"/>
            <w:szCs w:val="24"/>
            <w:lang w:val="en-US" w:eastAsia="zh-CN"/>
          </w:rPr>
          <w:t>routeing</w:t>
        </w:r>
        <w:proofErr w:type="spellEnd"/>
        <w:r w:rsidRPr="00CF3217">
          <w:rPr>
            <w:rFonts w:eastAsia="SimSun"/>
            <w:b/>
            <w:bCs/>
            <w:color w:val="000000"/>
            <w:szCs w:val="24"/>
            <w:lang w:val="en-US" w:eastAsia="zh-CN"/>
          </w:rPr>
          <w:t xml:space="preserve"> within the IP Multimedia Subsystem (IMS);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483" w:author="Romano Giovanni" w:date="2017-10-23T20:30:00Z"/>
          <w:rFonts w:eastAsia="SimSun"/>
          <w:color w:val="000000"/>
          <w:sz w:val="27"/>
          <w:szCs w:val="27"/>
          <w:lang w:val="en-US" w:eastAsia="zh-CN"/>
        </w:rPr>
      </w:pPr>
      <w:ins w:id="3484" w:author="Romano Giovanni" w:date="2017-10-23T20:30:00Z">
        <w:r w:rsidRPr="00CF3217">
          <w:rPr>
            <w:rFonts w:eastAsia="SimSun"/>
            <w:color w:val="000000"/>
            <w:szCs w:val="24"/>
            <w:lang w:val="en-US" w:eastAsia="zh-CN"/>
          </w:rPr>
          <w:t xml:space="preserve">This document defines optional Optimal Media </w:t>
        </w:r>
        <w:proofErr w:type="spellStart"/>
        <w:r w:rsidRPr="00CF3217">
          <w:rPr>
            <w:rFonts w:eastAsia="SimSun"/>
            <w:color w:val="000000"/>
            <w:szCs w:val="24"/>
            <w:lang w:val="en-US" w:eastAsia="zh-CN"/>
          </w:rPr>
          <w:t>Routeing</w:t>
        </w:r>
        <w:proofErr w:type="spellEnd"/>
        <w:r w:rsidRPr="00CF3217">
          <w:rPr>
            <w:rFonts w:eastAsia="SimSun"/>
            <w:color w:val="000000"/>
            <w:szCs w:val="24"/>
            <w:lang w:val="en-US" w:eastAsia="zh-CN"/>
          </w:rPr>
          <w:t xml:space="preserve"> (OMR) procedures that can be applied by entities in the IP Multimedia Subsystem (IMS) that control media resources and are capable of manipulating the Session Description Protocol (SDP) as defined by IETF RFC 4566. The</w:t>
        </w:r>
        <w:r w:rsidRPr="00CF3217">
          <w:rPr>
            <w:rFonts w:eastAsia="SimSun"/>
            <w:color w:val="000000"/>
            <w:sz w:val="27"/>
            <w:szCs w:val="27"/>
            <w:lang w:val="en-US" w:eastAsia="zh-CN"/>
          </w:rPr>
          <w:t xml:space="preserve"> </w:t>
        </w:r>
        <w:r w:rsidRPr="00CF3217">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ins>
    </w:p>
    <w:p w:rsidR="007C6BA6" w:rsidRPr="007C6BA6" w:rsidRDefault="007C6BA6" w:rsidP="007C6BA6">
      <w:pPr>
        <w:pStyle w:val="Titolo5"/>
        <w:rPr>
          <w:ins w:id="3485" w:author="Romano Giovanni" w:date="2017-10-25T05:22:00Z"/>
          <w:rFonts w:eastAsia="SimSun"/>
          <w:bCs/>
          <w:color w:val="000000"/>
          <w:szCs w:val="24"/>
          <w:highlight w:val="yellow"/>
          <w:lang w:val="en-US" w:eastAsia="zh-CN"/>
        </w:rPr>
      </w:pPr>
      <w:ins w:id="3486" w:author="Romano Giovanni" w:date="2017-10-25T05:22:00Z">
        <w:r w:rsidRPr="007C6BA6">
          <w:rPr>
            <w:rFonts w:eastAsia="SimSun"/>
            <w:bCs/>
            <w:color w:val="000000"/>
            <w:szCs w:val="24"/>
            <w:highlight w:val="yellow"/>
            <w:lang w:val="en-US" w:eastAsia="zh-CN"/>
          </w:rPr>
          <w:t>5.1.2.12.8.8</w:t>
        </w:r>
        <w:r w:rsidRPr="007C6BA6">
          <w:rPr>
            <w:rFonts w:eastAsia="SimSun"/>
            <w:bCs/>
            <w:color w:val="000000"/>
            <w:szCs w:val="24"/>
            <w:highlight w:val="yellow"/>
            <w:lang w:val="en-US" w:eastAsia="zh-CN"/>
          </w:rPr>
          <w:tab/>
          <w:t>TS 29.116</w:t>
        </w:r>
      </w:ins>
    </w:p>
    <w:p w:rsidR="007C6BA6" w:rsidRPr="007C6BA6" w:rsidRDefault="007C6BA6" w:rsidP="007C6BA6">
      <w:pPr>
        <w:widowControl w:val="0"/>
        <w:tabs>
          <w:tab w:val="clear" w:pos="1134"/>
          <w:tab w:val="clear" w:pos="1871"/>
          <w:tab w:val="clear" w:pos="2268"/>
          <w:tab w:val="left" w:pos="90"/>
        </w:tabs>
        <w:overflowPunct/>
        <w:spacing w:before="91"/>
        <w:textAlignment w:val="auto"/>
        <w:rPr>
          <w:ins w:id="3487" w:author="Romano Giovanni" w:date="2017-10-25T05:22:00Z"/>
          <w:rFonts w:eastAsia="SimSun"/>
          <w:b/>
          <w:bCs/>
          <w:color w:val="000000"/>
          <w:sz w:val="30"/>
          <w:szCs w:val="30"/>
          <w:highlight w:val="yellow"/>
          <w:lang w:val="en-US" w:eastAsia="zh-CN"/>
        </w:rPr>
      </w:pPr>
      <w:ins w:id="3488" w:author="Romano Giovanni" w:date="2017-10-25T05:22:00Z">
        <w:r w:rsidRPr="007C6BA6">
          <w:rPr>
            <w:rFonts w:eastAsia="SimSun"/>
            <w:b/>
            <w:bCs/>
            <w:color w:val="000000"/>
            <w:szCs w:val="24"/>
            <w:highlight w:val="yellow"/>
            <w:lang w:val="en-US" w:eastAsia="zh-CN"/>
          </w:rPr>
          <w:t xml:space="preserve">Representational state transfer over </w:t>
        </w:r>
        <w:proofErr w:type="spellStart"/>
        <w:r w:rsidRPr="007C6BA6">
          <w:rPr>
            <w:rFonts w:eastAsia="SimSun"/>
            <w:b/>
            <w:bCs/>
            <w:color w:val="000000"/>
            <w:szCs w:val="24"/>
            <w:highlight w:val="yellow"/>
            <w:lang w:val="en-US" w:eastAsia="zh-CN"/>
          </w:rPr>
          <w:t>xMB</w:t>
        </w:r>
        <w:proofErr w:type="spellEnd"/>
        <w:r w:rsidRPr="007C6BA6">
          <w:rPr>
            <w:rFonts w:eastAsia="SimSun"/>
            <w:b/>
            <w:bCs/>
            <w:color w:val="000000"/>
            <w:szCs w:val="24"/>
            <w:highlight w:val="yellow"/>
            <w:lang w:val="en-US" w:eastAsia="zh-CN"/>
          </w:rPr>
          <w:t xml:space="preserve"> reference point between content provider and BM-SC</w:t>
        </w:r>
      </w:ins>
    </w:p>
    <w:p w:rsidR="007C6BA6" w:rsidRPr="007C6BA6" w:rsidRDefault="007C6BA6" w:rsidP="007C6BA6">
      <w:pPr>
        <w:rPr>
          <w:ins w:id="3489" w:author="Romano Giovanni" w:date="2017-10-25T05:22:00Z"/>
          <w:rFonts w:eastAsia="SimSun"/>
          <w:color w:val="000000"/>
          <w:szCs w:val="24"/>
          <w:lang w:val="en-US" w:eastAsia="zh-CN"/>
        </w:rPr>
      </w:pPr>
      <w:ins w:id="3490" w:author="Romano Giovanni" w:date="2017-10-25T05:22:00Z">
        <w:r w:rsidRPr="007C6BA6">
          <w:rPr>
            <w:rFonts w:eastAsia="SimSun"/>
            <w:color w:val="000000"/>
            <w:szCs w:val="24"/>
            <w:highlight w:val="yellow"/>
            <w:lang w:val="en-US" w:eastAsia="zh-CN"/>
          </w:rPr>
          <w:t xml:space="preserve">This document describes the REST-based protocol for the </w:t>
        </w:r>
        <w:proofErr w:type="spellStart"/>
        <w:r w:rsidRPr="007C6BA6">
          <w:rPr>
            <w:rFonts w:eastAsia="SimSun"/>
            <w:color w:val="000000"/>
            <w:szCs w:val="24"/>
            <w:highlight w:val="yellow"/>
            <w:lang w:val="en-US" w:eastAsia="zh-CN"/>
          </w:rPr>
          <w:t>xMB</w:t>
        </w:r>
        <w:proofErr w:type="spellEnd"/>
        <w:r w:rsidRPr="007C6BA6">
          <w:rPr>
            <w:rFonts w:eastAsia="SimSun"/>
            <w:color w:val="000000"/>
            <w:szCs w:val="24"/>
            <w:highlight w:val="yellow"/>
            <w:lang w:val="en-US" w:eastAsia="zh-CN"/>
          </w:rPr>
          <w:t xml:space="preserve"> reference point between the Content Provider and the BM-SC. The </w:t>
        </w:r>
        <w:proofErr w:type="spellStart"/>
        <w:r w:rsidRPr="007C6BA6">
          <w:rPr>
            <w:rFonts w:eastAsia="SimSun"/>
            <w:color w:val="000000"/>
            <w:szCs w:val="24"/>
            <w:highlight w:val="yellow"/>
            <w:lang w:val="en-US" w:eastAsia="zh-CN"/>
          </w:rPr>
          <w:t>xMB</w:t>
        </w:r>
        <w:proofErr w:type="spellEnd"/>
        <w:r w:rsidRPr="007C6BA6">
          <w:rPr>
            <w:rFonts w:eastAsia="SimSun"/>
            <w:color w:val="000000"/>
            <w:szCs w:val="24"/>
            <w:highlight w:val="yellow"/>
            <w:lang w:val="en-US" w:eastAsia="zh-CN"/>
          </w:rPr>
          <w:t xml:space="preserve"> reference point and related stage 2 protocol procedures are defined in 3GPP TS 23.246 and in 3GPP TS 26.346.</w:t>
        </w:r>
      </w:ins>
    </w:p>
    <w:p w:rsidR="000E26CB" w:rsidRPr="002D5C5B" w:rsidRDefault="000E26CB" w:rsidP="000E26CB">
      <w:pPr>
        <w:pStyle w:val="Titolo5"/>
        <w:rPr>
          <w:ins w:id="3491" w:author="Romano Giovanni" w:date="2017-10-23T20:30:00Z"/>
          <w:rFonts w:eastAsia="SimSun"/>
          <w:bCs/>
          <w:color w:val="000000"/>
          <w:szCs w:val="24"/>
          <w:lang w:val="en-US" w:eastAsia="zh-CN"/>
        </w:rPr>
      </w:pPr>
      <w:ins w:id="3492" w:author="Romano Giovanni" w:date="2017-10-23T20:30:00Z">
        <w:r w:rsidRPr="00CF3217">
          <w:rPr>
            <w:rFonts w:eastAsia="SimSun"/>
            <w:bCs/>
            <w:color w:val="000000"/>
            <w:szCs w:val="24"/>
            <w:lang w:val="en-US" w:eastAsia="zh-CN"/>
          </w:rPr>
          <w:t>5.1.2.</w:t>
        </w:r>
      </w:ins>
      <w:ins w:id="3493" w:author="Romano Giovanni" w:date="2017-10-23T20:47:00Z">
        <w:r w:rsidR="00E64DB4">
          <w:rPr>
            <w:rFonts w:eastAsia="SimSun"/>
            <w:bCs/>
            <w:color w:val="000000"/>
            <w:szCs w:val="24"/>
            <w:lang w:val="en-US" w:eastAsia="zh-CN"/>
          </w:rPr>
          <w:t>12.8.</w:t>
        </w:r>
      </w:ins>
      <w:ins w:id="3494" w:author="Romano Giovanni" w:date="2017-10-25T05:22:00Z">
        <w:r w:rsidR="007C6BA6">
          <w:rPr>
            <w:rFonts w:eastAsia="SimSun"/>
            <w:bCs/>
            <w:color w:val="000000"/>
            <w:szCs w:val="24"/>
            <w:lang w:val="en-US" w:eastAsia="zh-CN"/>
          </w:rPr>
          <w:t>9</w:t>
        </w:r>
      </w:ins>
      <w:ins w:id="3495" w:author="Romano Giovanni" w:date="2017-10-23T20:30:00Z">
        <w:r w:rsidRPr="00CF3217">
          <w:rPr>
            <w:rFonts w:eastAsia="SimSun"/>
            <w:bCs/>
            <w:color w:val="000000"/>
            <w:szCs w:val="24"/>
            <w:lang w:val="en-US" w:eastAsia="zh-CN"/>
          </w:rPr>
          <w:tab/>
          <w:t>TS 29.118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496" w:author="Romano Giovanni" w:date="2017-10-23T20:30:00Z"/>
          <w:rFonts w:eastAsia="SimSun"/>
          <w:b/>
          <w:bCs/>
          <w:color w:val="000000"/>
          <w:sz w:val="30"/>
          <w:szCs w:val="30"/>
          <w:lang w:val="en-US" w:eastAsia="zh-CN"/>
        </w:rPr>
      </w:pPr>
      <w:ins w:id="3497" w:author="Romano Giovanni" w:date="2017-10-23T20:30:00Z">
        <w:r w:rsidRPr="00CF3217">
          <w:rPr>
            <w:rFonts w:eastAsia="SimSun"/>
            <w:b/>
            <w:bCs/>
            <w:color w:val="000000"/>
            <w:szCs w:val="24"/>
            <w:lang w:val="en-US" w:eastAsia="zh-CN"/>
          </w:rPr>
          <w:t>Mobility Management Entity (MME) – Visitor Location Register (VLR) SGs interface specification</w:t>
        </w:r>
      </w:ins>
    </w:p>
    <w:p w:rsidR="000E26CB" w:rsidRPr="00CF3217" w:rsidRDefault="000E26CB" w:rsidP="000E26CB">
      <w:pPr>
        <w:widowControl w:val="0"/>
        <w:tabs>
          <w:tab w:val="clear" w:pos="1134"/>
          <w:tab w:val="clear" w:pos="1871"/>
          <w:tab w:val="clear" w:pos="2268"/>
          <w:tab w:val="left" w:pos="90"/>
        </w:tabs>
        <w:overflowPunct/>
        <w:textAlignment w:val="auto"/>
        <w:rPr>
          <w:ins w:id="3498" w:author="Romano Giovanni" w:date="2017-10-23T20:30:00Z"/>
          <w:rFonts w:eastAsia="SimSun"/>
          <w:color w:val="000000"/>
          <w:sz w:val="27"/>
          <w:szCs w:val="27"/>
          <w:lang w:val="en-US" w:eastAsia="zh-CN"/>
        </w:rPr>
      </w:pPr>
      <w:ins w:id="3499" w:author="Romano Giovanni" w:date="2017-10-23T20:30:00Z">
        <w:r w:rsidRPr="00CF3217">
          <w:rPr>
            <w:rFonts w:eastAsia="SimSun"/>
            <w:color w:val="000000"/>
            <w:szCs w:val="24"/>
            <w:lang w:val="en-US" w:eastAsia="zh-CN"/>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w:t>
        </w:r>
        <w:proofErr w:type="spellStart"/>
        <w:r w:rsidRPr="00CF3217">
          <w:rPr>
            <w:rFonts w:eastAsia="SimSun"/>
            <w:color w:val="000000"/>
            <w:szCs w:val="24"/>
            <w:lang w:val="en-US" w:eastAsia="zh-CN"/>
          </w:rPr>
          <w:t>SGsAP</w:t>
        </w:r>
        <w:proofErr w:type="spellEnd"/>
        <w:r w:rsidRPr="00CF3217">
          <w:rPr>
            <w:rFonts w:eastAsia="SimSun"/>
            <w:color w:val="000000"/>
            <w:szCs w:val="24"/>
            <w:lang w:val="en-US" w:eastAsia="zh-CN"/>
          </w:rPr>
          <w:t xml:space="preserve">)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w:t>
        </w:r>
        <w:proofErr w:type="spellStart"/>
        <w:r w:rsidRPr="00CF3217">
          <w:rPr>
            <w:rFonts w:eastAsia="SimSun"/>
            <w:color w:val="000000"/>
            <w:szCs w:val="24"/>
            <w:lang w:val="en-US" w:eastAsia="zh-CN"/>
          </w:rPr>
          <w:t>SGsAP</w:t>
        </w:r>
        <w:proofErr w:type="spellEnd"/>
        <w:r w:rsidRPr="00CF3217">
          <w:rPr>
            <w:rFonts w:eastAsia="SimSun"/>
            <w:color w:val="000000"/>
            <w:szCs w:val="24"/>
            <w:lang w:val="en-US" w:eastAsia="zh-CN"/>
          </w:rPr>
          <w:t xml:space="preserve"> messages.</w:t>
        </w:r>
      </w:ins>
    </w:p>
    <w:p w:rsidR="0027311A" w:rsidRPr="007C6BA6" w:rsidRDefault="0027311A" w:rsidP="0027311A">
      <w:pPr>
        <w:pStyle w:val="Titolo5"/>
        <w:rPr>
          <w:ins w:id="3500" w:author="Romano Giovanni" w:date="2017-10-25T05:30:00Z"/>
          <w:rFonts w:eastAsia="SimSun"/>
          <w:bCs/>
          <w:color w:val="000000"/>
          <w:szCs w:val="24"/>
          <w:highlight w:val="yellow"/>
          <w:lang w:val="en-US" w:eastAsia="zh-CN"/>
        </w:rPr>
      </w:pPr>
      <w:ins w:id="3501" w:author="Romano Giovanni" w:date="2017-10-25T05:30:00Z">
        <w:r w:rsidRPr="007C6BA6">
          <w:rPr>
            <w:rFonts w:eastAsia="SimSun"/>
            <w:bCs/>
            <w:color w:val="000000"/>
            <w:szCs w:val="24"/>
            <w:highlight w:val="yellow"/>
            <w:lang w:val="en-US" w:eastAsia="zh-CN"/>
          </w:rPr>
          <w:t>5.1.2.12.8.</w:t>
        </w:r>
        <w:r>
          <w:rPr>
            <w:rFonts w:eastAsia="SimSun"/>
            <w:bCs/>
            <w:color w:val="000000"/>
            <w:szCs w:val="24"/>
            <w:highlight w:val="yellow"/>
            <w:lang w:val="en-US" w:eastAsia="zh-CN"/>
          </w:rPr>
          <w:t>10</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28</w:t>
        </w:r>
      </w:ins>
    </w:p>
    <w:p w:rsidR="0027311A" w:rsidRPr="007C6BA6" w:rsidRDefault="0027311A" w:rsidP="0027311A">
      <w:pPr>
        <w:widowControl w:val="0"/>
        <w:tabs>
          <w:tab w:val="clear" w:pos="1134"/>
          <w:tab w:val="clear" w:pos="1871"/>
          <w:tab w:val="clear" w:pos="2268"/>
          <w:tab w:val="left" w:pos="90"/>
        </w:tabs>
        <w:overflowPunct/>
        <w:spacing w:before="91"/>
        <w:textAlignment w:val="auto"/>
        <w:rPr>
          <w:ins w:id="3502" w:author="Romano Giovanni" w:date="2017-10-25T05:30:00Z"/>
          <w:rFonts w:eastAsia="SimSun"/>
          <w:b/>
          <w:bCs/>
          <w:color w:val="000000"/>
          <w:szCs w:val="24"/>
          <w:highlight w:val="yellow"/>
          <w:lang w:val="en-US" w:eastAsia="zh-CN"/>
        </w:rPr>
      </w:pPr>
      <w:ins w:id="3503" w:author="Romano Giovanni" w:date="2017-10-25T05:30:00Z">
        <w:r w:rsidRPr="007C6BA6">
          <w:rPr>
            <w:rFonts w:eastAsia="SimSun"/>
            <w:b/>
            <w:bCs/>
            <w:color w:val="000000"/>
            <w:szCs w:val="24"/>
            <w:highlight w:val="yellow"/>
            <w:lang w:val="en-US" w:eastAsia="zh-CN"/>
          </w:rPr>
          <w:t>Mobility Management Entity (MME) and Serving GPRS Support Node (SGSN) interfaces for interworking with packet data networks and applications</w:t>
        </w:r>
      </w:ins>
    </w:p>
    <w:p w:rsidR="0027311A" w:rsidRPr="000E128C" w:rsidRDefault="0027311A" w:rsidP="0027311A">
      <w:pPr>
        <w:rPr>
          <w:ins w:id="3504" w:author="Romano Giovanni" w:date="2017-10-25T05:30:00Z"/>
          <w:rFonts w:eastAsia="SimSun"/>
          <w:color w:val="000000"/>
          <w:szCs w:val="24"/>
          <w:highlight w:val="yellow"/>
          <w:lang w:val="en-US" w:eastAsia="zh-CN"/>
        </w:rPr>
      </w:pPr>
      <w:ins w:id="3505" w:author="Romano Giovanni" w:date="2017-10-25T05:30:00Z">
        <w:r w:rsidRPr="000E128C">
          <w:rPr>
            <w:rFonts w:eastAsia="SimSun"/>
            <w:color w:val="000000"/>
            <w:szCs w:val="24"/>
            <w:highlight w:val="yellow"/>
            <w:lang w:val="en-US" w:eastAsia="zh-CN"/>
          </w:rPr>
          <w:t>This document describes the Diameter-based interfaces between the SCEF/IWK-SCEF and other network entities such as MME/SGSN for the Architecture enhancements to facilitate communications with packet data networks and applications.</w:t>
        </w:r>
      </w:ins>
    </w:p>
    <w:p w:rsidR="0027311A" w:rsidRPr="000E128C" w:rsidRDefault="0027311A" w:rsidP="0027311A">
      <w:pPr>
        <w:rPr>
          <w:ins w:id="3506" w:author="Romano Giovanni" w:date="2017-10-25T05:30:00Z"/>
          <w:rFonts w:eastAsia="SimSun"/>
          <w:color w:val="000000"/>
          <w:szCs w:val="24"/>
          <w:lang w:val="en-US" w:eastAsia="zh-CN"/>
        </w:rPr>
      </w:pPr>
      <w:ins w:id="3507" w:author="Romano Giovanni" w:date="2017-10-25T05:30:00Z">
        <w:r w:rsidRPr="000E128C">
          <w:rPr>
            <w:rFonts w:eastAsia="SimSun"/>
            <w:color w:val="000000"/>
            <w:szCs w:val="24"/>
            <w:highlight w:val="yellow"/>
            <w:lang w:val="en-US" w:eastAsia="zh-CN"/>
          </w:rPr>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ins>
    </w:p>
    <w:p w:rsidR="0027311A" w:rsidRPr="007C6BA6" w:rsidRDefault="0027311A" w:rsidP="0027311A">
      <w:pPr>
        <w:pStyle w:val="Titolo5"/>
        <w:rPr>
          <w:ins w:id="3508" w:author="Romano Giovanni" w:date="2017-10-25T05:30:00Z"/>
          <w:rFonts w:eastAsia="SimSun"/>
          <w:bCs/>
          <w:color w:val="000000"/>
          <w:szCs w:val="24"/>
          <w:highlight w:val="yellow"/>
          <w:lang w:val="en-US" w:eastAsia="zh-CN"/>
        </w:rPr>
      </w:pPr>
      <w:ins w:id="3509" w:author="Romano Giovanni" w:date="2017-10-25T05:30:00Z">
        <w:r w:rsidRPr="007C6BA6">
          <w:rPr>
            <w:rFonts w:eastAsia="SimSun"/>
            <w:bCs/>
            <w:color w:val="000000"/>
            <w:szCs w:val="24"/>
            <w:highlight w:val="yellow"/>
            <w:lang w:val="en-US" w:eastAsia="zh-CN"/>
          </w:rPr>
          <w:lastRenderedPageBreak/>
          <w:t>5.1.2.12.8.</w:t>
        </w:r>
        <w:r>
          <w:rPr>
            <w:rFonts w:eastAsia="SimSun"/>
            <w:bCs/>
            <w:color w:val="000000"/>
            <w:szCs w:val="24"/>
            <w:highlight w:val="yellow"/>
            <w:lang w:val="en-US" w:eastAsia="zh-CN"/>
          </w:rPr>
          <w:t>11</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53</w:t>
        </w:r>
      </w:ins>
    </w:p>
    <w:p w:rsidR="0027311A" w:rsidRPr="007C6BA6" w:rsidRDefault="0027311A" w:rsidP="0027311A">
      <w:pPr>
        <w:widowControl w:val="0"/>
        <w:tabs>
          <w:tab w:val="clear" w:pos="1134"/>
          <w:tab w:val="clear" w:pos="1871"/>
          <w:tab w:val="clear" w:pos="2268"/>
          <w:tab w:val="left" w:pos="90"/>
        </w:tabs>
        <w:overflowPunct/>
        <w:spacing w:before="91"/>
        <w:textAlignment w:val="auto"/>
        <w:rPr>
          <w:ins w:id="3510" w:author="Romano Giovanni" w:date="2017-10-25T05:30:00Z"/>
          <w:rFonts w:eastAsia="SimSun"/>
          <w:b/>
          <w:bCs/>
          <w:color w:val="000000"/>
          <w:sz w:val="30"/>
          <w:szCs w:val="30"/>
          <w:highlight w:val="yellow"/>
          <w:lang w:val="en-US" w:eastAsia="zh-CN"/>
        </w:rPr>
      </w:pPr>
      <w:ins w:id="3511" w:author="Romano Giovanni" w:date="2017-10-25T05:30:00Z">
        <w:r w:rsidRPr="007C6BA6">
          <w:rPr>
            <w:rFonts w:eastAsia="SimSun"/>
            <w:b/>
            <w:bCs/>
            <w:color w:val="000000"/>
            <w:szCs w:val="24"/>
            <w:highlight w:val="yellow"/>
            <w:lang w:val="en-US" w:eastAsia="zh-CN"/>
          </w:rPr>
          <w:t>Service capability exposure functionality over Ns reference point</w:t>
        </w:r>
      </w:ins>
    </w:p>
    <w:p w:rsidR="0027311A" w:rsidRPr="006A075F" w:rsidRDefault="0027311A" w:rsidP="0027311A">
      <w:pPr>
        <w:rPr>
          <w:ins w:id="3512" w:author="Romano Giovanni" w:date="2017-10-25T05:30:00Z"/>
          <w:rFonts w:eastAsia="SimSun" w:hint="eastAsia"/>
          <w:color w:val="000000"/>
          <w:szCs w:val="24"/>
          <w:highlight w:val="yellow"/>
          <w:lang w:val="en-US" w:eastAsia="zh-CN"/>
        </w:rPr>
      </w:pPr>
      <w:ins w:id="3513" w:author="Romano Giovanni" w:date="2017-10-25T05:30:00Z">
        <w:r w:rsidRPr="006A075F">
          <w:rPr>
            <w:rFonts w:eastAsia="SimSun"/>
            <w:color w:val="000000"/>
            <w:szCs w:val="24"/>
            <w:highlight w:val="yellow"/>
            <w:lang w:val="en-US" w:eastAsia="zh-CN"/>
          </w:rPr>
          <w:t>T</w:t>
        </w:r>
        <w:r w:rsidRPr="006A075F">
          <w:rPr>
            <w:rFonts w:eastAsia="SimSun" w:hint="eastAsia"/>
            <w:color w:val="000000"/>
            <w:szCs w:val="24"/>
            <w:highlight w:val="yellow"/>
            <w:lang w:val="en-US" w:eastAsia="zh-CN"/>
          </w:rPr>
          <w:t xml:space="preserve">his document defines the protocol for Ns reference point between the </w:t>
        </w:r>
        <w:bookmarkStart w:id="3514" w:name="OLE_LINK39"/>
        <w:r w:rsidRPr="006A075F">
          <w:rPr>
            <w:rFonts w:eastAsia="SimSun" w:hint="eastAsia"/>
            <w:color w:val="000000"/>
            <w:szCs w:val="24"/>
            <w:highlight w:val="yellow"/>
            <w:lang w:val="en-US" w:eastAsia="zh-CN"/>
          </w:rPr>
          <w:t>Service Capability Exposure Function</w:t>
        </w:r>
        <w:bookmarkEnd w:id="3514"/>
        <w:r w:rsidRPr="006A075F">
          <w:rPr>
            <w:rFonts w:eastAsia="SimSun" w:hint="eastAsia"/>
            <w:color w:val="000000"/>
            <w:szCs w:val="24"/>
            <w:highlight w:val="yellow"/>
            <w:lang w:val="en-US" w:eastAsia="zh-CN"/>
          </w:rPr>
          <w:t xml:space="preserve"> (SCEF) and R</w:t>
        </w:r>
        <w:r w:rsidRPr="006A075F">
          <w:rPr>
            <w:rFonts w:eastAsia="SimSun"/>
            <w:color w:val="000000"/>
            <w:szCs w:val="24"/>
            <w:highlight w:val="yellow"/>
            <w:lang w:val="en-US" w:eastAsia="zh-CN"/>
          </w:rPr>
          <w:t>AN Congestion Awareness Function</w:t>
        </w:r>
        <w:r w:rsidRPr="006A075F">
          <w:rPr>
            <w:rFonts w:eastAsia="SimSun" w:hint="eastAsia"/>
            <w:color w:val="000000"/>
            <w:szCs w:val="24"/>
            <w:highlight w:val="yellow"/>
            <w:lang w:val="en-US" w:eastAsia="zh-CN"/>
          </w:rPr>
          <w:t xml:space="preserve"> </w:t>
        </w:r>
        <w:r w:rsidRPr="006A075F">
          <w:rPr>
            <w:rFonts w:eastAsia="SimSun"/>
            <w:color w:val="000000"/>
            <w:szCs w:val="24"/>
            <w:highlight w:val="yellow"/>
            <w:lang w:val="en-US" w:eastAsia="zh-CN"/>
          </w:rPr>
          <w:t>(</w:t>
        </w:r>
        <w:r w:rsidRPr="006A075F">
          <w:rPr>
            <w:rFonts w:eastAsia="SimSun" w:hint="eastAsia"/>
            <w:color w:val="000000"/>
            <w:szCs w:val="24"/>
            <w:highlight w:val="yellow"/>
            <w:lang w:val="en-US" w:eastAsia="zh-CN"/>
          </w:rPr>
          <w:t>RCAF).</w:t>
        </w:r>
      </w:ins>
    </w:p>
    <w:p w:rsidR="0027311A" w:rsidRPr="006A075F" w:rsidRDefault="0027311A" w:rsidP="0027311A">
      <w:pPr>
        <w:rPr>
          <w:ins w:id="3515" w:author="Romano Giovanni" w:date="2017-10-25T05:30:00Z"/>
          <w:rFonts w:eastAsia="SimSun" w:hint="eastAsia"/>
          <w:color w:val="000000"/>
          <w:szCs w:val="24"/>
          <w:highlight w:val="yellow"/>
          <w:lang w:val="en-US" w:eastAsia="zh-CN"/>
        </w:rPr>
      </w:pPr>
      <w:ins w:id="3516" w:author="Romano Giovanni" w:date="2017-10-25T05:30:00Z">
        <w:r w:rsidRPr="006A075F">
          <w:rPr>
            <w:rFonts w:eastAsia="SimSun" w:hint="eastAsia"/>
            <w:color w:val="000000"/>
            <w:szCs w:val="24"/>
            <w:highlight w:val="yellow"/>
            <w:lang w:val="en-US" w:eastAsia="zh-CN"/>
          </w:rPr>
          <w:t>The Ns reference point and related stage 2 procedures are defined in 3GPP TS</w:t>
        </w:r>
        <w:r w:rsidRPr="006A075F">
          <w:rPr>
            <w:rFonts w:eastAsia="SimSun"/>
            <w:color w:val="000000"/>
            <w:szCs w:val="24"/>
            <w:highlight w:val="yellow"/>
            <w:lang w:val="en-US" w:eastAsia="zh-CN"/>
          </w:rPr>
          <w:t> </w:t>
        </w:r>
        <w:r w:rsidRPr="006A075F">
          <w:rPr>
            <w:rFonts w:eastAsia="SimSun" w:hint="eastAsia"/>
            <w:color w:val="000000"/>
            <w:szCs w:val="24"/>
            <w:highlight w:val="yellow"/>
            <w:lang w:val="en-US" w:eastAsia="zh-CN"/>
          </w:rPr>
          <w:t>23.682.</w:t>
        </w:r>
      </w:ins>
    </w:p>
    <w:p w:rsidR="0027311A" w:rsidRPr="007C6BA6" w:rsidRDefault="0027311A" w:rsidP="0027311A">
      <w:pPr>
        <w:pStyle w:val="Titolo5"/>
        <w:rPr>
          <w:ins w:id="3517" w:author="Romano Giovanni" w:date="2017-10-25T05:30:00Z"/>
          <w:rFonts w:eastAsia="SimSun"/>
          <w:bCs/>
          <w:color w:val="000000"/>
          <w:szCs w:val="24"/>
          <w:highlight w:val="yellow"/>
          <w:lang w:val="en-US" w:eastAsia="zh-CN"/>
        </w:rPr>
      </w:pPr>
      <w:ins w:id="3518" w:author="Romano Giovanni" w:date="2017-10-25T05:30:00Z">
        <w:r w:rsidRPr="007C6BA6">
          <w:rPr>
            <w:rFonts w:eastAsia="SimSun"/>
            <w:bCs/>
            <w:color w:val="000000"/>
            <w:szCs w:val="24"/>
            <w:highlight w:val="yellow"/>
            <w:lang w:val="en-US" w:eastAsia="zh-CN"/>
          </w:rPr>
          <w:t>5.1.2.12.8.</w:t>
        </w:r>
        <w:r>
          <w:rPr>
            <w:rFonts w:eastAsia="SimSun"/>
            <w:bCs/>
            <w:color w:val="000000"/>
            <w:szCs w:val="24"/>
            <w:highlight w:val="yellow"/>
            <w:lang w:val="en-US" w:eastAsia="zh-CN"/>
          </w:rPr>
          <w:t>12</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54</w:t>
        </w:r>
      </w:ins>
    </w:p>
    <w:p w:rsidR="0027311A" w:rsidRPr="007C6BA6" w:rsidRDefault="0027311A" w:rsidP="0027311A">
      <w:pPr>
        <w:widowControl w:val="0"/>
        <w:tabs>
          <w:tab w:val="clear" w:pos="1134"/>
          <w:tab w:val="clear" w:pos="1871"/>
          <w:tab w:val="clear" w:pos="2268"/>
          <w:tab w:val="left" w:pos="90"/>
        </w:tabs>
        <w:overflowPunct/>
        <w:spacing w:before="91"/>
        <w:textAlignment w:val="auto"/>
        <w:rPr>
          <w:ins w:id="3519" w:author="Romano Giovanni" w:date="2017-10-25T05:30:00Z"/>
          <w:rFonts w:eastAsia="SimSun"/>
          <w:b/>
          <w:bCs/>
          <w:color w:val="000000"/>
          <w:szCs w:val="24"/>
          <w:highlight w:val="yellow"/>
          <w:lang w:val="en-US" w:eastAsia="zh-CN"/>
        </w:rPr>
      </w:pPr>
      <w:ins w:id="3520" w:author="Romano Giovanni" w:date="2017-10-25T05:30:00Z">
        <w:r w:rsidRPr="007C6BA6">
          <w:rPr>
            <w:rFonts w:eastAsia="SimSun"/>
            <w:b/>
            <w:bCs/>
            <w:color w:val="000000"/>
            <w:szCs w:val="24"/>
            <w:highlight w:val="yellow"/>
            <w:lang w:val="en-US" w:eastAsia="zh-CN"/>
          </w:rPr>
          <w:t xml:space="preserve">Service capability exposure functionality over </w:t>
        </w:r>
        <w:proofErr w:type="spellStart"/>
        <w:r w:rsidRPr="007C6BA6">
          <w:rPr>
            <w:rFonts w:eastAsia="SimSun"/>
            <w:b/>
            <w:bCs/>
            <w:color w:val="000000"/>
            <w:szCs w:val="24"/>
            <w:highlight w:val="yellow"/>
            <w:lang w:val="en-US" w:eastAsia="zh-CN"/>
          </w:rPr>
          <w:t>Nt</w:t>
        </w:r>
        <w:proofErr w:type="spellEnd"/>
        <w:r w:rsidRPr="007C6BA6">
          <w:rPr>
            <w:rFonts w:eastAsia="SimSun"/>
            <w:b/>
            <w:bCs/>
            <w:color w:val="000000"/>
            <w:szCs w:val="24"/>
            <w:highlight w:val="yellow"/>
            <w:lang w:val="en-US" w:eastAsia="zh-CN"/>
          </w:rPr>
          <w:t xml:space="preserve"> reference point</w:t>
        </w:r>
      </w:ins>
    </w:p>
    <w:p w:rsidR="0027311A" w:rsidRPr="00DF53CD" w:rsidRDefault="0027311A" w:rsidP="0027311A">
      <w:pPr>
        <w:rPr>
          <w:ins w:id="3521" w:author="Romano Giovanni" w:date="2017-10-25T05:30:00Z"/>
          <w:rFonts w:eastAsia="SimSun" w:hint="eastAsia"/>
          <w:color w:val="000000"/>
          <w:szCs w:val="24"/>
          <w:highlight w:val="yellow"/>
          <w:lang w:val="en-US" w:eastAsia="zh-CN"/>
        </w:rPr>
      </w:pPr>
      <w:ins w:id="3522" w:author="Romano Giovanni" w:date="2017-10-25T05:30:00Z">
        <w:r w:rsidRPr="00DF53CD">
          <w:rPr>
            <w:rFonts w:eastAsia="SimSun"/>
            <w:color w:val="000000"/>
            <w:szCs w:val="24"/>
            <w:highlight w:val="yellow"/>
            <w:lang w:val="en-US" w:eastAsia="zh-CN"/>
          </w:rPr>
          <w:t>T</w:t>
        </w:r>
        <w:r w:rsidRPr="00DF53CD">
          <w:rPr>
            <w:rFonts w:eastAsia="SimSun" w:hint="eastAsia"/>
            <w:color w:val="000000"/>
            <w:szCs w:val="24"/>
            <w:highlight w:val="yellow"/>
            <w:lang w:val="en-US" w:eastAsia="zh-CN"/>
          </w:rPr>
          <w:t xml:space="preserve">his document defines the protocol for </w:t>
        </w:r>
        <w:proofErr w:type="spellStart"/>
        <w:r w:rsidRPr="00DF53CD">
          <w:rPr>
            <w:rFonts w:eastAsia="SimSun" w:hint="eastAsia"/>
            <w:color w:val="000000"/>
            <w:szCs w:val="24"/>
            <w:highlight w:val="yellow"/>
            <w:lang w:val="en-US" w:eastAsia="zh-CN"/>
          </w:rPr>
          <w:t>Nt</w:t>
        </w:r>
        <w:proofErr w:type="spellEnd"/>
        <w:r w:rsidRPr="00DF53CD">
          <w:rPr>
            <w:rFonts w:eastAsia="SimSun" w:hint="eastAsia"/>
            <w:color w:val="000000"/>
            <w:szCs w:val="24"/>
            <w:highlight w:val="yellow"/>
            <w:lang w:val="en-US" w:eastAsia="zh-CN"/>
          </w:rPr>
          <w:t xml:space="preserve"> reference point. </w:t>
        </w:r>
        <w:r w:rsidRPr="00DF53CD">
          <w:rPr>
            <w:rFonts w:eastAsia="SimSun"/>
            <w:color w:val="000000"/>
            <w:szCs w:val="24"/>
            <w:highlight w:val="yellow"/>
            <w:lang w:val="en-US" w:eastAsia="zh-CN"/>
          </w:rPr>
          <w:t xml:space="preserve">The functional requirements and the stage 2 specifications of the </w:t>
        </w:r>
        <w:proofErr w:type="spellStart"/>
        <w:r w:rsidRPr="00DF53CD">
          <w:rPr>
            <w:rFonts w:eastAsia="SimSun" w:hint="eastAsia"/>
            <w:color w:val="000000"/>
            <w:szCs w:val="24"/>
            <w:highlight w:val="yellow"/>
            <w:lang w:val="en-US" w:eastAsia="zh-CN"/>
          </w:rPr>
          <w:t>Nt</w:t>
        </w:r>
        <w:proofErr w:type="spellEnd"/>
        <w:r w:rsidRPr="00DF53CD">
          <w:rPr>
            <w:rFonts w:eastAsia="SimSun" w:hint="eastAsia"/>
            <w:color w:val="000000"/>
            <w:szCs w:val="24"/>
            <w:highlight w:val="yellow"/>
            <w:lang w:val="en-US" w:eastAsia="zh-CN"/>
          </w:rPr>
          <w:t xml:space="preserve"> </w:t>
        </w:r>
        <w:r w:rsidRPr="00DF53CD">
          <w:rPr>
            <w:rFonts w:eastAsia="SimSun"/>
            <w:color w:val="000000"/>
            <w:szCs w:val="24"/>
            <w:highlight w:val="yellow"/>
            <w:lang w:val="en-US" w:eastAsia="zh-CN"/>
          </w:rPr>
          <w:t xml:space="preserve">reference point are contained in </w:t>
        </w:r>
        <w:r w:rsidRPr="00DF53CD">
          <w:rPr>
            <w:rFonts w:eastAsia="SimSun" w:hint="eastAsia"/>
            <w:color w:val="000000"/>
            <w:szCs w:val="24"/>
            <w:highlight w:val="yellow"/>
            <w:lang w:val="en-US" w:eastAsia="zh-CN"/>
          </w:rPr>
          <w:t>3GPP </w:t>
        </w:r>
        <w:r w:rsidRPr="00DF53CD">
          <w:rPr>
            <w:rFonts w:eastAsia="SimSun"/>
            <w:color w:val="000000"/>
            <w:szCs w:val="24"/>
            <w:highlight w:val="yellow"/>
            <w:lang w:val="en-US" w:eastAsia="zh-CN"/>
          </w:rPr>
          <w:t>TS 23.203.</w:t>
        </w:r>
        <w:r w:rsidRPr="00DF53CD">
          <w:rPr>
            <w:rFonts w:eastAsia="SimSun" w:hint="eastAsia"/>
            <w:color w:val="000000"/>
            <w:szCs w:val="24"/>
            <w:highlight w:val="yellow"/>
            <w:lang w:val="en-US" w:eastAsia="zh-CN"/>
          </w:rPr>
          <w:t xml:space="preserve"> The </w:t>
        </w:r>
        <w:proofErr w:type="spellStart"/>
        <w:r w:rsidRPr="00DF53CD">
          <w:rPr>
            <w:rFonts w:eastAsia="SimSun" w:hint="eastAsia"/>
            <w:color w:val="000000"/>
            <w:szCs w:val="24"/>
            <w:highlight w:val="yellow"/>
            <w:lang w:val="en-US" w:eastAsia="zh-CN"/>
          </w:rPr>
          <w:t>Nt</w:t>
        </w:r>
        <w:proofErr w:type="spellEnd"/>
        <w:r w:rsidRPr="00DF53CD">
          <w:rPr>
            <w:rFonts w:eastAsia="SimSun" w:hint="eastAsia"/>
            <w:color w:val="000000"/>
            <w:szCs w:val="24"/>
            <w:highlight w:val="yellow"/>
            <w:lang w:val="en-US" w:eastAsia="zh-CN"/>
          </w:rPr>
          <w:t xml:space="preserve"> reference point lies between Service Capability Exposure Function (SCEF) and Policy and Charging Rules Function (PCRF).</w:t>
        </w:r>
      </w:ins>
    </w:p>
    <w:p w:rsidR="0027311A" w:rsidRPr="007C6BA6" w:rsidRDefault="0027311A" w:rsidP="0027311A">
      <w:pPr>
        <w:pStyle w:val="Titolo5"/>
        <w:rPr>
          <w:ins w:id="3523" w:author="Romano Giovanni" w:date="2017-10-25T05:30:00Z"/>
          <w:rFonts w:eastAsia="SimSun"/>
          <w:bCs/>
          <w:color w:val="000000"/>
          <w:szCs w:val="24"/>
          <w:highlight w:val="yellow"/>
          <w:lang w:val="en-US" w:eastAsia="zh-CN"/>
        </w:rPr>
      </w:pPr>
      <w:ins w:id="3524" w:author="Romano Giovanni" w:date="2017-10-25T05:30:00Z">
        <w:r w:rsidRPr="007C6BA6">
          <w:rPr>
            <w:rFonts w:eastAsia="SimSun"/>
            <w:bCs/>
            <w:color w:val="000000"/>
            <w:szCs w:val="24"/>
            <w:highlight w:val="yellow"/>
            <w:lang w:val="en-US" w:eastAsia="zh-CN"/>
          </w:rPr>
          <w:t>5.1.2.12.8.</w:t>
        </w:r>
        <w:r>
          <w:rPr>
            <w:rFonts w:eastAsia="SimSun"/>
            <w:bCs/>
            <w:color w:val="000000"/>
            <w:szCs w:val="24"/>
            <w:highlight w:val="yellow"/>
            <w:lang w:val="en-US" w:eastAsia="zh-CN"/>
          </w:rPr>
          <w:t>13</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55</w:t>
        </w:r>
      </w:ins>
    </w:p>
    <w:p w:rsidR="0027311A" w:rsidRPr="007C6BA6" w:rsidRDefault="0027311A" w:rsidP="0027311A">
      <w:pPr>
        <w:widowControl w:val="0"/>
        <w:tabs>
          <w:tab w:val="clear" w:pos="1134"/>
          <w:tab w:val="clear" w:pos="1871"/>
          <w:tab w:val="clear" w:pos="2268"/>
          <w:tab w:val="left" w:pos="90"/>
        </w:tabs>
        <w:overflowPunct/>
        <w:spacing w:before="91"/>
        <w:textAlignment w:val="auto"/>
        <w:rPr>
          <w:ins w:id="3525" w:author="Romano Giovanni" w:date="2017-10-25T05:30:00Z"/>
          <w:rFonts w:eastAsia="SimSun"/>
          <w:b/>
          <w:bCs/>
          <w:color w:val="000000"/>
          <w:szCs w:val="24"/>
          <w:highlight w:val="yellow"/>
          <w:lang w:val="en-US" w:eastAsia="zh-CN"/>
        </w:rPr>
      </w:pPr>
      <w:ins w:id="3526" w:author="Romano Giovanni" w:date="2017-10-25T05:30:00Z">
        <w:r w:rsidRPr="007C6BA6">
          <w:rPr>
            <w:rFonts w:eastAsia="SimSun"/>
            <w:b/>
            <w:bCs/>
            <w:color w:val="000000"/>
            <w:szCs w:val="24"/>
            <w:highlight w:val="yellow"/>
            <w:lang w:val="en-US" w:eastAsia="zh-CN"/>
          </w:rPr>
          <w:t>Traffic steering control; Representational State Transfer (REST) over St reference point</w:t>
        </w:r>
      </w:ins>
    </w:p>
    <w:p w:rsidR="0027311A" w:rsidRPr="00717BEE" w:rsidRDefault="0027311A" w:rsidP="0027311A">
      <w:pPr>
        <w:rPr>
          <w:ins w:id="3527" w:author="Romano Giovanni" w:date="2017-10-25T05:30:00Z"/>
          <w:rFonts w:eastAsia="SimSun"/>
          <w:color w:val="000000"/>
          <w:szCs w:val="24"/>
          <w:lang w:val="en-US" w:eastAsia="zh-CN"/>
        </w:rPr>
      </w:pPr>
      <w:ins w:id="3528" w:author="Romano Giovanni" w:date="2017-10-25T05:30:00Z">
        <w:r w:rsidRPr="00717BEE">
          <w:rPr>
            <w:rFonts w:eastAsia="SimSun"/>
            <w:color w:val="000000"/>
            <w:szCs w:val="24"/>
            <w:highlight w:val="yellow"/>
            <w:lang w:val="en-US" w:eastAsia="zh-CN"/>
          </w:rPr>
          <w:t>This document describes the Representational State Transfer (REST) protocol-based St reference point, which is used to provision the traffic steering control information to the TSSF from the PCRF.</w:t>
        </w:r>
      </w:ins>
    </w:p>
    <w:p w:rsidR="000E26CB" w:rsidRPr="002D5C5B" w:rsidRDefault="000E26CB" w:rsidP="000E26CB">
      <w:pPr>
        <w:pStyle w:val="Titolo5"/>
        <w:rPr>
          <w:ins w:id="3529" w:author="Romano Giovanni" w:date="2017-10-23T20:30:00Z"/>
          <w:rFonts w:eastAsia="SimSun"/>
          <w:bCs/>
          <w:color w:val="000000"/>
          <w:szCs w:val="24"/>
          <w:lang w:val="en-US" w:eastAsia="zh-CN"/>
        </w:rPr>
      </w:pPr>
      <w:ins w:id="3530" w:author="Romano Giovanni" w:date="2017-10-23T20:30:00Z">
        <w:r w:rsidRPr="00CF3217">
          <w:rPr>
            <w:rFonts w:eastAsia="SimSun"/>
            <w:bCs/>
            <w:color w:val="000000"/>
            <w:szCs w:val="24"/>
            <w:lang w:val="en-US" w:eastAsia="zh-CN"/>
          </w:rPr>
          <w:t>5.1.2.</w:t>
        </w:r>
      </w:ins>
      <w:ins w:id="3531" w:author="Romano Giovanni" w:date="2017-10-23T20:47:00Z">
        <w:r w:rsidR="00E64DB4">
          <w:rPr>
            <w:rFonts w:eastAsia="SimSun"/>
            <w:bCs/>
            <w:color w:val="000000"/>
            <w:szCs w:val="24"/>
            <w:lang w:val="en-US" w:eastAsia="zh-CN"/>
          </w:rPr>
          <w:t>12.8.</w:t>
        </w:r>
      </w:ins>
      <w:ins w:id="3532" w:author="Romano Giovanni" w:date="2017-10-25T05:30:00Z">
        <w:r w:rsidR="00A953B0">
          <w:rPr>
            <w:rFonts w:eastAsia="SimSun"/>
            <w:bCs/>
            <w:color w:val="000000"/>
            <w:szCs w:val="24"/>
            <w:lang w:val="en-US" w:eastAsia="zh-CN"/>
          </w:rPr>
          <w:t>14</w:t>
        </w:r>
      </w:ins>
      <w:ins w:id="3533" w:author="Romano Giovanni" w:date="2017-10-23T20:30:00Z">
        <w:r w:rsidRPr="00CF3217">
          <w:rPr>
            <w:rFonts w:eastAsia="SimSun"/>
            <w:bCs/>
            <w:color w:val="000000"/>
            <w:szCs w:val="24"/>
            <w:lang w:val="en-US" w:eastAsia="zh-CN"/>
          </w:rPr>
          <w:tab/>
          <w:t>TS 29.161</w:t>
        </w:r>
      </w:ins>
    </w:p>
    <w:p w:rsidR="000E26CB" w:rsidRPr="00CF3217" w:rsidRDefault="000E26CB" w:rsidP="000E26CB">
      <w:pPr>
        <w:widowControl w:val="0"/>
        <w:tabs>
          <w:tab w:val="clear" w:pos="1134"/>
          <w:tab w:val="clear" w:pos="1871"/>
          <w:tab w:val="clear" w:pos="2268"/>
          <w:tab w:val="left" w:pos="90"/>
        </w:tabs>
        <w:overflowPunct/>
        <w:textAlignment w:val="auto"/>
        <w:rPr>
          <w:ins w:id="3534" w:author="Romano Giovanni" w:date="2017-10-23T20:30:00Z"/>
          <w:rFonts w:eastAsia="SimSun"/>
          <w:b/>
          <w:bCs/>
          <w:color w:val="000000"/>
          <w:sz w:val="27"/>
          <w:szCs w:val="27"/>
          <w:lang w:val="en-US" w:eastAsia="zh-CN"/>
        </w:rPr>
      </w:pPr>
      <w:ins w:id="3535" w:author="Romano Giovanni" w:date="2017-10-23T20:30:00Z">
        <w:r w:rsidRPr="00CF3217">
          <w:rPr>
            <w:rFonts w:eastAsia="SimSun"/>
            <w:b/>
            <w:bCs/>
            <w:color w:val="000000"/>
            <w:szCs w:val="24"/>
            <w:lang w:val="en-US" w:eastAsia="zh-CN"/>
          </w:rPr>
          <w:t>Interworking between the Public Land Mobile Network (PLMN) supporting packet based services with Wireless Local Area Network (WLAN) access and Packet data Networks (PDN)</w:t>
        </w:r>
      </w:ins>
    </w:p>
    <w:p w:rsidR="000E26CB" w:rsidRDefault="000E26CB" w:rsidP="000E26CB">
      <w:pPr>
        <w:widowControl w:val="0"/>
        <w:tabs>
          <w:tab w:val="clear" w:pos="1134"/>
          <w:tab w:val="clear" w:pos="1871"/>
          <w:tab w:val="clear" w:pos="2268"/>
          <w:tab w:val="left" w:pos="90"/>
        </w:tabs>
        <w:overflowPunct/>
        <w:textAlignment w:val="auto"/>
        <w:rPr>
          <w:ins w:id="3536" w:author="Romano Giovanni" w:date="2017-10-23T20:30:00Z"/>
          <w:rFonts w:eastAsia="SimSun"/>
          <w:color w:val="000000"/>
          <w:szCs w:val="24"/>
          <w:lang w:val="en-US" w:eastAsia="zh-CN"/>
        </w:rPr>
      </w:pPr>
      <w:ins w:id="3537" w:author="Romano Giovanni" w:date="2017-10-23T20:30:00Z">
        <w:r w:rsidRPr="00CF3217">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ins>
    </w:p>
    <w:p w:rsidR="000E26CB" w:rsidRPr="002D5C5B" w:rsidRDefault="000E26CB" w:rsidP="000E26CB">
      <w:pPr>
        <w:pStyle w:val="Titolo5"/>
        <w:rPr>
          <w:ins w:id="3538" w:author="Romano Giovanni" w:date="2017-10-23T20:30:00Z"/>
          <w:rFonts w:eastAsia="SimSun"/>
          <w:bCs/>
          <w:color w:val="000000"/>
          <w:szCs w:val="24"/>
          <w:lang w:val="en-US" w:eastAsia="zh-CN"/>
        </w:rPr>
      </w:pPr>
      <w:ins w:id="3539" w:author="Romano Giovanni" w:date="2017-10-23T20:30:00Z">
        <w:r w:rsidRPr="00CF3217">
          <w:rPr>
            <w:rFonts w:eastAsia="SimSun"/>
            <w:bCs/>
            <w:color w:val="000000"/>
            <w:szCs w:val="24"/>
            <w:lang w:val="en-US" w:eastAsia="zh-CN"/>
          </w:rPr>
          <w:t>5.1.2.</w:t>
        </w:r>
      </w:ins>
      <w:ins w:id="3540" w:author="Romano Giovanni" w:date="2017-10-23T20:47:00Z">
        <w:r w:rsidR="00E64DB4">
          <w:rPr>
            <w:rFonts w:eastAsia="SimSun"/>
            <w:bCs/>
            <w:color w:val="000000"/>
            <w:szCs w:val="24"/>
            <w:lang w:val="en-US" w:eastAsia="zh-CN"/>
          </w:rPr>
          <w:t>12.8.</w:t>
        </w:r>
      </w:ins>
      <w:ins w:id="3541" w:author="Romano Giovanni" w:date="2017-10-23T20:30:00Z">
        <w:r>
          <w:rPr>
            <w:rFonts w:eastAsia="SimSun"/>
            <w:bCs/>
            <w:color w:val="000000"/>
            <w:szCs w:val="24"/>
            <w:lang w:val="en-US" w:eastAsia="zh-CN"/>
          </w:rPr>
          <w:t>1</w:t>
        </w:r>
      </w:ins>
      <w:ins w:id="3542" w:author="Romano Giovanni" w:date="2017-10-25T05:30:00Z">
        <w:r w:rsidR="00A953B0">
          <w:rPr>
            <w:rFonts w:eastAsia="SimSun"/>
            <w:bCs/>
            <w:color w:val="000000"/>
            <w:szCs w:val="24"/>
            <w:lang w:val="en-US" w:eastAsia="zh-CN"/>
          </w:rPr>
          <w:t>5</w:t>
        </w:r>
      </w:ins>
      <w:ins w:id="3543" w:author="Romano Giovanni" w:date="2017-10-23T20:30:00Z">
        <w:r w:rsidRPr="00CF3217">
          <w:rPr>
            <w:rFonts w:eastAsia="SimSun"/>
            <w:bCs/>
            <w:color w:val="000000"/>
            <w:szCs w:val="24"/>
            <w:lang w:val="en-US" w:eastAsia="zh-CN"/>
          </w:rPr>
          <w:tab/>
          <w:t>TS 29.162</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544" w:author="Romano Giovanni" w:date="2017-10-23T20:30:00Z"/>
          <w:rFonts w:eastAsia="SimSun"/>
          <w:b/>
          <w:bCs/>
          <w:color w:val="000000"/>
          <w:sz w:val="30"/>
          <w:szCs w:val="30"/>
          <w:lang w:val="en-US" w:eastAsia="zh-CN"/>
        </w:rPr>
      </w:pPr>
      <w:ins w:id="3545" w:author="Romano Giovanni" w:date="2017-10-23T20:30:00Z">
        <w:r w:rsidRPr="00CF3217">
          <w:rPr>
            <w:rFonts w:eastAsia="SimSun"/>
            <w:b/>
            <w:bCs/>
            <w:color w:val="000000"/>
            <w:szCs w:val="24"/>
            <w:lang w:val="en-US" w:eastAsia="zh-CN"/>
          </w:rPr>
          <w:t>Interworking between the IM CN subsystem and IP networks</w:t>
        </w:r>
      </w:ins>
    </w:p>
    <w:p w:rsidR="000E26CB" w:rsidRDefault="000E26CB" w:rsidP="000E26CB">
      <w:pPr>
        <w:widowControl w:val="0"/>
        <w:tabs>
          <w:tab w:val="clear" w:pos="1134"/>
          <w:tab w:val="clear" w:pos="1871"/>
          <w:tab w:val="clear" w:pos="2268"/>
          <w:tab w:val="left" w:pos="90"/>
        </w:tabs>
        <w:overflowPunct/>
        <w:spacing w:before="0"/>
        <w:textAlignment w:val="auto"/>
        <w:rPr>
          <w:ins w:id="3546" w:author="Romano Giovanni" w:date="2017-10-23T20:30:00Z"/>
          <w:rFonts w:eastAsia="SimSun"/>
          <w:color w:val="000000"/>
          <w:szCs w:val="24"/>
          <w:lang w:val="en-US" w:eastAsia="zh-CN"/>
        </w:rPr>
      </w:pPr>
      <w:ins w:id="3547" w:author="Romano Giovanni" w:date="2017-10-23T20:30:00Z">
        <w:r w:rsidRPr="00CF3217">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w:t>
        </w:r>
        <w:r w:rsidRPr="00CF3217">
          <w:rPr>
            <w:rFonts w:eastAsia="SimSun"/>
            <w:color w:val="000000"/>
            <w:szCs w:val="24"/>
            <w:lang w:val="en-US" w:eastAsia="zh-CN"/>
          </w:rPr>
          <w:lastRenderedPageBreak/>
          <w:t>mobile originated and terminated calls.</w:t>
        </w:r>
      </w:ins>
    </w:p>
    <w:p w:rsidR="000E26CB" w:rsidRPr="002D5C5B" w:rsidRDefault="000E26CB" w:rsidP="000E26CB">
      <w:pPr>
        <w:pStyle w:val="Titolo5"/>
        <w:rPr>
          <w:ins w:id="3548" w:author="Romano Giovanni" w:date="2017-10-23T20:30:00Z"/>
          <w:rFonts w:eastAsia="SimSun"/>
          <w:bCs/>
          <w:color w:val="000000"/>
          <w:sz w:val="30"/>
          <w:szCs w:val="30"/>
          <w:lang w:val="en-US" w:eastAsia="zh-CN"/>
        </w:rPr>
      </w:pPr>
      <w:ins w:id="3549" w:author="Romano Giovanni" w:date="2017-10-23T20:30:00Z">
        <w:r w:rsidRPr="00CF3217">
          <w:rPr>
            <w:rFonts w:eastAsia="SimSun"/>
            <w:bCs/>
            <w:color w:val="000000"/>
            <w:szCs w:val="24"/>
            <w:lang w:val="en-US" w:eastAsia="zh-CN"/>
          </w:rPr>
          <w:t>5.1.2.</w:t>
        </w:r>
      </w:ins>
      <w:ins w:id="3550" w:author="Romano Giovanni" w:date="2017-10-23T20:47:00Z">
        <w:r w:rsidR="00E64DB4">
          <w:rPr>
            <w:rFonts w:eastAsia="SimSun"/>
            <w:bCs/>
            <w:color w:val="000000"/>
            <w:szCs w:val="24"/>
            <w:lang w:val="en-US" w:eastAsia="zh-CN"/>
          </w:rPr>
          <w:t>12.8.</w:t>
        </w:r>
      </w:ins>
      <w:ins w:id="3551" w:author="Romano Giovanni" w:date="2017-10-23T20:30:00Z">
        <w:r>
          <w:rPr>
            <w:rFonts w:eastAsia="SimSun"/>
            <w:bCs/>
            <w:color w:val="000000"/>
            <w:szCs w:val="24"/>
            <w:lang w:val="en-US" w:eastAsia="zh-CN"/>
          </w:rPr>
          <w:t>1</w:t>
        </w:r>
      </w:ins>
      <w:ins w:id="3552" w:author="Romano Giovanni" w:date="2017-10-25T05:30:00Z">
        <w:r w:rsidR="00A953B0">
          <w:rPr>
            <w:rFonts w:eastAsia="SimSun"/>
            <w:bCs/>
            <w:color w:val="000000"/>
            <w:szCs w:val="24"/>
            <w:lang w:val="en-US" w:eastAsia="zh-CN"/>
          </w:rPr>
          <w:t>6</w:t>
        </w:r>
      </w:ins>
      <w:ins w:id="3553" w:author="Romano Giovanni" w:date="2017-10-23T20:30:00Z">
        <w:r w:rsidRPr="00CF3217">
          <w:rPr>
            <w:rFonts w:eastAsia="SimSun"/>
            <w:bCs/>
            <w:color w:val="000000"/>
            <w:szCs w:val="24"/>
            <w:lang w:val="en-US" w:eastAsia="zh-CN"/>
          </w:rPr>
          <w:tab/>
          <w:t>TS 29.163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554" w:author="Romano Giovanni" w:date="2017-10-23T20:30:00Z"/>
          <w:rFonts w:eastAsia="SimSun"/>
          <w:b/>
          <w:bCs/>
          <w:color w:val="000000"/>
          <w:sz w:val="30"/>
          <w:szCs w:val="30"/>
          <w:lang w:val="en-US" w:eastAsia="zh-CN"/>
        </w:rPr>
      </w:pPr>
      <w:ins w:id="3555" w:author="Romano Giovanni" w:date="2017-10-23T20:30:00Z">
        <w:r w:rsidRPr="00CF3217">
          <w:rPr>
            <w:rFonts w:eastAsia="SimSun"/>
            <w:b/>
            <w:bCs/>
            <w:color w:val="000000"/>
            <w:szCs w:val="24"/>
            <w:lang w:val="en-US" w:eastAsia="zh-CN"/>
          </w:rPr>
          <w:t>Interworking between the IP Multimedia (IM) Core Network (CN) subsystem and Circuit Switched (CS) networks</w:t>
        </w:r>
      </w:ins>
    </w:p>
    <w:p w:rsidR="000E26CB" w:rsidRDefault="000E26CB" w:rsidP="000E26CB">
      <w:pPr>
        <w:widowControl w:val="0"/>
        <w:tabs>
          <w:tab w:val="clear" w:pos="1134"/>
          <w:tab w:val="clear" w:pos="1871"/>
          <w:tab w:val="clear" w:pos="2268"/>
          <w:tab w:val="left" w:pos="90"/>
        </w:tabs>
        <w:overflowPunct/>
        <w:spacing w:before="0"/>
        <w:textAlignment w:val="auto"/>
        <w:rPr>
          <w:ins w:id="3556" w:author="Romano Giovanni" w:date="2017-10-23T20:30:00Z"/>
          <w:rFonts w:eastAsia="SimSun"/>
          <w:color w:val="000000"/>
          <w:szCs w:val="24"/>
          <w:lang w:val="en-US" w:eastAsia="zh-CN"/>
        </w:rPr>
      </w:pPr>
      <w:ins w:id="3557" w:author="Romano Giovanni" w:date="2017-10-23T20:30:00Z">
        <w:r w:rsidRPr="00CF3217">
          <w:rPr>
            <w:rFonts w:eastAsia="SimSun"/>
            <w:color w:val="000000"/>
            <w:szCs w:val="24"/>
            <w:lang w:val="en-US" w:eastAsia="zh-CN"/>
          </w:rPr>
          <w:t xml:space="preserve">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issues for negotiation and mapping of bearer capabilities and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information.</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558" w:author="Romano Giovanni" w:date="2017-10-23T20:30:00Z"/>
          <w:rFonts w:eastAsia="SimSun"/>
          <w:color w:val="000000"/>
          <w:sz w:val="27"/>
          <w:szCs w:val="27"/>
          <w:lang w:val="en-US" w:eastAsia="zh-CN"/>
        </w:rPr>
      </w:pPr>
    </w:p>
    <w:p w:rsidR="000E26CB" w:rsidRPr="002D5C5B" w:rsidRDefault="000E26CB" w:rsidP="000E26CB">
      <w:pPr>
        <w:pStyle w:val="Titolo5"/>
        <w:rPr>
          <w:ins w:id="3559" w:author="Romano Giovanni" w:date="2017-10-23T20:30:00Z"/>
          <w:rFonts w:eastAsia="SimSun"/>
          <w:bCs/>
          <w:color w:val="000000"/>
          <w:szCs w:val="24"/>
          <w:lang w:val="en-US" w:eastAsia="zh-CN"/>
        </w:rPr>
      </w:pPr>
      <w:ins w:id="3560" w:author="Romano Giovanni" w:date="2017-10-23T20:30:00Z">
        <w:r w:rsidRPr="00CF3217">
          <w:rPr>
            <w:rFonts w:eastAsia="SimSun"/>
            <w:bCs/>
            <w:color w:val="000000"/>
            <w:szCs w:val="24"/>
            <w:lang w:val="en-US" w:eastAsia="zh-CN"/>
          </w:rPr>
          <w:t>5.1.2.</w:t>
        </w:r>
      </w:ins>
      <w:ins w:id="3561" w:author="Romano Giovanni" w:date="2017-10-23T20:47:00Z">
        <w:r w:rsidR="00E64DB4">
          <w:rPr>
            <w:rFonts w:eastAsia="SimSun"/>
            <w:bCs/>
            <w:color w:val="000000"/>
            <w:szCs w:val="24"/>
            <w:lang w:val="en-US" w:eastAsia="zh-CN"/>
          </w:rPr>
          <w:t>12.8.</w:t>
        </w:r>
      </w:ins>
      <w:ins w:id="3562" w:author="Romano Giovanni" w:date="2017-10-23T20:30:00Z">
        <w:r>
          <w:rPr>
            <w:rFonts w:eastAsia="SimSun"/>
            <w:bCs/>
            <w:color w:val="000000"/>
            <w:szCs w:val="24"/>
            <w:lang w:val="en-US" w:eastAsia="zh-CN"/>
          </w:rPr>
          <w:t>1</w:t>
        </w:r>
      </w:ins>
      <w:ins w:id="3563" w:author="Romano Giovanni" w:date="2017-10-25T05:30:00Z">
        <w:r w:rsidR="00A953B0">
          <w:rPr>
            <w:rFonts w:eastAsia="SimSun"/>
            <w:bCs/>
            <w:color w:val="000000"/>
            <w:szCs w:val="24"/>
            <w:lang w:val="en-US" w:eastAsia="zh-CN"/>
          </w:rPr>
          <w:t>7</w:t>
        </w:r>
      </w:ins>
      <w:ins w:id="3564" w:author="Romano Giovanni" w:date="2017-10-23T20:30:00Z">
        <w:r w:rsidRPr="00CF3217">
          <w:rPr>
            <w:rFonts w:eastAsia="SimSun"/>
            <w:bCs/>
            <w:color w:val="000000"/>
            <w:szCs w:val="24"/>
            <w:lang w:val="en-US" w:eastAsia="zh-CN"/>
          </w:rPr>
          <w:tab/>
          <w:t>TS 29.164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565" w:author="Romano Giovanni" w:date="2017-10-23T20:30:00Z"/>
          <w:rFonts w:eastAsia="SimSun"/>
          <w:b/>
          <w:bCs/>
          <w:color w:val="000000"/>
          <w:sz w:val="30"/>
          <w:szCs w:val="30"/>
          <w:lang w:val="en-US" w:eastAsia="zh-CN"/>
        </w:rPr>
      </w:pPr>
      <w:ins w:id="3566" w:author="Romano Giovanni" w:date="2017-10-23T20:30:00Z">
        <w:r w:rsidRPr="00CF3217">
          <w:rPr>
            <w:rFonts w:eastAsia="SimSun"/>
            <w:b/>
            <w:bCs/>
            <w:color w:val="000000"/>
            <w:szCs w:val="24"/>
            <w:lang w:val="en-US" w:eastAsia="zh-CN"/>
          </w:rPr>
          <w:t xml:space="preserve">Interworking between the 3GPP CS domain with BICC or ISUP as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protocol and external SIP-I networks</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567" w:author="Romano Giovanni" w:date="2017-10-23T20:30:00Z"/>
          <w:rFonts w:eastAsia="SimSun"/>
          <w:color w:val="000000"/>
          <w:sz w:val="27"/>
          <w:szCs w:val="27"/>
          <w:lang w:val="en-US" w:eastAsia="zh-CN"/>
        </w:rPr>
      </w:pPr>
      <w:ins w:id="3568" w:author="Romano Giovanni" w:date="2017-10-23T20:30:00Z">
        <w:r w:rsidRPr="00CF3217">
          <w:rPr>
            <w:rFonts w:eastAsia="SimSun"/>
            <w:color w:val="000000"/>
            <w:szCs w:val="24"/>
            <w:lang w:val="en-US" w:eastAsia="zh-CN"/>
          </w:rPr>
          <w:t xml:space="preserve">This document defines interworking procedures between a 3GPP CS domain (see 3GPP TS 23.205) which applies either BICC or ISUP as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and external networks that use SIP-I (see ITU-T Q.19</w:t>
        </w:r>
      </w:ins>
      <w:ins w:id="3569" w:author="Romano Giovanni" w:date="2017-10-23T20:47:00Z">
        <w:r w:rsidR="00E64DB4">
          <w:rPr>
            <w:rFonts w:eastAsia="SimSun"/>
            <w:color w:val="000000"/>
            <w:szCs w:val="24"/>
            <w:lang w:val="en-US" w:eastAsia="zh-CN"/>
          </w:rPr>
          <w:t>12.8.</w:t>
        </w:r>
      </w:ins>
      <w:ins w:id="3570" w:author="Romano Giovanni" w:date="2017-10-23T20:30:00Z">
        <w:r w:rsidRPr="00CF3217">
          <w:rPr>
            <w:rFonts w:eastAsia="SimSun"/>
            <w:color w:val="000000"/>
            <w:szCs w:val="24"/>
            <w:lang w:val="en-US" w:eastAsia="zh-CN"/>
          </w:rPr>
          <w:t xml:space="preserve">5, Profile C) as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ins>
    </w:p>
    <w:p w:rsidR="000E26CB" w:rsidRPr="002D5C5B" w:rsidRDefault="000E26CB" w:rsidP="000E26CB">
      <w:pPr>
        <w:pStyle w:val="Titolo5"/>
        <w:rPr>
          <w:ins w:id="3571" w:author="Romano Giovanni" w:date="2017-10-23T20:30:00Z"/>
          <w:rFonts w:eastAsia="SimSun"/>
          <w:bCs/>
          <w:color w:val="000000"/>
          <w:szCs w:val="24"/>
          <w:lang w:val="en-US" w:eastAsia="zh-CN"/>
        </w:rPr>
      </w:pPr>
      <w:ins w:id="3572" w:author="Romano Giovanni" w:date="2017-10-23T20:30:00Z">
        <w:r w:rsidRPr="00CF3217">
          <w:rPr>
            <w:rFonts w:eastAsia="SimSun"/>
            <w:bCs/>
            <w:color w:val="000000"/>
            <w:szCs w:val="24"/>
            <w:lang w:val="en-US" w:eastAsia="zh-CN"/>
          </w:rPr>
          <w:t>5.1.2.</w:t>
        </w:r>
      </w:ins>
      <w:ins w:id="3573" w:author="Romano Giovanni" w:date="2017-10-23T20:47:00Z">
        <w:r w:rsidR="00E64DB4">
          <w:rPr>
            <w:rFonts w:eastAsia="SimSun"/>
            <w:bCs/>
            <w:color w:val="000000"/>
            <w:szCs w:val="24"/>
            <w:lang w:val="en-US" w:eastAsia="zh-CN"/>
          </w:rPr>
          <w:t>12.8.</w:t>
        </w:r>
      </w:ins>
      <w:ins w:id="3574" w:author="Romano Giovanni" w:date="2017-10-23T20:30:00Z">
        <w:r>
          <w:rPr>
            <w:rFonts w:eastAsia="SimSun"/>
            <w:bCs/>
            <w:color w:val="000000"/>
            <w:szCs w:val="24"/>
            <w:lang w:val="en-US" w:eastAsia="zh-CN"/>
          </w:rPr>
          <w:t>1</w:t>
        </w:r>
      </w:ins>
      <w:ins w:id="3575" w:author="Romano Giovanni" w:date="2017-10-25T05:31:00Z">
        <w:r w:rsidR="00A953B0">
          <w:rPr>
            <w:rFonts w:eastAsia="SimSun"/>
            <w:bCs/>
            <w:color w:val="000000"/>
            <w:szCs w:val="24"/>
            <w:lang w:val="en-US" w:eastAsia="zh-CN"/>
          </w:rPr>
          <w:t>8</w:t>
        </w:r>
      </w:ins>
      <w:ins w:id="3576" w:author="Romano Giovanni" w:date="2017-10-23T20:30:00Z">
        <w:r w:rsidRPr="00CF3217">
          <w:rPr>
            <w:rFonts w:eastAsia="SimSun"/>
            <w:bCs/>
            <w:color w:val="000000"/>
            <w:szCs w:val="24"/>
            <w:lang w:val="en-US" w:eastAsia="zh-CN"/>
          </w:rPr>
          <w:tab/>
          <w:t>TS 29.165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577" w:author="Romano Giovanni" w:date="2017-10-23T20:30:00Z"/>
          <w:rFonts w:eastAsia="SimSun"/>
          <w:b/>
          <w:bCs/>
          <w:color w:val="000000"/>
          <w:sz w:val="30"/>
          <w:szCs w:val="30"/>
          <w:lang w:val="en-US" w:eastAsia="zh-CN"/>
        </w:rPr>
      </w:pPr>
      <w:ins w:id="3578" w:author="Romano Giovanni" w:date="2017-10-23T20:30:00Z">
        <w:r w:rsidRPr="00CF3217">
          <w:rPr>
            <w:rFonts w:eastAsia="SimSun"/>
            <w:b/>
            <w:bCs/>
            <w:color w:val="000000"/>
            <w:szCs w:val="24"/>
            <w:lang w:val="en-US" w:eastAsia="zh-CN"/>
          </w:rPr>
          <w:t>Inter-IMS Network to Network Interface (NNI)</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579" w:author="Romano Giovanni" w:date="2017-10-23T20:30:00Z"/>
          <w:rFonts w:eastAsia="SimSun"/>
          <w:color w:val="000000"/>
          <w:sz w:val="27"/>
          <w:szCs w:val="27"/>
          <w:lang w:val="en-US" w:eastAsia="zh-CN"/>
        </w:rPr>
      </w:pPr>
      <w:ins w:id="3580" w:author="Romano Giovanni" w:date="2017-10-23T20:30:00Z">
        <w:r w:rsidRPr="00CF3217">
          <w:rPr>
            <w:rFonts w:eastAsia="SimSun"/>
            <w:color w:val="000000"/>
            <w:szCs w:val="24"/>
            <w:lang w:val="en-US" w:eastAsia="zh-CN"/>
          </w:rPr>
          <w:t xml:space="preserve">The objective of this document addresses the Inter-IMS Network to Network Interface (II-NNI) consisting of </w:t>
        </w:r>
        <w:proofErr w:type="spellStart"/>
        <w:r w:rsidRPr="00CF3217">
          <w:rPr>
            <w:rFonts w:eastAsia="SimSun"/>
            <w:color w:val="000000"/>
            <w:szCs w:val="24"/>
            <w:lang w:val="en-US" w:eastAsia="zh-CN"/>
          </w:rPr>
          <w:t>Ici</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Izi</w:t>
        </w:r>
        <w:proofErr w:type="spellEnd"/>
        <w:r w:rsidRPr="00CF3217">
          <w:rPr>
            <w:rFonts w:eastAsia="SimSun"/>
            <w:color w:val="000000"/>
            <w:szCs w:val="24"/>
            <w:lang w:val="en-US" w:eastAsia="zh-CN"/>
          </w:rPr>
          <w:t xml:space="preserve"> reference points between IMS networks in order to support end-to-end service interoperability. The document addresses the issues related to control plane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is concerned.</w:t>
        </w:r>
      </w:ins>
    </w:p>
    <w:p w:rsidR="000E26CB" w:rsidRPr="002D5C5B" w:rsidRDefault="000E26CB" w:rsidP="000E26CB">
      <w:pPr>
        <w:pStyle w:val="Titolo5"/>
        <w:rPr>
          <w:ins w:id="3581" w:author="Romano Giovanni" w:date="2017-10-23T20:30:00Z"/>
          <w:rFonts w:eastAsia="SimSun"/>
          <w:bCs/>
          <w:color w:val="000000"/>
          <w:sz w:val="30"/>
          <w:szCs w:val="30"/>
          <w:lang w:val="en-US" w:eastAsia="zh-CN"/>
        </w:rPr>
      </w:pPr>
      <w:ins w:id="3582" w:author="Romano Giovanni" w:date="2017-10-23T20:30:00Z">
        <w:r w:rsidRPr="00CF3217">
          <w:rPr>
            <w:rFonts w:eastAsia="SimSun"/>
            <w:bCs/>
            <w:color w:val="000000"/>
            <w:szCs w:val="24"/>
            <w:lang w:val="en-US" w:eastAsia="zh-CN"/>
          </w:rPr>
          <w:t>5.1.2.</w:t>
        </w:r>
      </w:ins>
      <w:ins w:id="3583" w:author="Romano Giovanni" w:date="2017-10-23T20:47:00Z">
        <w:r w:rsidR="00E64DB4">
          <w:rPr>
            <w:rFonts w:eastAsia="SimSun"/>
            <w:bCs/>
            <w:color w:val="000000"/>
            <w:szCs w:val="24"/>
            <w:lang w:val="en-US" w:eastAsia="zh-CN"/>
          </w:rPr>
          <w:t>12.8.</w:t>
        </w:r>
      </w:ins>
      <w:ins w:id="3584" w:author="Romano Giovanni" w:date="2017-10-23T20:30:00Z">
        <w:r>
          <w:rPr>
            <w:rFonts w:eastAsia="SimSun"/>
            <w:bCs/>
            <w:color w:val="000000"/>
            <w:szCs w:val="24"/>
            <w:lang w:val="en-US" w:eastAsia="zh-CN"/>
          </w:rPr>
          <w:t>1</w:t>
        </w:r>
      </w:ins>
      <w:ins w:id="3585" w:author="Romano Giovanni" w:date="2017-10-25T05:31:00Z">
        <w:r w:rsidR="00A953B0">
          <w:rPr>
            <w:rFonts w:eastAsia="SimSun"/>
            <w:bCs/>
            <w:color w:val="000000"/>
            <w:szCs w:val="24"/>
            <w:lang w:val="en-US" w:eastAsia="zh-CN"/>
          </w:rPr>
          <w:t>9</w:t>
        </w:r>
      </w:ins>
      <w:ins w:id="3586" w:author="Romano Giovanni" w:date="2017-10-23T20:30:00Z">
        <w:r w:rsidRPr="00CF3217">
          <w:rPr>
            <w:rFonts w:eastAsia="SimSun"/>
            <w:bCs/>
            <w:color w:val="000000"/>
            <w:szCs w:val="24"/>
            <w:lang w:val="en-US" w:eastAsia="zh-CN"/>
          </w:rPr>
          <w:tab/>
          <w:t>TS 29.168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587" w:author="Romano Giovanni" w:date="2017-10-23T20:30:00Z"/>
          <w:rFonts w:eastAsia="SimSun"/>
          <w:b/>
          <w:bCs/>
          <w:color w:val="000000"/>
          <w:sz w:val="30"/>
          <w:szCs w:val="30"/>
          <w:lang w:val="en-US" w:eastAsia="zh-CN"/>
        </w:rPr>
      </w:pPr>
      <w:ins w:id="3588" w:author="Romano Giovanni" w:date="2017-10-23T20:30:00Z">
        <w:r w:rsidRPr="00CF3217">
          <w:rPr>
            <w:rFonts w:eastAsia="SimSun"/>
            <w:b/>
            <w:bCs/>
            <w:color w:val="000000"/>
            <w:szCs w:val="24"/>
            <w:lang w:val="en-US" w:eastAsia="zh-CN"/>
          </w:rPr>
          <w:t>Cell Broadcast Centre interfaces with the Evolved Packet Core;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589" w:author="Romano Giovanni" w:date="2017-10-23T20:30:00Z"/>
          <w:rFonts w:eastAsia="SimSun"/>
          <w:color w:val="000000"/>
          <w:sz w:val="27"/>
          <w:szCs w:val="27"/>
          <w:lang w:val="en-US" w:eastAsia="zh-CN"/>
        </w:rPr>
      </w:pPr>
      <w:ins w:id="3590" w:author="Romano Giovanni" w:date="2017-10-23T20:30:00Z">
        <w:r w:rsidRPr="00CF3217">
          <w:rPr>
            <w:rFonts w:eastAsia="SimSun"/>
            <w:color w:val="000000"/>
            <w:szCs w:val="24"/>
            <w:lang w:val="en-US" w:eastAsia="zh-CN"/>
          </w:rPr>
          <w:t xml:space="preserve">This document specifies the procedures and the </w:t>
        </w:r>
        <w:proofErr w:type="spellStart"/>
        <w:r w:rsidRPr="00CF3217">
          <w:rPr>
            <w:rFonts w:eastAsia="SimSun"/>
            <w:color w:val="000000"/>
            <w:szCs w:val="24"/>
            <w:lang w:val="en-US" w:eastAsia="zh-CN"/>
          </w:rPr>
          <w:t>SBc</w:t>
        </w:r>
        <w:proofErr w:type="spellEnd"/>
        <w:r w:rsidRPr="00CF3217">
          <w:rPr>
            <w:rFonts w:eastAsia="SimSun"/>
            <w:color w:val="000000"/>
            <w:szCs w:val="24"/>
            <w:lang w:val="en-US" w:eastAsia="zh-CN"/>
          </w:rPr>
          <w:t xml:space="preserve"> Application Part (</w:t>
        </w:r>
        <w:proofErr w:type="spellStart"/>
        <w:r w:rsidRPr="00CF3217">
          <w:rPr>
            <w:rFonts w:eastAsia="SimSun"/>
            <w:color w:val="000000"/>
            <w:szCs w:val="24"/>
            <w:lang w:val="en-US" w:eastAsia="zh-CN"/>
          </w:rPr>
          <w:t>SBc</w:t>
        </w:r>
        <w:proofErr w:type="spellEnd"/>
        <w:r w:rsidRPr="00CF3217">
          <w:rPr>
            <w:rFonts w:eastAsia="SimSun"/>
            <w:color w:val="000000"/>
            <w:szCs w:val="24"/>
            <w:lang w:val="en-US" w:eastAsia="zh-CN"/>
          </w:rPr>
          <w:t xml:space="preserve">-AP) messages used on the </w:t>
        </w:r>
        <w:proofErr w:type="spellStart"/>
        <w:r w:rsidRPr="00CF3217">
          <w:rPr>
            <w:rFonts w:eastAsia="SimSun"/>
            <w:color w:val="000000"/>
            <w:szCs w:val="24"/>
            <w:lang w:val="en-US" w:eastAsia="zh-CN"/>
          </w:rPr>
          <w:t>SBc</w:t>
        </w:r>
        <w:proofErr w:type="spellEnd"/>
        <w:r w:rsidRPr="00CF3217">
          <w:rPr>
            <w:rFonts w:eastAsia="SimSun"/>
            <w:color w:val="000000"/>
            <w:szCs w:val="24"/>
            <w:lang w:val="en-US" w:eastAsia="zh-CN"/>
          </w:rPr>
          <w:t>-AP interface between the Mobility Management Entity (MME) and the Cell Broadcast Centre (CBC). This document supports the following functions.- Warning Message Transmission function in the EPS.</w:t>
        </w:r>
      </w:ins>
    </w:p>
    <w:p w:rsidR="000E26CB" w:rsidRPr="002D5C5B" w:rsidRDefault="000E26CB" w:rsidP="000E26CB">
      <w:pPr>
        <w:pStyle w:val="Titolo5"/>
        <w:rPr>
          <w:ins w:id="3591" w:author="Romano Giovanni" w:date="2017-10-23T20:30:00Z"/>
          <w:rFonts w:eastAsia="SimSun"/>
          <w:bCs/>
          <w:color w:val="000000"/>
          <w:szCs w:val="24"/>
          <w:lang w:val="en-US" w:eastAsia="zh-CN"/>
        </w:rPr>
      </w:pPr>
      <w:ins w:id="3592" w:author="Romano Giovanni" w:date="2017-10-23T20:30:00Z">
        <w:r w:rsidRPr="00CF3217">
          <w:rPr>
            <w:rFonts w:eastAsia="SimSun"/>
            <w:bCs/>
            <w:color w:val="000000"/>
            <w:szCs w:val="24"/>
            <w:lang w:val="en-US" w:eastAsia="zh-CN"/>
          </w:rPr>
          <w:lastRenderedPageBreak/>
          <w:t>5.1.2.</w:t>
        </w:r>
      </w:ins>
      <w:ins w:id="3593" w:author="Romano Giovanni" w:date="2017-10-23T20:47:00Z">
        <w:r w:rsidR="00E64DB4">
          <w:rPr>
            <w:rFonts w:eastAsia="SimSun"/>
            <w:bCs/>
            <w:color w:val="000000"/>
            <w:szCs w:val="24"/>
            <w:lang w:val="en-US" w:eastAsia="zh-CN"/>
          </w:rPr>
          <w:t>12.8.</w:t>
        </w:r>
      </w:ins>
      <w:ins w:id="3594" w:author="Romano Giovanni" w:date="2017-10-25T05:31:00Z">
        <w:r w:rsidR="00A953B0">
          <w:rPr>
            <w:rFonts w:eastAsia="SimSun"/>
            <w:bCs/>
            <w:color w:val="000000"/>
            <w:szCs w:val="24"/>
            <w:lang w:val="en-US" w:eastAsia="zh-CN"/>
          </w:rPr>
          <w:t>20</w:t>
        </w:r>
      </w:ins>
      <w:ins w:id="3595" w:author="Romano Giovanni" w:date="2017-10-23T20:30:00Z">
        <w:r w:rsidRPr="00CF3217">
          <w:rPr>
            <w:rFonts w:eastAsia="SimSun"/>
            <w:bCs/>
            <w:color w:val="000000"/>
            <w:szCs w:val="24"/>
            <w:lang w:val="en-US" w:eastAsia="zh-CN"/>
          </w:rPr>
          <w:tab/>
          <w:t>TS 29.171</w:t>
        </w:r>
      </w:ins>
    </w:p>
    <w:p w:rsidR="000E26CB" w:rsidRPr="00CF3217" w:rsidRDefault="000E26CB" w:rsidP="000E26CB">
      <w:pPr>
        <w:widowControl w:val="0"/>
        <w:tabs>
          <w:tab w:val="clear" w:pos="1134"/>
          <w:tab w:val="clear" w:pos="1871"/>
          <w:tab w:val="clear" w:pos="2268"/>
          <w:tab w:val="left" w:pos="90"/>
        </w:tabs>
        <w:overflowPunct/>
        <w:textAlignment w:val="auto"/>
        <w:rPr>
          <w:ins w:id="3596" w:author="Romano Giovanni" w:date="2017-10-23T20:30:00Z"/>
          <w:rFonts w:eastAsia="SimSun"/>
          <w:b/>
          <w:bCs/>
          <w:color w:val="000000"/>
          <w:sz w:val="27"/>
          <w:szCs w:val="27"/>
          <w:lang w:val="en-US" w:eastAsia="zh-CN"/>
        </w:rPr>
      </w:pPr>
      <w:ins w:id="3597" w:author="Romano Giovanni" w:date="2017-10-23T20:30:00Z">
        <w:r w:rsidRPr="00CF3217">
          <w:rPr>
            <w:rFonts w:eastAsia="SimSun"/>
            <w:b/>
            <w:bCs/>
            <w:color w:val="000000"/>
            <w:szCs w:val="24"/>
            <w:lang w:val="en-US" w:eastAsia="zh-CN"/>
          </w:rPr>
          <w:t>Location Services (LCS); LCS Application Protocol (LCS-AP) between the Mobile Management Entity (MME) and Evolved Serving Mobile Location Centre (E-SMLC); SLs interface</w:t>
        </w:r>
      </w:ins>
    </w:p>
    <w:p w:rsidR="000E26CB" w:rsidRPr="00CF3217" w:rsidRDefault="000E26CB" w:rsidP="000E26CB">
      <w:pPr>
        <w:widowControl w:val="0"/>
        <w:tabs>
          <w:tab w:val="clear" w:pos="1134"/>
          <w:tab w:val="clear" w:pos="1871"/>
          <w:tab w:val="clear" w:pos="2268"/>
          <w:tab w:val="left" w:pos="90"/>
        </w:tabs>
        <w:overflowPunct/>
        <w:textAlignment w:val="auto"/>
        <w:rPr>
          <w:ins w:id="3598" w:author="Romano Giovanni" w:date="2017-10-23T20:30:00Z"/>
          <w:rFonts w:eastAsia="SimSun"/>
          <w:color w:val="000000"/>
          <w:sz w:val="27"/>
          <w:szCs w:val="27"/>
          <w:lang w:val="en-US" w:eastAsia="zh-CN"/>
        </w:rPr>
      </w:pPr>
      <w:ins w:id="3599" w:author="Romano Giovanni" w:date="2017-10-23T20:30:00Z">
        <w:r w:rsidRPr="00CF3217">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ins>
    </w:p>
    <w:p w:rsidR="000E26CB" w:rsidRPr="002D5C5B" w:rsidRDefault="000E26CB" w:rsidP="000E26CB">
      <w:pPr>
        <w:pStyle w:val="Titolo5"/>
        <w:rPr>
          <w:ins w:id="3600" w:author="Romano Giovanni" w:date="2017-10-23T20:30:00Z"/>
          <w:rFonts w:eastAsia="SimSun"/>
          <w:bCs/>
          <w:color w:val="000000"/>
          <w:szCs w:val="24"/>
          <w:lang w:val="en-US" w:eastAsia="zh-CN"/>
        </w:rPr>
      </w:pPr>
      <w:ins w:id="3601" w:author="Romano Giovanni" w:date="2017-10-23T20:30:00Z">
        <w:r w:rsidRPr="00CF3217">
          <w:rPr>
            <w:rFonts w:eastAsia="SimSun"/>
            <w:bCs/>
            <w:color w:val="000000"/>
            <w:szCs w:val="24"/>
            <w:lang w:val="en-US" w:eastAsia="zh-CN"/>
          </w:rPr>
          <w:t>5.1.2.</w:t>
        </w:r>
      </w:ins>
      <w:ins w:id="3602" w:author="Romano Giovanni" w:date="2017-10-23T20:47:00Z">
        <w:r w:rsidR="00E64DB4">
          <w:rPr>
            <w:rFonts w:eastAsia="SimSun"/>
            <w:bCs/>
            <w:color w:val="000000"/>
            <w:szCs w:val="24"/>
            <w:lang w:val="en-US" w:eastAsia="zh-CN"/>
          </w:rPr>
          <w:t>12.8.</w:t>
        </w:r>
      </w:ins>
      <w:ins w:id="3603" w:author="Romano Giovanni" w:date="2017-10-25T05:31:00Z">
        <w:r w:rsidR="00A953B0">
          <w:rPr>
            <w:rFonts w:eastAsia="SimSun"/>
            <w:bCs/>
            <w:color w:val="000000"/>
            <w:szCs w:val="24"/>
            <w:lang w:val="en-US" w:eastAsia="zh-CN"/>
          </w:rPr>
          <w:t>21</w:t>
        </w:r>
      </w:ins>
      <w:ins w:id="3604" w:author="Romano Giovanni" w:date="2017-10-23T20:30:00Z">
        <w:r w:rsidRPr="00CF3217">
          <w:rPr>
            <w:rFonts w:eastAsia="SimSun"/>
            <w:bCs/>
            <w:color w:val="000000"/>
            <w:szCs w:val="24"/>
            <w:lang w:val="en-US" w:eastAsia="zh-CN"/>
          </w:rPr>
          <w:tab/>
          <w:t>TS 29.172</w:t>
        </w:r>
      </w:ins>
    </w:p>
    <w:p w:rsidR="000E26CB" w:rsidRPr="00CF3217" w:rsidRDefault="000E26CB" w:rsidP="000E26CB">
      <w:pPr>
        <w:widowControl w:val="0"/>
        <w:tabs>
          <w:tab w:val="clear" w:pos="1134"/>
          <w:tab w:val="clear" w:pos="1871"/>
          <w:tab w:val="clear" w:pos="2268"/>
          <w:tab w:val="left" w:pos="90"/>
        </w:tabs>
        <w:overflowPunct/>
        <w:textAlignment w:val="auto"/>
        <w:rPr>
          <w:ins w:id="3605" w:author="Romano Giovanni" w:date="2017-10-23T20:30:00Z"/>
          <w:rFonts w:eastAsia="SimSun"/>
          <w:b/>
          <w:bCs/>
          <w:color w:val="000000"/>
          <w:sz w:val="27"/>
          <w:szCs w:val="27"/>
          <w:lang w:val="en-US" w:eastAsia="zh-CN"/>
        </w:rPr>
      </w:pPr>
      <w:ins w:id="3606" w:author="Romano Giovanni" w:date="2017-10-23T20:30:00Z">
        <w:r w:rsidRPr="00CF3217">
          <w:rPr>
            <w:rFonts w:eastAsia="SimSun"/>
            <w:b/>
            <w:bCs/>
            <w:color w:val="000000"/>
            <w:szCs w:val="24"/>
            <w:lang w:val="en-US" w:eastAsia="zh-CN"/>
          </w:rPr>
          <w:t>Location Services (LCS); Evolved Packet Core (EPC) LCS Protocol (ELP) between the Gateway Mobile Location Centre (GMLC) and</w:t>
        </w:r>
        <w:r w:rsidRPr="00CF3217">
          <w:rPr>
            <w:rFonts w:eastAsia="SimSun"/>
            <w:b/>
            <w:bCs/>
            <w:color w:val="000000"/>
            <w:sz w:val="30"/>
            <w:szCs w:val="30"/>
            <w:lang w:val="en-US" w:eastAsia="zh-CN"/>
          </w:rPr>
          <w:t xml:space="preserve"> </w:t>
        </w:r>
        <w:r w:rsidRPr="00CF3217">
          <w:rPr>
            <w:rFonts w:eastAsia="SimSun"/>
            <w:b/>
            <w:bCs/>
            <w:color w:val="000000"/>
            <w:szCs w:val="24"/>
            <w:lang w:val="en-US" w:eastAsia="zh-CN"/>
          </w:rPr>
          <w:t xml:space="preserve">the Mobile Management Entity (MME); </w:t>
        </w:r>
        <w:proofErr w:type="spellStart"/>
        <w:r w:rsidRPr="00CF3217">
          <w:rPr>
            <w:rFonts w:eastAsia="SimSun"/>
            <w:b/>
            <w:bCs/>
            <w:color w:val="000000"/>
            <w:szCs w:val="24"/>
            <w:lang w:val="en-US" w:eastAsia="zh-CN"/>
          </w:rPr>
          <w:t>SLg</w:t>
        </w:r>
        <w:proofErr w:type="spellEnd"/>
        <w:r w:rsidRPr="00CF3217">
          <w:rPr>
            <w:rFonts w:eastAsia="SimSun"/>
            <w:b/>
            <w:bCs/>
            <w:color w:val="000000"/>
            <w:szCs w:val="24"/>
            <w:lang w:val="en-US" w:eastAsia="zh-CN"/>
          </w:rPr>
          <w:t xml:space="preserve"> interface</w:t>
        </w:r>
      </w:ins>
    </w:p>
    <w:p w:rsidR="000E26CB" w:rsidRPr="00CF3217" w:rsidRDefault="000E26CB" w:rsidP="000E26CB">
      <w:pPr>
        <w:widowControl w:val="0"/>
        <w:tabs>
          <w:tab w:val="clear" w:pos="1134"/>
          <w:tab w:val="clear" w:pos="1871"/>
          <w:tab w:val="clear" w:pos="2268"/>
          <w:tab w:val="left" w:pos="90"/>
        </w:tabs>
        <w:overflowPunct/>
        <w:textAlignment w:val="auto"/>
        <w:rPr>
          <w:ins w:id="3607" w:author="Romano Giovanni" w:date="2017-10-23T20:30:00Z"/>
          <w:rFonts w:eastAsia="SimSun"/>
          <w:color w:val="000000"/>
          <w:sz w:val="27"/>
          <w:szCs w:val="27"/>
          <w:lang w:val="en-US" w:eastAsia="zh-CN"/>
        </w:rPr>
      </w:pPr>
      <w:ins w:id="3608" w:author="Romano Giovanni" w:date="2017-10-23T20:30:00Z">
        <w:r w:rsidRPr="00CF3217">
          <w:rPr>
            <w:rFonts w:eastAsia="SimSun"/>
            <w:color w:val="000000"/>
            <w:szCs w:val="24"/>
            <w:lang w:val="en-US" w:eastAsia="zh-CN"/>
          </w:rPr>
          <w:t xml:space="preserve">This document specifies the procedures and information coding for the EPC LCS Protocol (ELP) that is needed to support the location services in E-UTRAN. The ELP message set is applicable to the </w:t>
        </w:r>
        <w:proofErr w:type="spellStart"/>
        <w:r w:rsidRPr="00CF3217">
          <w:rPr>
            <w:rFonts w:eastAsia="SimSun"/>
            <w:color w:val="000000"/>
            <w:szCs w:val="24"/>
            <w:lang w:val="en-US" w:eastAsia="zh-CN"/>
          </w:rPr>
          <w:t>SLg</w:t>
        </w:r>
        <w:proofErr w:type="spellEnd"/>
        <w:r w:rsidRPr="00CF3217">
          <w:rPr>
            <w:rFonts w:eastAsia="SimSun"/>
            <w:color w:val="000000"/>
            <w:szCs w:val="24"/>
            <w:lang w:val="en-US" w:eastAsia="zh-CN"/>
          </w:rPr>
          <w:t xml:space="preserve"> interface between the MME and the GMLC. ELP is developed in accordance to the general principles stated in 3GPP TS 23.271</w:t>
        </w:r>
      </w:ins>
    </w:p>
    <w:p w:rsidR="000E26CB" w:rsidRPr="002D5C5B" w:rsidRDefault="000E26CB" w:rsidP="000E26CB">
      <w:pPr>
        <w:pStyle w:val="Titolo5"/>
        <w:rPr>
          <w:ins w:id="3609" w:author="Romano Giovanni" w:date="2017-10-23T20:30:00Z"/>
          <w:rFonts w:eastAsia="SimSun"/>
          <w:bCs/>
          <w:color w:val="000000"/>
          <w:szCs w:val="24"/>
          <w:lang w:val="en-US" w:eastAsia="zh-CN"/>
        </w:rPr>
      </w:pPr>
      <w:ins w:id="3610" w:author="Romano Giovanni" w:date="2017-10-23T20:30:00Z">
        <w:r w:rsidRPr="00CF3217">
          <w:rPr>
            <w:rFonts w:eastAsia="SimSun"/>
            <w:bCs/>
            <w:color w:val="000000"/>
            <w:szCs w:val="24"/>
            <w:lang w:val="en-US" w:eastAsia="zh-CN"/>
          </w:rPr>
          <w:t>5.1.2.</w:t>
        </w:r>
      </w:ins>
      <w:ins w:id="3611" w:author="Romano Giovanni" w:date="2017-10-23T20:47:00Z">
        <w:r w:rsidR="00E64DB4">
          <w:rPr>
            <w:rFonts w:eastAsia="SimSun"/>
            <w:bCs/>
            <w:color w:val="000000"/>
            <w:szCs w:val="24"/>
            <w:lang w:val="en-US" w:eastAsia="zh-CN"/>
          </w:rPr>
          <w:t>12.8.</w:t>
        </w:r>
      </w:ins>
      <w:ins w:id="3612" w:author="Romano Giovanni" w:date="2017-10-25T05:31:00Z">
        <w:r w:rsidR="00A953B0">
          <w:rPr>
            <w:rFonts w:eastAsia="SimSun"/>
            <w:bCs/>
            <w:color w:val="000000"/>
            <w:szCs w:val="24"/>
            <w:lang w:val="en-US" w:eastAsia="zh-CN"/>
          </w:rPr>
          <w:t>22</w:t>
        </w:r>
      </w:ins>
      <w:ins w:id="3613" w:author="Romano Giovanni" w:date="2017-10-23T20:30:00Z">
        <w:r w:rsidRPr="00CF3217">
          <w:rPr>
            <w:rFonts w:eastAsia="SimSun"/>
            <w:bCs/>
            <w:color w:val="000000"/>
            <w:szCs w:val="24"/>
            <w:lang w:val="en-US" w:eastAsia="zh-CN"/>
          </w:rPr>
          <w:tab/>
          <w:t>TS 29.173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14" w:author="Romano Giovanni" w:date="2017-10-23T20:30:00Z"/>
          <w:rFonts w:eastAsia="SimSun"/>
          <w:b/>
          <w:bCs/>
          <w:color w:val="000000"/>
          <w:sz w:val="30"/>
          <w:szCs w:val="30"/>
          <w:lang w:val="en-US" w:eastAsia="zh-CN"/>
        </w:rPr>
      </w:pPr>
      <w:ins w:id="3615" w:author="Romano Giovanni" w:date="2017-10-23T20:30:00Z">
        <w:r w:rsidRPr="00CF3217">
          <w:rPr>
            <w:rFonts w:eastAsia="SimSun"/>
            <w:b/>
            <w:bCs/>
            <w:color w:val="000000"/>
            <w:szCs w:val="24"/>
            <w:lang w:val="en-US" w:eastAsia="zh-CN"/>
          </w:rPr>
          <w:t xml:space="preserve">Location Services (LCS); Diameter-based </w:t>
        </w:r>
        <w:proofErr w:type="spellStart"/>
        <w:r w:rsidRPr="00CF3217">
          <w:rPr>
            <w:rFonts w:eastAsia="SimSun"/>
            <w:b/>
            <w:bCs/>
            <w:color w:val="000000"/>
            <w:szCs w:val="24"/>
            <w:lang w:val="en-US" w:eastAsia="zh-CN"/>
          </w:rPr>
          <w:t>SLh</w:t>
        </w:r>
        <w:proofErr w:type="spellEnd"/>
        <w:r w:rsidRPr="00CF3217">
          <w:rPr>
            <w:rFonts w:eastAsia="SimSun"/>
            <w:b/>
            <w:bCs/>
            <w:color w:val="000000"/>
            <w:szCs w:val="24"/>
            <w:lang w:val="en-US" w:eastAsia="zh-CN"/>
          </w:rPr>
          <w:t xml:space="preserve"> interface for Control Plane LCS</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3616" w:author="Romano Giovanni" w:date="2017-10-23T20:30:00Z"/>
          <w:rFonts w:eastAsia="SimSun"/>
          <w:color w:val="000000"/>
          <w:sz w:val="30"/>
          <w:szCs w:val="30"/>
          <w:lang w:val="en-US" w:eastAsia="zh-CN"/>
        </w:rPr>
      </w:pPr>
      <w:ins w:id="3617" w:author="Romano Giovanni" w:date="2017-10-23T20:30:00Z">
        <w:r w:rsidRPr="00CF3217">
          <w:rPr>
            <w:rFonts w:eastAsia="SimSun"/>
            <w:color w:val="000000"/>
            <w:szCs w:val="24"/>
            <w:lang w:val="en-US" w:eastAsia="zh-CN"/>
          </w:rPr>
          <w:t xml:space="preserve">This document describes the Diameter-based </w:t>
        </w:r>
        <w:proofErr w:type="spellStart"/>
        <w:r w:rsidRPr="00CF3217">
          <w:rPr>
            <w:rFonts w:eastAsia="SimSun"/>
            <w:color w:val="000000"/>
            <w:szCs w:val="24"/>
            <w:lang w:val="en-US" w:eastAsia="zh-CN"/>
          </w:rPr>
          <w:t>SLh</w:t>
        </w:r>
        <w:proofErr w:type="spellEnd"/>
        <w:r w:rsidRPr="00CF3217">
          <w:rPr>
            <w:rFonts w:eastAsia="SimSun"/>
            <w:color w:val="000000"/>
            <w:szCs w:val="24"/>
            <w:lang w:val="en-US" w:eastAsia="zh-CN"/>
          </w:rPr>
          <w:t xml:space="preserve"> interface between the GMLC and the HSS defined for the Control Plane LCS in EPC.</w:t>
        </w:r>
      </w:ins>
    </w:p>
    <w:p w:rsidR="000E26CB" w:rsidRPr="00CF3217" w:rsidRDefault="000E26CB" w:rsidP="000E26CB">
      <w:pPr>
        <w:pStyle w:val="Titolo5"/>
        <w:rPr>
          <w:ins w:id="3618" w:author="Romano Giovanni" w:date="2017-10-23T20:30:00Z"/>
          <w:rFonts w:eastAsia="SimSun"/>
          <w:bCs/>
          <w:color w:val="000000"/>
          <w:szCs w:val="24"/>
          <w:lang w:val="en-US" w:eastAsia="zh-CN"/>
        </w:rPr>
      </w:pPr>
      <w:ins w:id="3619" w:author="Romano Giovanni" w:date="2017-10-23T20:3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3620" w:author="Romano Giovanni" w:date="2017-10-23T20:47:00Z">
        <w:r w:rsidR="00E64DB4">
          <w:rPr>
            <w:rFonts w:eastAsia="SimSun"/>
            <w:bCs/>
            <w:color w:val="000000"/>
            <w:szCs w:val="24"/>
            <w:lang w:val="en-US" w:eastAsia="zh-CN"/>
          </w:rPr>
          <w:t>12.8.</w:t>
        </w:r>
      </w:ins>
      <w:ins w:id="3621" w:author="Romano Giovanni" w:date="2017-10-25T05:31:00Z">
        <w:r w:rsidR="00A953B0">
          <w:rPr>
            <w:rFonts w:eastAsia="SimSun"/>
            <w:bCs/>
            <w:color w:val="000000"/>
            <w:szCs w:val="24"/>
            <w:lang w:val="en-US" w:eastAsia="zh-CN"/>
          </w:rPr>
          <w:t>23</w:t>
        </w:r>
      </w:ins>
      <w:ins w:id="3622" w:author="Romano Giovanni" w:date="2017-10-23T20:30:00Z">
        <w:r w:rsidRPr="00CF3217">
          <w:rPr>
            <w:rFonts w:eastAsia="SimSun"/>
            <w:bCs/>
            <w:color w:val="000000"/>
            <w:szCs w:val="24"/>
            <w:lang w:val="en-US" w:eastAsia="zh-CN"/>
          </w:rPr>
          <w:tab/>
          <w:t>TS 29.201</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23" w:author="Romano Giovanni" w:date="2017-10-23T20:30:00Z"/>
          <w:rFonts w:eastAsia="SimSun"/>
          <w:b/>
          <w:bCs/>
          <w:color w:val="000000"/>
          <w:szCs w:val="24"/>
          <w:lang w:val="en-US" w:eastAsia="zh-CN"/>
        </w:rPr>
      </w:pPr>
      <w:ins w:id="3624" w:author="Romano Giovanni" w:date="2017-10-23T20:30:00Z">
        <w:r w:rsidRPr="00CF3217">
          <w:rPr>
            <w:rFonts w:eastAsia="SimSun"/>
            <w:b/>
            <w:bCs/>
            <w:color w:val="000000"/>
            <w:szCs w:val="24"/>
            <w:lang w:val="en-US" w:eastAsia="zh-CN"/>
          </w:rPr>
          <w:t>Representational State Transfer (REST) reference point between Application Function (AF) and Protocol Converter (PC)</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3625" w:author="Romano Giovanni" w:date="2017-10-23T20:30:00Z"/>
          <w:rFonts w:eastAsia="SimSun"/>
          <w:color w:val="000000"/>
          <w:szCs w:val="24"/>
          <w:lang w:val="en-US" w:eastAsia="zh-CN"/>
        </w:rPr>
      </w:pPr>
      <w:ins w:id="3626" w:author="Romano Giovanni" w:date="2017-10-23T20:30:00Z">
        <w:r w:rsidRPr="00CF3217">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0E26CB" w:rsidRPr="002D5C5B" w:rsidRDefault="000E26CB" w:rsidP="000E26CB">
      <w:pPr>
        <w:pStyle w:val="Titolo5"/>
        <w:rPr>
          <w:ins w:id="3627" w:author="Romano Giovanni" w:date="2017-10-23T20:30:00Z"/>
          <w:rFonts w:eastAsia="SimSun"/>
          <w:bCs/>
          <w:color w:val="000000"/>
          <w:szCs w:val="24"/>
          <w:lang w:val="en-US" w:eastAsia="zh-CN"/>
        </w:rPr>
      </w:pPr>
      <w:ins w:id="3628" w:author="Romano Giovanni" w:date="2017-10-23T20:30:00Z">
        <w:r w:rsidRPr="00CF3217">
          <w:rPr>
            <w:rFonts w:eastAsia="SimSun"/>
            <w:bCs/>
            <w:color w:val="000000"/>
            <w:szCs w:val="24"/>
            <w:lang w:val="en-US" w:eastAsia="zh-CN"/>
          </w:rPr>
          <w:t>5.1.2.</w:t>
        </w:r>
      </w:ins>
      <w:ins w:id="3629" w:author="Romano Giovanni" w:date="2017-10-23T20:47:00Z">
        <w:r w:rsidR="00E64DB4">
          <w:rPr>
            <w:rFonts w:eastAsia="SimSun"/>
            <w:bCs/>
            <w:color w:val="000000"/>
            <w:szCs w:val="24"/>
            <w:lang w:val="en-US" w:eastAsia="zh-CN"/>
          </w:rPr>
          <w:t>12.8.</w:t>
        </w:r>
      </w:ins>
      <w:ins w:id="3630" w:author="Romano Giovanni" w:date="2017-10-25T05:31:00Z">
        <w:r w:rsidR="00A953B0">
          <w:rPr>
            <w:rFonts w:eastAsia="SimSun"/>
            <w:bCs/>
            <w:color w:val="000000"/>
            <w:szCs w:val="24"/>
            <w:lang w:val="en-US" w:eastAsia="zh-CN"/>
          </w:rPr>
          <w:t>24</w:t>
        </w:r>
      </w:ins>
      <w:ins w:id="3631" w:author="Romano Giovanni" w:date="2017-10-23T20:30:00Z">
        <w:r w:rsidRPr="00CF3217">
          <w:rPr>
            <w:rFonts w:eastAsia="SimSun"/>
            <w:bCs/>
            <w:color w:val="000000"/>
            <w:szCs w:val="24"/>
            <w:lang w:val="en-US" w:eastAsia="zh-CN"/>
          </w:rPr>
          <w:tab/>
          <w:t>TS 29.202</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32" w:author="Romano Giovanni" w:date="2017-10-23T20:30:00Z"/>
          <w:rFonts w:eastAsia="SimSun"/>
          <w:b/>
          <w:bCs/>
          <w:color w:val="000000"/>
          <w:sz w:val="30"/>
          <w:szCs w:val="30"/>
          <w:lang w:val="en-US" w:eastAsia="zh-CN"/>
        </w:rPr>
      </w:pPr>
      <w:proofErr w:type="spellStart"/>
      <w:ins w:id="3633" w:author="Romano Giovanni" w:date="2017-10-23T20:30:00Z">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System No. 7 (SS7)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transport in core network; Stage 3</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3634" w:author="Romano Giovanni" w:date="2017-10-23T20:30:00Z"/>
          <w:rFonts w:eastAsia="SimSun"/>
          <w:color w:val="000000"/>
          <w:sz w:val="30"/>
          <w:szCs w:val="30"/>
          <w:lang w:val="en-US" w:eastAsia="zh-CN"/>
        </w:rPr>
      </w:pPr>
      <w:ins w:id="3635" w:author="Romano Giovanni" w:date="2017-10-23T20:30:00Z">
        <w:r w:rsidRPr="00CF3217">
          <w:rPr>
            <w:rFonts w:eastAsia="SimSun"/>
            <w:color w:val="000000"/>
            <w:szCs w:val="24"/>
            <w:lang w:val="en-US" w:eastAsia="zh-CN"/>
          </w:rPr>
          <w:t xml:space="preserve">This document defines the possible protocol architectures for transport of SS7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protocols in Core Network.</w:t>
        </w:r>
      </w:ins>
    </w:p>
    <w:p w:rsidR="000E26CB" w:rsidRPr="002D5C5B" w:rsidRDefault="000E26CB" w:rsidP="000E26CB">
      <w:pPr>
        <w:pStyle w:val="Titolo5"/>
        <w:rPr>
          <w:ins w:id="3636" w:author="Romano Giovanni" w:date="2017-10-23T20:30:00Z"/>
          <w:rFonts w:eastAsia="SimSun"/>
          <w:bCs/>
          <w:color w:val="000000"/>
          <w:szCs w:val="24"/>
          <w:lang w:val="en-US" w:eastAsia="zh-CN"/>
        </w:rPr>
      </w:pPr>
      <w:ins w:id="3637" w:author="Romano Giovanni" w:date="2017-10-23T20:30:00Z">
        <w:r w:rsidRPr="00CF3217">
          <w:rPr>
            <w:rFonts w:eastAsia="SimSun"/>
            <w:bCs/>
            <w:color w:val="000000"/>
            <w:szCs w:val="24"/>
            <w:lang w:val="en-US" w:eastAsia="zh-CN"/>
          </w:rPr>
          <w:t>5.1.2.</w:t>
        </w:r>
      </w:ins>
      <w:ins w:id="3638" w:author="Romano Giovanni" w:date="2017-10-23T20:47:00Z">
        <w:r w:rsidR="00E64DB4">
          <w:rPr>
            <w:rFonts w:eastAsia="SimSun"/>
            <w:bCs/>
            <w:color w:val="000000"/>
            <w:szCs w:val="24"/>
            <w:lang w:val="en-US" w:eastAsia="zh-CN"/>
          </w:rPr>
          <w:t>12.8.</w:t>
        </w:r>
      </w:ins>
      <w:ins w:id="3639" w:author="Romano Giovanni" w:date="2017-10-25T05:31:00Z">
        <w:r w:rsidR="00A953B0">
          <w:rPr>
            <w:rFonts w:eastAsia="SimSun"/>
            <w:bCs/>
            <w:color w:val="000000"/>
            <w:szCs w:val="24"/>
            <w:lang w:val="en-US" w:eastAsia="zh-CN"/>
          </w:rPr>
          <w:t>25</w:t>
        </w:r>
      </w:ins>
      <w:ins w:id="3640" w:author="Romano Giovanni" w:date="2017-10-23T20:30:00Z">
        <w:r w:rsidRPr="00CF3217">
          <w:rPr>
            <w:rFonts w:eastAsia="SimSun"/>
            <w:bCs/>
            <w:color w:val="000000"/>
            <w:szCs w:val="24"/>
            <w:lang w:val="en-US" w:eastAsia="zh-CN"/>
          </w:rPr>
          <w:tab/>
          <w:t>TS 29.204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41" w:author="Romano Giovanni" w:date="2017-10-23T20:30:00Z"/>
          <w:rFonts w:eastAsia="SimSun"/>
          <w:b/>
          <w:bCs/>
          <w:color w:val="000000"/>
          <w:sz w:val="30"/>
          <w:szCs w:val="30"/>
          <w:lang w:val="en-US" w:eastAsia="zh-CN"/>
        </w:rPr>
      </w:pPr>
      <w:proofErr w:type="spellStart"/>
      <w:ins w:id="3642" w:author="Romano Giovanni" w:date="2017-10-23T20:30:00Z">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System No. 7 (SS7) security gateway; Architecture, functional description and protocol details</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643" w:author="Romano Giovanni" w:date="2017-10-23T20:30:00Z"/>
          <w:rFonts w:eastAsia="SimSun"/>
          <w:color w:val="000000"/>
          <w:sz w:val="27"/>
          <w:szCs w:val="27"/>
          <w:lang w:val="en-US" w:eastAsia="zh-CN"/>
        </w:rPr>
      </w:pPr>
      <w:ins w:id="3644" w:author="Romano Giovanni" w:date="2017-10-23T20:30:00Z">
        <w:r w:rsidRPr="00CF3217">
          <w:rPr>
            <w:rFonts w:eastAsia="SimSun"/>
            <w:color w:val="000000"/>
            <w:szCs w:val="24"/>
            <w:lang w:val="en-US" w:eastAsia="zh-CN"/>
          </w:rPr>
          <w:t xml:space="preserve">This document provides the functional description of the SS7 Security Gateway. The document covers also network architecture, </w:t>
        </w:r>
        <w:proofErr w:type="spellStart"/>
        <w:r w:rsidRPr="00CF3217">
          <w:rPr>
            <w:rFonts w:eastAsia="SimSun"/>
            <w:color w:val="000000"/>
            <w:szCs w:val="24"/>
            <w:lang w:val="en-US" w:eastAsia="zh-CN"/>
          </w:rPr>
          <w:t>routeing</w:t>
        </w:r>
        <w:proofErr w:type="spellEnd"/>
        <w:r w:rsidRPr="00CF3217">
          <w:rPr>
            <w:rFonts w:eastAsia="SimSun"/>
            <w:color w:val="000000"/>
            <w:szCs w:val="24"/>
            <w:lang w:val="en-US" w:eastAsia="zh-CN"/>
          </w:rPr>
          <w:t xml:space="preserve"> considerations, and protocol details.</w:t>
        </w:r>
      </w:ins>
    </w:p>
    <w:p w:rsidR="000E26CB" w:rsidRPr="002D5C5B" w:rsidRDefault="000E26CB" w:rsidP="000E26CB">
      <w:pPr>
        <w:pStyle w:val="Titolo5"/>
        <w:rPr>
          <w:ins w:id="3645" w:author="Romano Giovanni" w:date="2017-10-23T20:30:00Z"/>
          <w:rFonts w:eastAsia="SimSun"/>
          <w:bCs/>
          <w:color w:val="000000"/>
          <w:szCs w:val="24"/>
          <w:lang w:val="en-US" w:eastAsia="zh-CN"/>
        </w:rPr>
      </w:pPr>
      <w:ins w:id="3646" w:author="Romano Giovanni" w:date="2017-10-23T20:30:00Z">
        <w:r w:rsidRPr="00CF3217">
          <w:rPr>
            <w:rFonts w:eastAsia="SimSun"/>
            <w:bCs/>
            <w:color w:val="000000"/>
            <w:szCs w:val="24"/>
            <w:lang w:val="en-US" w:eastAsia="zh-CN"/>
          </w:rPr>
          <w:lastRenderedPageBreak/>
          <w:t>5.1.2.</w:t>
        </w:r>
      </w:ins>
      <w:ins w:id="3647" w:author="Romano Giovanni" w:date="2017-10-23T20:47:00Z">
        <w:r w:rsidR="00E64DB4">
          <w:rPr>
            <w:rFonts w:eastAsia="SimSun"/>
            <w:bCs/>
            <w:color w:val="000000"/>
            <w:szCs w:val="24"/>
            <w:lang w:val="en-US" w:eastAsia="zh-CN"/>
          </w:rPr>
          <w:t>12.8.</w:t>
        </w:r>
      </w:ins>
      <w:ins w:id="3648" w:author="Romano Giovanni" w:date="2017-10-25T05:31:00Z">
        <w:r w:rsidR="00A953B0">
          <w:rPr>
            <w:rFonts w:eastAsia="SimSun"/>
            <w:bCs/>
            <w:color w:val="000000"/>
            <w:szCs w:val="24"/>
            <w:lang w:val="en-US" w:eastAsia="zh-CN"/>
          </w:rPr>
          <w:t>26</w:t>
        </w:r>
      </w:ins>
      <w:ins w:id="3649" w:author="Romano Giovanni" w:date="2017-10-23T20:30:00Z">
        <w:r w:rsidRPr="00CF3217">
          <w:rPr>
            <w:rFonts w:eastAsia="SimSun"/>
            <w:bCs/>
            <w:color w:val="000000"/>
            <w:szCs w:val="24"/>
            <w:lang w:val="en-US" w:eastAsia="zh-CN"/>
          </w:rPr>
          <w:tab/>
          <w:t>TS 29.205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50" w:author="Romano Giovanni" w:date="2017-10-23T20:30:00Z"/>
          <w:rFonts w:eastAsia="SimSun"/>
          <w:b/>
          <w:bCs/>
          <w:color w:val="000000"/>
          <w:sz w:val="30"/>
          <w:szCs w:val="30"/>
          <w:lang w:val="en-US" w:eastAsia="zh-CN"/>
        </w:rPr>
      </w:pPr>
      <w:ins w:id="3651" w:author="Romano Giovanni" w:date="2017-10-23T20:30:00Z">
        <w:r w:rsidRPr="00CF3217">
          <w:rPr>
            <w:rFonts w:eastAsia="SimSun"/>
            <w:b/>
            <w:bCs/>
            <w:color w:val="000000"/>
            <w:szCs w:val="24"/>
            <w:lang w:val="en-US" w:eastAsia="zh-CN"/>
          </w:rPr>
          <w:t>Application of Q.1900 series to bearer independent Circuit Switched (CS) core network architecture; Stage 3</w:t>
        </w:r>
      </w:ins>
    </w:p>
    <w:p w:rsidR="000E26CB" w:rsidRPr="00CF3217" w:rsidRDefault="000E26CB" w:rsidP="000E26CB">
      <w:pPr>
        <w:widowControl w:val="0"/>
        <w:tabs>
          <w:tab w:val="clear" w:pos="1134"/>
          <w:tab w:val="clear" w:pos="1871"/>
          <w:tab w:val="clear" w:pos="2268"/>
          <w:tab w:val="left" w:pos="90"/>
        </w:tabs>
        <w:overflowPunct/>
        <w:textAlignment w:val="auto"/>
        <w:rPr>
          <w:ins w:id="3652" w:author="Romano Giovanni" w:date="2017-10-23T20:30:00Z"/>
          <w:rFonts w:eastAsia="SimSun"/>
          <w:color w:val="000000"/>
          <w:sz w:val="27"/>
          <w:szCs w:val="27"/>
          <w:lang w:val="en-US" w:eastAsia="zh-CN"/>
        </w:rPr>
      </w:pPr>
      <w:ins w:id="3653" w:author="Romano Giovanni" w:date="2017-10-23T20:30:00Z">
        <w:r w:rsidRPr="00CF3217">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w:t>
        </w:r>
        <w:r w:rsidRPr="00CF3217">
          <w:rPr>
            <w:rFonts w:asciiTheme="minorEastAsia" w:hAnsiTheme="minorEastAsia"/>
            <w:color w:val="000000"/>
            <w:szCs w:val="24"/>
            <w:lang w:val="en-US" w:eastAsia="ja-JP"/>
          </w:rPr>
          <w:t>-</w:t>
        </w:r>
        <w:r w:rsidRPr="00CF3217">
          <w:rPr>
            <w:rFonts w:eastAsia="SimSun"/>
            <w:color w:val="000000"/>
            <w:szCs w:val="24"/>
            <w:lang w:val="en-US" w:eastAsia="zh-CN"/>
          </w:rPr>
          <w:t>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ins>
    </w:p>
    <w:p w:rsidR="000E26CB" w:rsidRPr="002D5C5B" w:rsidRDefault="000E26CB" w:rsidP="000E26CB">
      <w:pPr>
        <w:pStyle w:val="Titolo5"/>
        <w:rPr>
          <w:ins w:id="3654" w:author="Romano Giovanni" w:date="2017-10-23T20:30:00Z"/>
          <w:rFonts w:eastAsia="SimSun"/>
          <w:bCs/>
          <w:color w:val="000000"/>
          <w:szCs w:val="24"/>
          <w:lang w:val="en-US" w:eastAsia="zh-CN"/>
        </w:rPr>
      </w:pPr>
      <w:ins w:id="3655" w:author="Romano Giovanni" w:date="2017-10-23T20:30:00Z">
        <w:r w:rsidRPr="00CF3217">
          <w:rPr>
            <w:rFonts w:eastAsia="SimSun"/>
            <w:bCs/>
            <w:color w:val="000000"/>
            <w:szCs w:val="24"/>
            <w:lang w:val="en-US" w:eastAsia="zh-CN"/>
          </w:rPr>
          <w:t>5.1.2.</w:t>
        </w:r>
      </w:ins>
      <w:ins w:id="3656" w:author="Romano Giovanni" w:date="2017-10-23T20:47:00Z">
        <w:r w:rsidR="00E64DB4">
          <w:rPr>
            <w:rFonts w:eastAsia="SimSun"/>
            <w:bCs/>
            <w:color w:val="000000"/>
            <w:szCs w:val="24"/>
            <w:lang w:val="en-US" w:eastAsia="zh-CN"/>
          </w:rPr>
          <w:t>12.8.</w:t>
        </w:r>
      </w:ins>
      <w:ins w:id="3657" w:author="Romano Giovanni" w:date="2017-10-25T05:31:00Z">
        <w:r w:rsidR="00A953B0">
          <w:rPr>
            <w:rFonts w:eastAsia="SimSun"/>
            <w:bCs/>
            <w:color w:val="000000"/>
            <w:szCs w:val="24"/>
            <w:lang w:val="en-US" w:eastAsia="zh-CN"/>
          </w:rPr>
          <w:t>27</w:t>
        </w:r>
      </w:ins>
      <w:ins w:id="3658" w:author="Romano Giovanni" w:date="2017-10-23T20:30:00Z">
        <w:r w:rsidRPr="00CF3217">
          <w:rPr>
            <w:rFonts w:eastAsia="SimSun"/>
            <w:bCs/>
            <w:color w:val="000000"/>
            <w:szCs w:val="24"/>
            <w:lang w:val="en-US" w:eastAsia="zh-CN"/>
          </w:rPr>
          <w:tab/>
          <w:t>TS 29.212</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59" w:author="Romano Giovanni" w:date="2017-10-23T20:30:00Z"/>
          <w:rFonts w:eastAsia="SimSun"/>
          <w:b/>
          <w:bCs/>
          <w:color w:val="000000"/>
          <w:sz w:val="30"/>
          <w:szCs w:val="30"/>
          <w:lang w:val="en-US" w:eastAsia="zh-CN"/>
        </w:rPr>
      </w:pPr>
      <w:ins w:id="3660" w:author="Romano Giovanni" w:date="2017-10-23T20:30:00Z">
        <w:r w:rsidRPr="00CF3217">
          <w:rPr>
            <w:rFonts w:eastAsia="SimSun"/>
            <w:b/>
            <w:bCs/>
            <w:color w:val="000000"/>
            <w:szCs w:val="24"/>
            <w:lang w:val="en-US" w:eastAsia="zh-CN"/>
          </w:rPr>
          <w:t xml:space="preserve">Policy and Charging Control (PCC) over </w:t>
        </w:r>
        <w:proofErr w:type="spellStart"/>
        <w:r w:rsidRPr="00CF3217">
          <w:rPr>
            <w:rFonts w:eastAsia="SimSun"/>
            <w:b/>
            <w:bCs/>
            <w:color w:val="000000"/>
            <w:szCs w:val="24"/>
            <w:lang w:val="en-US" w:eastAsia="zh-CN"/>
          </w:rPr>
          <w:t>Gx</w:t>
        </w:r>
        <w:proofErr w:type="spellEnd"/>
        <w:r w:rsidRPr="00CF3217">
          <w:rPr>
            <w:rFonts w:eastAsia="SimSun"/>
            <w:b/>
            <w:bCs/>
            <w:color w:val="000000"/>
            <w:szCs w:val="24"/>
            <w:lang w:val="en-US" w:eastAsia="zh-CN"/>
          </w:rPr>
          <w:t>/</w:t>
        </w:r>
        <w:proofErr w:type="spellStart"/>
        <w:r w:rsidRPr="00CF3217">
          <w:rPr>
            <w:rFonts w:eastAsia="SimSun"/>
            <w:b/>
            <w:bCs/>
            <w:color w:val="000000"/>
            <w:szCs w:val="24"/>
            <w:lang w:val="en-US" w:eastAsia="zh-CN"/>
          </w:rPr>
          <w:t>Sd</w:t>
        </w:r>
        <w:proofErr w:type="spellEnd"/>
        <w:r w:rsidRPr="00CF3217">
          <w:rPr>
            <w:rFonts w:eastAsia="SimSun"/>
            <w:b/>
            <w:bCs/>
            <w:color w:val="000000"/>
            <w:szCs w:val="24"/>
            <w:lang w:val="en-US" w:eastAsia="zh-CN"/>
          </w:rPr>
          <w:t xml:space="preserve"> reference point</w:t>
        </w:r>
      </w:ins>
    </w:p>
    <w:p w:rsidR="000E26CB" w:rsidRPr="00CF3217" w:rsidRDefault="000E26CB" w:rsidP="000E26CB">
      <w:pPr>
        <w:widowControl w:val="0"/>
        <w:tabs>
          <w:tab w:val="clear" w:pos="1134"/>
          <w:tab w:val="clear" w:pos="1871"/>
          <w:tab w:val="clear" w:pos="2268"/>
          <w:tab w:val="left" w:pos="90"/>
        </w:tabs>
        <w:overflowPunct/>
        <w:textAlignment w:val="auto"/>
        <w:rPr>
          <w:ins w:id="3661" w:author="Romano Giovanni" w:date="2017-10-23T20:30:00Z"/>
          <w:rFonts w:eastAsia="SimSun"/>
          <w:color w:val="000000"/>
          <w:sz w:val="27"/>
          <w:szCs w:val="27"/>
          <w:lang w:val="en-US" w:eastAsia="zh-CN"/>
        </w:rPr>
      </w:pPr>
      <w:ins w:id="3662" w:author="Romano Giovanni" w:date="2017-10-23T20:30:00Z">
        <w:r w:rsidRPr="00CF3217">
          <w:rPr>
            <w:rFonts w:eastAsia="SimSun"/>
            <w:color w:val="000000"/>
            <w:szCs w:val="24"/>
            <w:lang w:val="en-US" w:eastAsia="zh-CN"/>
          </w:rPr>
          <w:t xml:space="preserve">This document provides the stage 3 specification of the </w:t>
        </w:r>
        <w:proofErr w:type="spellStart"/>
        <w:r w:rsidRPr="00CF3217">
          <w:rPr>
            <w:rFonts w:eastAsia="SimSun"/>
            <w:color w:val="000000"/>
            <w:szCs w:val="24"/>
            <w:lang w:val="en-US" w:eastAsia="zh-CN"/>
          </w:rPr>
          <w:t>Gx</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Gxx</w:t>
        </w:r>
        <w:proofErr w:type="spellEnd"/>
        <w:r w:rsidRPr="00CF3217">
          <w:rPr>
            <w:rFonts w:eastAsia="SimSun"/>
            <w:color w:val="000000"/>
            <w:szCs w:val="24"/>
            <w:lang w:val="en-US" w:eastAsia="zh-CN"/>
          </w:rPr>
          <w:t xml:space="preserve"> reference points. The functional requirements and the stage 2 specifications of the </w:t>
        </w:r>
        <w:proofErr w:type="spellStart"/>
        <w:r w:rsidRPr="00CF3217">
          <w:rPr>
            <w:rFonts w:eastAsia="SimSun"/>
            <w:color w:val="000000"/>
            <w:szCs w:val="24"/>
            <w:lang w:val="en-US" w:eastAsia="zh-CN"/>
          </w:rPr>
          <w:t>Gx</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Gxx</w:t>
        </w:r>
        <w:proofErr w:type="spellEnd"/>
        <w:r w:rsidRPr="00CF3217">
          <w:rPr>
            <w:rFonts w:eastAsia="SimSun"/>
            <w:color w:val="000000"/>
            <w:szCs w:val="24"/>
            <w:lang w:val="en-US" w:eastAsia="zh-CN"/>
          </w:rPr>
          <w:t xml:space="preserve"> reference point are contained in 3GPP TS 23.203. The </w:t>
        </w:r>
        <w:proofErr w:type="spellStart"/>
        <w:r w:rsidRPr="00CF3217">
          <w:rPr>
            <w:rFonts w:eastAsia="SimSun"/>
            <w:color w:val="000000"/>
            <w:szCs w:val="24"/>
            <w:lang w:val="en-US" w:eastAsia="zh-CN"/>
          </w:rPr>
          <w:t>Gx</w:t>
        </w:r>
        <w:proofErr w:type="spellEnd"/>
        <w:r w:rsidRPr="00CF3217">
          <w:rPr>
            <w:rFonts w:eastAsia="SimSun"/>
            <w:color w:val="000000"/>
            <w:szCs w:val="24"/>
            <w:lang w:val="en-US" w:eastAsia="zh-CN"/>
          </w:rPr>
          <w:t xml:space="preserve"> reference point lies between the Policy and Charging Rule Function</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and the Policy and Charging Enforcement Function. The </w:t>
        </w:r>
        <w:proofErr w:type="spellStart"/>
        <w:r w:rsidRPr="00CF3217">
          <w:rPr>
            <w:rFonts w:eastAsia="SimSun"/>
            <w:color w:val="000000"/>
            <w:szCs w:val="24"/>
            <w:lang w:val="en-US" w:eastAsia="zh-CN"/>
          </w:rPr>
          <w:t>Gxx</w:t>
        </w:r>
        <w:proofErr w:type="spellEnd"/>
        <w:r w:rsidRPr="00CF3217">
          <w:rPr>
            <w:rFonts w:eastAsia="SimSun"/>
            <w:color w:val="000000"/>
            <w:szCs w:val="24"/>
            <w:lang w:val="en-US" w:eastAsia="zh-CN"/>
          </w:rPr>
          <w:t xml:space="preserve"> reference point lies between the Policy and Charging Rule Function and the Bearer</w:t>
        </w:r>
        <w:r w:rsidRPr="00CF3217">
          <w:rPr>
            <w:rFonts w:eastAsia="SimSun"/>
            <w:color w:val="000000"/>
            <w:sz w:val="27"/>
            <w:szCs w:val="27"/>
            <w:lang w:val="en-US" w:eastAsia="zh-CN"/>
          </w:rPr>
          <w:t xml:space="preserve"> </w:t>
        </w:r>
        <w:r w:rsidRPr="00CF3217">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ins>
    </w:p>
    <w:p w:rsidR="000E26CB" w:rsidRPr="006A403D" w:rsidRDefault="000E26CB" w:rsidP="000E26CB">
      <w:pPr>
        <w:widowControl w:val="0"/>
        <w:tabs>
          <w:tab w:val="clear" w:pos="1134"/>
          <w:tab w:val="clear" w:pos="1871"/>
          <w:tab w:val="clear" w:pos="2268"/>
          <w:tab w:val="left" w:pos="90"/>
          <w:tab w:val="left" w:pos="1267"/>
        </w:tabs>
        <w:overflowPunct/>
        <w:spacing w:before="271"/>
        <w:textAlignment w:val="auto"/>
        <w:rPr>
          <w:ins w:id="3663" w:author="Romano Giovanni" w:date="2017-10-23T20:30:00Z"/>
          <w:rFonts w:eastAsia="SimSun"/>
          <w:b/>
          <w:bCs/>
          <w:color w:val="000000"/>
          <w:sz w:val="30"/>
          <w:szCs w:val="30"/>
          <w:lang w:val="en-US" w:eastAsia="zh-CN"/>
        </w:rPr>
      </w:pPr>
      <w:ins w:id="3664" w:author="Romano Giovanni" w:date="2017-10-23T20:30:00Z">
        <w:r w:rsidRPr="006A403D">
          <w:rPr>
            <w:rFonts w:eastAsia="SimSun"/>
            <w:b/>
            <w:bCs/>
            <w:color w:val="000000"/>
            <w:szCs w:val="24"/>
            <w:lang w:val="en-US" w:eastAsia="zh-CN"/>
          </w:rPr>
          <w:t>5.1.2.</w:t>
        </w:r>
      </w:ins>
      <w:ins w:id="3665" w:author="Romano Giovanni" w:date="2017-10-23T20:47:00Z">
        <w:r w:rsidR="00E64DB4">
          <w:rPr>
            <w:rFonts w:eastAsia="SimSun"/>
            <w:b/>
            <w:bCs/>
            <w:color w:val="000000"/>
            <w:szCs w:val="24"/>
            <w:lang w:val="en-US" w:eastAsia="zh-CN"/>
          </w:rPr>
          <w:t>12.8.</w:t>
        </w:r>
      </w:ins>
      <w:ins w:id="3666" w:author="Romano Giovanni" w:date="2017-10-23T20:30:00Z">
        <w:r>
          <w:rPr>
            <w:rFonts w:eastAsia="SimSun"/>
            <w:b/>
            <w:bCs/>
            <w:color w:val="000000"/>
            <w:szCs w:val="24"/>
            <w:lang w:val="en-US" w:eastAsia="zh-CN"/>
          </w:rPr>
          <w:t>2</w:t>
        </w:r>
      </w:ins>
      <w:ins w:id="3667" w:author="Romano Giovanni" w:date="2017-10-25T05:31:00Z">
        <w:r w:rsidR="00A953B0">
          <w:rPr>
            <w:rFonts w:eastAsia="SimSun"/>
            <w:b/>
            <w:bCs/>
            <w:color w:val="000000"/>
            <w:szCs w:val="24"/>
            <w:lang w:val="en-US" w:eastAsia="zh-CN"/>
          </w:rPr>
          <w:t>8</w:t>
        </w:r>
      </w:ins>
      <w:ins w:id="3668" w:author="Romano Giovanni" w:date="2017-10-23T20:30:00Z">
        <w:r w:rsidRPr="006A403D">
          <w:rPr>
            <w:rFonts w:ascii="Arial" w:eastAsia="SimSun" w:hAnsi="Arial" w:cs="Arial"/>
            <w:szCs w:val="24"/>
            <w:lang w:val="en-US" w:eastAsia="zh-CN"/>
          </w:rPr>
          <w:tab/>
        </w:r>
        <w:r w:rsidRPr="006A403D">
          <w:rPr>
            <w:rFonts w:eastAsia="SimSun"/>
            <w:b/>
            <w:bCs/>
            <w:color w:val="000000"/>
            <w:szCs w:val="24"/>
            <w:lang w:val="en-US" w:eastAsia="zh-CN"/>
          </w:rPr>
          <w:t>TS 29.213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69" w:author="Romano Giovanni" w:date="2017-10-23T20:30:00Z"/>
          <w:rFonts w:eastAsia="SimSun"/>
          <w:b/>
          <w:bCs/>
          <w:color w:val="000000"/>
          <w:sz w:val="30"/>
          <w:szCs w:val="30"/>
          <w:lang w:val="en-US" w:eastAsia="zh-CN"/>
        </w:rPr>
      </w:pPr>
      <w:ins w:id="3670" w:author="Romano Giovanni" w:date="2017-10-23T20:30:00Z">
        <w:r w:rsidRPr="00CF3217">
          <w:rPr>
            <w:rFonts w:eastAsia="SimSun"/>
            <w:b/>
            <w:bCs/>
            <w:color w:val="000000"/>
            <w:szCs w:val="24"/>
            <w:lang w:val="en-US" w:eastAsia="zh-CN"/>
          </w:rPr>
          <w:t xml:space="preserve">Policy and charging control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flows and Quality of Service (</w:t>
        </w:r>
        <w:proofErr w:type="spellStart"/>
        <w:r w:rsidRPr="00CF3217">
          <w:rPr>
            <w:rFonts w:eastAsia="SimSun"/>
            <w:b/>
            <w:bCs/>
            <w:color w:val="000000"/>
            <w:szCs w:val="24"/>
            <w:lang w:val="en-US" w:eastAsia="zh-CN"/>
          </w:rPr>
          <w:t>QoS</w:t>
        </w:r>
        <w:proofErr w:type="spellEnd"/>
        <w:r w:rsidRPr="00CF3217">
          <w:rPr>
            <w:rFonts w:eastAsia="SimSun"/>
            <w:b/>
            <w:bCs/>
            <w:color w:val="000000"/>
            <w:szCs w:val="24"/>
            <w:lang w:val="en-US" w:eastAsia="zh-CN"/>
          </w:rPr>
          <w:t>) parameter mapping</w:t>
        </w:r>
      </w:ins>
    </w:p>
    <w:p w:rsidR="000E26CB" w:rsidRDefault="000E26CB" w:rsidP="000E26CB">
      <w:pPr>
        <w:widowControl w:val="0"/>
        <w:tabs>
          <w:tab w:val="clear" w:pos="1134"/>
          <w:tab w:val="clear" w:pos="1871"/>
          <w:tab w:val="clear" w:pos="2268"/>
          <w:tab w:val="left" w:pos="90"/>
        </w:tabs>
        <w:overflowPunct/>
        <w:spacing w:before="81"/>
        <w:textAlignment w:val="auto"/>
        <w:rPr>
          <w:ins w:id="3671" w:author="Romano Giovanni" w:date="2017-10-23T20:30:00Z"/>
          <w:rFonts w:eastAsia="SimSun"/>
          <w:color w:val="000000"/>
          <w:szCs w:val="24"/>
          <w:lang w:val="en-US" w:eastAsia="zh-CN"/>
        </w:rPr>
      </w:pPr>
      <w:ins w:id="3672" w:author="Romano Giovanni" w:date="2017-10-23T20:30:00Z">
        <w:r w:rsidRPr="00CF3217">
          <w:rPr>
            <w:rFonts w:eastAsia="SimSun"/>
            <w:color w:val="000000"/>
            <w:szCs w:val="24"/>
            <w:lang w:val="en-US" w:eastAsia="zh-CN"/>
          </w:rPr>
          <w:t xml:space="preserve">This specification adds detailed flows of Policy and Charging Control (PCC) over the Rx, </w:t>
        </w:r>
        <w:proofErr w:type="spellStart"/>
        <w:r w:rsidRPr="00CF3217">
          <w:rPr>
            <w:rFonts w:eastAsia="SimSun"/>
            <w:color w:val="000000"/>
            <w:szCs w:val="24"/>
            <w:lang w:val="en-US" w:eastAsia="zh-CN"/>
          </w:rPr>
          <w:t>Gx</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Gxx</w:t>
        </w:r>
        <w:proofErr w:type="spellEnd"/>
        <w:r w:rsidRPr="00CF3217">
          <w:rPr>
            <w:rFonts w:eastAsia="SimSun"/>
            <w:color w:val="000000"/>
            <w:szCs w:val="24"/>
            <w:lang w:val="en-US" w:eastAsia="zh-CN"/>
          </w:rPr>
          <w:t xml:space="preserve"> and S9 reference points and their relationship with the bearer level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flows over the </w:t>
        </w:r>
        <w:proofErr w:type="spellStart"/>
        <w:r w:rsidRPr="00CF3217">
          <w:rPr>
            <w:rFonts w:eastAsia="SimSun"/>
            <w:color w:val="000000"/>
            <w:szCs w:val="24"/>
            <w:lang w:val="en-US" w:eastAsia="zh-CN"/>
          </w:rPr>
          <w:t>Gn</w:t>
        </w:r>
        <w:proofErr w:type="spellEnd"/>
        <w:r w:rsidRPr="00CF3217">
          <w:rPr>
            <w:rFonts w:eastAsia="SimSun"/>
            <w:color w:val="000000"/>
            <w:szCs w:val="24"/>
            <w:lang w:val="en-US" w:eastAsia="zh-CN"/>
          </w:rPr>
          <w:t>/</w:t>
        </w:r>
        <w:proofErr w:type="spellStart"/>
        <w:r w:rsidRPr="00CF3217">
          <w:rPr>
            <w:rFonts w:eastAsia="SimSun"/>
            <w:color w:val="000000"/>
            <w:szCs w:val="24"/>
            <w:lang w:val="en-US" w:eastAsia="zh-CN"/>
          </w:rPr>
          <w:t>Gp</w:t>
        </w:r>
        <w:proofErr w:type="spellEnd"/>
        <w:r w:rsidRPr="00CF3217">
          <w:rPr>
            <w:rFonts w:eastAsia="SimSun"/>
            <w:color w:val="000000"/>
            <w:szCs w:val="24"/>
            <w:lang w:val="en-US" w:eastAsia="zh-CN"/>
          </w:rPr>
          <w:t xml:space="preserve">, S4, S5/S8, S2a and S2c interfaces. The call flows depicted represent usual cases, but not all situations are covered. The document also describes the binding and the mapping of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parameters among SDP, UMTS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parameters, and </w:t>
        </w:r>
        <w:proofErr w:type="spellStart"/>
        <w:r w:rsidRPr="00CF3217">
          <w:rPr>
            <w:rFonts w:eastAsia="SimSun"/>
            <w:color w:val="000000"/>
            <w:szCs w:val="24"/>
            <w:lang w:val="en-US" w:eastAsia="zh-CN"/>
          </w:rPr>
          <w:t>QoS</w:t>
        </w:r>
        <w:proofErr w:type="spellEnd"/>
        <w:r w:rsidRPr="00CF3217">
          <w:rPr>
            <w:rFonts w:eastAsia="SimSun"/>
            <w:color w:val="000000"/>
            <w:szCs w:val="24"/>
            <w:lang w:val="en-US" w:eastAsia="zh-CN"/>
          </w:rPr>
          <w:t xml:space="preserve"> authorization parameters, as well as PCRF addressing using DRA.</w:t>
        </w:r>
      </w:ins>
    </w:p>
    <w:p w:rsidR="000E26CB" w:rsidRPr="002D5C5B" w:rsidRDefault="000E26CB" w:rsidP="000E26CB">
      <w:pPr>
        <w:pStyle w:val="Titolo5"/>
        <w:rPr>
          <w:ins w:id="3673" w:author="Romano Giovanni" w:date="2017-10-23T20:30:00Z"/>
          <w:rFonts w:eastAsia="SimSun"/>
          <w:bCs/>
          <w:color w:val="000000"/>
          <w:szCs w:val="24"/>
          <w:lang w:val="en-US" w:eastAsia="zh-CN"/>
        </w:rPr>
      </w:pPr>
      <w:ins w:id="3674" w:author="Romano Giovanni" w:date="2017-10-23T20:30:00Z">
        <w:r w:rsidRPr="00CF3217">
          <w:rPr>
            <w:rFonts w:eastAsia="SimSun"/>
            <w:bCs/>
            <w:color w:val="000000"/>
            <w:szCs w:val="24"/>
            <w:lang w:val="en-US" w:eastAsia="zh-CN"/>
          </w:rPr>
          <w:t>5.1.2.</w:t>
        </w:r>
      </w:ins>
      <w:ins w:id="3675" w:author="Romano Giovanni" w:date="2017-10-23T20:47:00Z">
        <w:r w:rsidR="00E64DB4">
          <w:rPr>
            <w:rFonts w:eastAsia="SimSun"/>
            <w:bCs/>
            <w:color w:val="000000"/>
            <w:szCs w:val="24"/>
            <w:lang w:val="en-US" w:eastAsia="zh-CN"/>
          </w:rPr>
          <w:t>12.8.</w:t>
        </w:r>
      </w:ins>
      <w:ins w:id="3676" w:author="Romano Giovanni" w:date="2017-10-23T20:30:00Z">
        <w:r>
          <w:rPr>
            <w:rFonts w:eastAsia="SimSun"/>
            <w:bCs/>
            <w:color w:val="000000"/>
            <w:szCs w:val="24"/>
            <w:lang w:val="en-US" w:eastAsia="zh-CN"/>
          </w:rPr>
          <w:t>2</w:t>
        </w:r>
      </w:ins>
      <w:ins w:id="3677" w:author="Romano Giovanni" w:date="2017-10-25T05:31:00Z">
        <w:r w:rsidR="00A953B0">
          <w:rPr>
            <w:rFonts w:eastAsia="SimSun"/>
            <w:bCs/>
            <w:color w:val="000000"/>
            <w:szCs w:val="24"/>
            <w:lang w:val="en-US" w:eastAsia="zh-CN"/>
          </w:rPr>
          <w:t>9</w:t>
        </w:r>
      </w:ins>
      <w:ins w:id="3678" w:author="Romano Giovanni" w:date="2017-10-23T20:30:00Z">
        <w:r w:rsidRPr="00CF3217">
          <w:rPr>
            <w:rFonts w:eastAsia="SimSun"/>
            <w:bCs/>
            <w:color w:val="000000"/>
            <w:szCs w:val="24"/>
            <w:lang w:val="en-US" w:eastAsia="zh-CN"/>
          </w:rPr>
          <w:tab/>
          <w:t>TS 29.214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79" w:author="Romano Giovanni" w:date="2017-10-23T20:30:00Z"/>
          <w:rFonts w:eastAsia="SimSun"/>
          <w:b/>
          <w:bCs/>
          <w:color w:val="000000"/>
          <w:sz w:val="30"/>
          <w:szCs w:val="30"/>
          <w:lang w:val="en-US" w:eastAsia="zh-CN"/>
        </w:rPr>
      </w:pPr>
      <w:ins w:id="3680" w:author="Romano Giovanni" w:date="2017-10-23T20:30:00Z">
        <w:r w:rsidRPr="00CF3217">
          <w:rPr>
            <w:rFonts w:eastAsia="SimSun"/>
            <w:b/>
            <w:bCs/>
            <w:color w:val="000000"/>
            <w:szCs w:val="24"/>
            <w:lang w:val="en-US" w:eastAsia="zh-CN"/>
          </w:rPr>
          <w:t>Policy and charging control over Rx reference point</w:t>
        </w:r>
      </w:ins>
    </w:p>
    <w:p w:rsidR="000E26CB" w:rsidRDefault="000E26CB" w:rsidP="000E26CB">
      <w:pPr>
        <w:widowControl w:val="0"/>
        <w:tabs>
          <w:tab w:val="clear" w:pos="1134"/>
          <w:tab w:val="clear" w:pos="1871"/>
          <w:tab w:val="clear" w:pos="2268"/>
          <w:tab w:val="left" w:pos="90"/>
        </w:tabs>
        <w:overflowPunct/>
        <w:spacing w:before="0"/>
        <w:textAlignment w:val="auto"/>
        <w:rPr>
          <w:ins w:id="3681" w:author="Romano Giovanni" w:date="2017-10-23T20:30:00Z"/>
          <w:rFonts w:eastAsia="SimSun"/>
          <w:color w:val="000000"/>
          <w:szCs w:val="24"/>
          <w:lang w:val="en-US" w:eastAsia="zh-CN"/>
        </w:rPr>
      </w:pPr>
      <w:ins w:id="3682" w:author="Romano Giovanni" w:date="2017-10-23T20:30:00Z">
        <w:r w:rsidRPr="00CF3217">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683" w:author="Romano Giovanni" w:date="2017-10-23T20:30:00Z"/>
          <w:rFonts w:eastAsia="SimSun"/>
          <w:color w:val="000000"/>
          <w:sz w:val="27"/>
          <w:szCs w:val="27"/>
          <w:lang w:val="en-US" w:eastAsia="zh-CN"/>
        </w:rPr>
      </w:pPr>
    </w:p>
    <w:p w:rsidR="000E26CB" w:rsidRPr="002D5C5B" w:rsidRDefault="000E26CB" w:rsidP="000E26CB">
      <w:pPr>
        <w:pStyle w:val="Titolo5"/>
        <w:rPr>
          <w:ins w:id="3684" w:author="Romano Giovanni" w:date="2017-10-23T20:30:00Z"/>
          <w:rFonts w:eastAsia="SimSun"/>
          <w:bCs/>
          <w:color w:val="000000"/>
          <w:szCs w:val="24"/>
          <w:lang w:val="en-US" w:eastAsia="zh-CN"/>
        </w:rPr>
      </w:pPr>
      <w:ins w:id="3685" w:author="Romano Giovanni" w:date="2017-10-23T20:30:00Z">
        <w:r w:rsidRPr="00CF3217">
          <w:rPr>
            <w:rFonts w:eastAsia="SimSun"/>
            <w:bCs/>
            <w:color w:val="000000"/>
            <w:szCs w:val="24"/>
            <w:lang w:val="en-US" w:eastAsia="zh-CN"/>
          </w:rPr>
          <w:lastRenderedPageBreak/>
          <w:t>5.1.2.</w:t>
        </w:r>
      </w:ins>
      <w:ins w:id="3686" w:author="Romano Giovanni" w:date="2017-10-23T20:47:00Z">
        <w:r w:rsidR="00E64DB4">
          <w:rPr>
            <w:rFonts w:eastAsia="SimSun"/>
            <w:bCs/>
            <w:color w:val="000000"/>
            <w:szCs w:val="24"/>
            <w:lang w:val="en-US" w:eastAsia="zh-CN"/>
          </w:rPr>
          <w:t>12.8.</w:t>
        </w:r>
      </w:ins>
      <w:ins w:id="3687" w:author="Romano Giovanni" w:date="2017-10-25T05:31:00Z">
        <w:r w:rsidR="00A953B0">
          <w:rPr>
            <w:rFonts w:eastAsia="SimSun"/>
            <w:bCs/>
            <w:color w:val="000000"/>
            <w:szCs w:val="24"/>
            <w:lang w:val="en-US" w:eastAsia="zh-CN"/>
          </w:rPr>
          <w:t>3</w:t>
        </w:r>
      </w:ins>
      <w:ins w:id="3688" w:author="Romano Giovanni" w:date="2017-10-25T05:32:00Z">
        <w:r w:rsidR="00A953B0">
          <w:rPr>
            <w:rFonts w:eastAsia="SimSun"/>
            <w:bCs/>
            <w:color w:val="000000"/>
            <w:szCs w:val="24"/>
            <w:lang w:val="en-US" w:eastAsia="zh-CN"/>
          </w:rPr>
          <w:t>0</w:t>
        </w:r>
      </w:ins>
      <w:ins w:id="3689" w:author="Romano Giovanni" w:date="2017-10-23T20:30:00Z">
        <w:r w:rsidRPr="00CF3217">
          <w:rPr>
            <w:rFonts w:eastAsia="SimSun"/>
            <w:bCs/>
            <w:color w:val="000000"/>
            <w:szCs w:val="24"/>
            <w:lang w:val="en-US" w:eastAsia="zh-CN"/>
          </w:rPr>
          <w:tab/>
          <w:t>TS 29.215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690" w:author="Romano Giovanni" w:date="2017-10-23T20:30:00Z"/>
          <w:rFonts w:eastAsia="SimSun"/>
          <w:b/>
          <w:bCs/>
          <w:color w:val="000000"/>
          <w:sz w:val="30"/>
          <w:szCs w:val="30"/>
          <w:lang w:val="en-US" w:eastAsia="zh-CN"/>
        </w:rPr>
      </w:pPr>
      <w:ins w:id="3691" w:author="Romano Giovanni" w:date="2017-10-23T20:30:00Z">
        <w:r w:rsidRPr="00CF3217">
          <w:rPr>
            <w:rFonts w:eastAsia="SimSun"/>
            <w:b/>
            <w:bCs/>
            <w:color w:val="000000"/>
            <w:szCs w:val="24"/>
            <w:lang w:val="en-US" w:eastAsia="zh-CN"/>
          </w:rPr>
          <w:t>Policy and Charging Control (PCC) over S9 reference point; Stage 3</w:t>
        </w:r>
      </w:ins>
    </w:p>
    <w:p w:rsidR="000E26CB" w:rsidRPr="00CF3217" w:rsidRDefault="000E26CB" w:rsidP="000E26CB">
      <w:pPr>
        <w:widowControl w:val="0"/>
        <w:tabs>
          <w:tab w:val="clear" w:pos="1134"/>
          <w:tab w:val="clear" w:pos="1871"/>
          <w:tab w:val="clear" w:pos="2268"/>
          <w:tab w:val="left" w:pos="90"/>
        </w:tabs>
        <w:overflowPunct/>
        <w:textAlignment w:val="auto"/>
        <w:rPr>
          <w:ins w:id="3692" w:author="Romano Giovanni" w:date="2017-10-23T20:30:00Z"/>
          <w:rFonts w:eastAsia="SimSun"/>
          <w:color w:val="000000"/>
          <w:sz w:val="27"/>
          <w:szCs w:val="27"/>
          <w:lang w:val="en-US" w:eastAsia="zh-CN"/>
        </w:rPr>
      </w:pPr>
      <w:ins w:id="3693" w:author="Romano Giovanni" w:date="2017-10-23T20:30:00Z">
        <w:r w:rsidRPr="00CF3217">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ins>
    </w:p>
    <w:p w:rsidR="00EF2A5C" w:rsidRPr="00A953B0" w:rsidRDefault="00EF2A5C" w:rsidP="00EF2A5C">
      <w:pPr>
        <w:pStyle w:val="Titolo5"/>
        <w:rPr>
          <w:ins w:id="3694" w:author="Romano Giovanni" w:date="2017-10-25T05:35:00Z"/>
          <w:rFonts w:eastAsia="SimSun"/>
          <w:bCs/>
          <w:color w:val="000000"/>
          <w:szCs w:val="24"/>
          <w:highlight w:val="yellow"/>
          <w:lang w:val="en-US" w:eastAsia="zh-CN"/>
        </w:rPr>
      </w:pPr>
      <w:ins w:id="3695" w:author="Romano Giovanni" w:date="2017-10-25T05:35:00Z">
        <w:r w:rsidRPr="00A953B0">
          <w:rPr>
            <w:rFonts w:eastAsia="SimSun"/>
            <w:bCs/>
            <w:color w:val="000000"/>
            <w:szCs w:val="24"/>
            <w:highlight w:val="yellow"/>
            <w:lang w:val="en-US" w:eastAsia="zh-CN"/>
          </w:rPr>
          <w:t>5.1.2.12.8.</w:t>
        </w:r>
        <w:r>
          <w:rPr>
            <w:rFonts w:eastAsia="SimSun"/>
            <w:bCs/>
            <w:color w:val="000000"/>
            <w:szCs w:val="24"/>
            <w:highlight w:val="yellow"/>
            <w:lang w:val="en-US" w:eastAsia="zh-CN"/>
          </w:rPr>
          <w:t>31</w:t>
        </w:r>
        <w:r w:rsidRPr="00A953B0">
          <w:rPr>
            <w:rFonts w:eastAsia="SimSun"/>
            <w:bCs/>
            <w:color w:val="000000"/>
            <w:szCs w:val="24"/>
            <w:highlight w:val="yellow"/>
            <w:lang w:val="en-US" w:eastAsia="zh-CN"/>
          </w:rPr>
          <w:tab/>
          <w:t>TS 29.21</w:t>
        </w:r>
        <w:r>
          <w:rPr>
            <w:rFonts w:eastAsia="SimSun"/>
            <w:bCs/>
            <w:color w:val="000000"/>
            <w:szCs w:val="24"/>
            <w:highlight w:val="yellow"/>
            <w:lang w:val="en-US" w:eastAsia="zh-CN"/>
          </w:rPr>
          <w:t>7</w:t>
        </w:r>
      </w:ins>
    </w:p>
    <w:p w:rsidR="00EF2A5C" w:rsidRPr="00EF2A5C" w:rsidRDefault="00EF2A5C" w:rsidP="00EF2A5C">
      <w:pPr>
        <w:widowControl w:val="0"/>
        <w:tabs>
          <w:tab w:val="clear" w:pos="1134"/>
          <w:tab w:val="clear" w:pos="1871"/>
          <w:tab w:val="clear" w:pos="2268"/>
          <w:tab w:val="left" w:pos="90"/>
        </w:tabs>
        <w:overflowPunct/>
        <w:spacing w:before="91"/>
        <w:textAlignment w:val="auto"/>
        <w:rPr>
          <w:ins w:id="3696" w:author="Romano Giovanni" w:date="2017-10-25T05:35:00Z"/>
          <w:rFonts w:eastAsia="SimSun"/>
          <w:b/>
          <w:bCs/>
          <w:color w:val="000000"/>
          <w:szCs w:val="24"/>
          <w:highlight w:val="yellow"/>
          <w:lang w:val="en-US" w:eastAsia="zh-CN"/>
        </w:rPr>
      </w:pPr>
      <w:ins w:id="3697" w:author="Romano Giovanni" w:date="2017-10-25T05:35:00Z">
        <w:r w:rsidRPr="00EF2A5C">
          <w:rPr>
            <w:rFonts w:eastAsia="SimSun"/>
            <w:b/>
            <w:bCs/>
            <w:color w:val="000000"/>
            <w:szCs w:val="24"/>
            <w:highlight w:val="yellow"/>
            <w:lang w:val="en-US" w:eastAsia="zh-CN"/>
          </w:rPr>
          <w:t>Policy and Charging Control (PCC); Congestion reporting over Np reference point</w:t>
        </w:r>
      </w:ins>
    </w:p>
    <w:p w:rsidR="00EF2A5C" w:rsidRPr="00EF2A5C" w:rsidRDefault="00EF2A5C" w:rsidP="00EF2A5C">
      <w:pPr>
        <w:rPr>
          <w:ins w:id="3698" w:author="Romano Giovanni" w:date="2017-10-25T05:35:00Z"/>
          <w:rFonts w:eastAsia="SimSun"/>
          <w:color w:val="000000"/>
          <w:szCs w:val="24"/>
          <w:highlight w:val="yellow"/>
          <w:lang w:val="en-US" w:eastAsia="zh-CN"/>
        </w:rPr>
      </w:pPr>
      <w:ins w:id="3699" w:author="Romano Giovanni" w:date="2017-10-25T05:35:00Z">
        <w:r w:rsidRPr="00EF2A5C">
          <w:rPr>
            <w:rFonts w:eastAsia="SimSun"/>
            <w:color w:val="000000"/>
            <w:szCs w:val="24"/>
            <w:highlight w:val="yellow"/>
            <w:lang w:val="en-US" w:eastAsia="zh-CN"/>
          </w:rPr>
          <w:t xml:space="preserve">This document provides the stage 3 specification of the </w:t>
        </w:r>
        <w:r w:rsidRPr="00EF2A5C">
          <w:rPr>
            <w:rFonts w:eastAsia="SimSun" w:hint="eastAsia"/>
            <w:color w:val="000000"/>
            <w:szCs w:val="24"/>
            <w:highlight w:val="yellow"/>
            <w:lang w:val="en-US" w:eastAsia="zh-CN"/>
          </w:rPr>
          <w:t>Np</w:t>
        </w:r>
        <w:r w:rsidRPr="00EF2A5C">
          <w:rPr>
            <w:rFonts w:eastAsia="SimSun"/>
            <w:color w:val="000000"/>
            <w:szCs w:val="24"/>
            <w:highlight w:val="yellow"/>
            <w:lang w:val="en-US" w:eastAsia="zh-CN"/>
          </w:rPr>
          <w:t xml:space="preserve"> reference point. The functional requirements and the stage 2 specifications of the </w:t>
        </w:r>
        <w:r w:rsidRPr="00EF2A5C">
          <w:rPr>
            <w:rFonts w:eastAsia="SimSun" w:hint="eastAsia"/>
            <w:color w:val="000000"/>
            <w:szCs w:val="24"/>
            <w:highlight w:val="yellow"/>
            <w:lang w:val="en-US" w:eastAsia="zh-CN"/>
          </w:rPr>
          <w:t xml:space="preserve">Np </w:t>
        </w:r>
        <w:r w:rsidRPr="00EF2A5C">
          <w:rPr>
            <w:rFonts w:eastAsia="SimSun"/>
            <w:color w:val="000000"/>
            <w:szCs w:val="24"/>
            <w:highlight w:val="yellow"/>
            <w:lang w:val="en-US" w:eastAsia="zh-CN"/>
          </w:rPr>
          <w:t xml:space="preserve">reference point are contained in 3GPP TS 23.203. The </w:t>
        </w:r>
        <w:r w:rsidRPr="00EF2A5C">
          <w:rPr>
            <w:rFonts w:eastAsia="SimSun" w:hint="eastAsia"/>
            <w:color w:val="000000"/>
            <w:szCs w:val="24"/>
            <w:highlight w:val="yellow"/>
            <w:lang w:val="en-US" w:eastAsia="zh-CN"/>
          </w:rPr>
          <w:t>Np</w:t>
        </w:r>
        <w:r w:rsidRPr="00EF2A5C">
          <w:rPr>
            <w:rFonts w:eastAsia="SimSun"/>
            <w:color w:val="000000"/>
            <w:szCs w:val="24"/>
            <w:highlight w:val="yellow"/>
            <w:lang w:val="en-US" w:eastAsia="zh-CN"/>
          </w:rPr>
          <w:t xml:space="preserve"> reference point lies between the </w:t>
        </w:r>
        <w:r w:rsidRPr="00EF2A5C">
          <w:rPr>
            <w:rFonts w:eastAsia="SimSun" w:hint="eastAsia"/>
            <w:color w:val="000000"/>
            <w:szCs w:val="24"/>
            <w:highlight w:val="yellow"/>
            <w:lang w:val="en-US" w:eastAsia="zh-CN"/>
          </w:rPr>
          <w:t xml:space="preserve">RAN Congestion Awareness </w:t>
        </w:r>
        <w:r w:rsidRPr="00EF2A5C">
          <w:rPr>
            <w:rFonts w:eastAsia="SimSun"/>
            <w:color w:val="000000"/>
            <w:szCs w:val="24"/>
            <w:highlight w:val="yellow"/>
            <w:lang w:val="en-US" w:eastAsia="zh-CN"/>
          </w:rPr>
          <w:t>Function</w:t>
        </w:r>
        <w:r w:rsidRPr="00EF2A5C">
          <w:rPr>
            <w:rFonts w:eastAsia="SimSun" w:hint="eastAsia"/>
            <w:color w:val="000000"/>
            <w:szCs w:val="24"/>
            <w:highlight w:val="yellow"/>
            <w:lang w:val="en-US" w:eastAsia="zh-CN"/>
          </w:rPr>
          <w:t xml:space="preserve"> (RCAF)</w:t>
        </w:r>
        <w:r w:rsidRPr="00EF2A5C">
          <w:rPr>
            <w:rFonts w:eastAsia="SimSun"/>
            <w:color w:val="000000"/>
            <w:szCs w:val="24"/>
            <w:highlight w:val="yellow"/>
            <w:lang w:val="en-US" w:eastAsia="zh-CN"/>
          </w:rPr>
          <w:t xml:space="preserve"> and the Policy and Charging </w:t>
        </w:r>
        <w:r w:rsidRPr="00EF2A5C">
          <w:rPr>
            <w:rFonts w:eastAsia="SimSun" w:hint="eastAsia"/>
            <w:color w:val="000000"/>
            <w:szCs w:val="24"/>
            <w:highlight w:val="yellow"/>
            <w:lang w:val="en-US" w:eastAsia="zh-CN"/>
          </w:rPr>
          <w:t xml:space="preserve">Rules </w:t>
        </w:r>
        <w:r w:rsidRPr="00EF2A5C">
          <w:rPr>
            <w:rFonts w:eastAsia="SimSun"/>
            <w:color w:val="000000"/>
            <w:szCs w:val="24"/>
            <w:highlight w:val="yellow"/>
            <w:lang w:val="en-US" w:eastAsia="zh-CN"/>
          </w:rPr>
          <w:t>Function</w:t>
        </w:r>
        <w:r w:rsidRPr="00EF2A5C">
          <w:rPr>
            <w:rFonts w:eastAsia="SimSun" w:hint="eastAsia"/>
            <w:color w:val="000000"/>
            <w:szCs w:val="24"/>
            <w:highlight w:val="yellow"/>
            <w:lang w:val="en-US" w:eastAsia="zh-CN"/>
          </w:rPr>
          <w:t xml:space="preserve"> (PCRF) for the non-roaming case, between the RCAF and the H-PCRF for the home-routed scenario and between the RCAF and the V-PCRF for the visited access scenario</w:t>
        </w:r>
        <w:r w:rsidRPr="00EF2A5C">
          <w:rPr>
            <w:rFonts w:eastAsia="SimSun"/>
            <w:color w:val="000000"/>
            <w:szCs w:val="24"/>
            <w:highlight w:val="yellow"/>
            <w:lang w:val="en-US" w:eastAsia="zh-CN"/>
          </w:rPr>
          <w:t>.</w:t>
        </w:r>
      </w:ins>
    </w:p>
    <w:p w:rsidR="00EF2A5C" w:rsidRPr="00EF2A5C" w:rsidRDefault="00EF2A5C" w:rsidP="00EF2A5C">
      <w:pPr>
        <w:rPr>
          <w:ins w:id="3700" w:author="Romano Giovanni" w:date="2017-10-25T05:35:00Z"/>
          <w:rFonts w:eastAsia="SimSun" w:hint="eastAsia"/>
          <w:color w:val="000000"/>
          <w:szCs w:val="24"/>
          <w:lang w:val="en-US" w:eastAsia="zh-CN"/>
        </w:rPr>
      </w:pPr>
      <w:ins w:id="3701" w:author="Romano Giovanni" w:date="2017-10-25T05:35:00Z">
        <w:r w:rsidRPr="00EF2A5C">
          <w:rPr>
            <w:rFonts w:eastAsia="SimSun" w:hint="eastAsia"/>
            <w:color w:val="000000"/>
            <w:szCs w:val="24"/>
            <w:highlight w:val="yellow"/>
            <w:lang w:val="en-US" w:eastAsia="zh-CN"/>
          </w:rPr>
          <w:t>NOTE:</w:t>
        </w:r>
        <w:r w:rsidRPr="00EF2A5C">
          <w:rPr>
            <w:rFonts w:eastAsia="SimSun" w:hint="eastAsia"/>
            <w:color w:val="000000"/>
            <w:szCs w:val="24"/>
            <w:highlight w:val="yellow"/>
            <w:lang w:val="en-US" w:eastAsia="zh-CN"/>
          </w:rPr>
          <w:tab/>
          <w:t xml:space="preserve">If not specified </w:t>
        </w:r>
        <w:r w:rsidRPr="00EF2A5C">
          <w:rPr>
            <w:rFonts w:eastAsia="SimSun"/>
            <w:color w:val="000000"/>
            <w:szCs w:val="24"/>
            <w:highlight w:val="yellow"/>
            <w:lang w:val="en-US" w:eastAsia="zh-CN"/>
          </w:rPr>
          <w:t>explicitly</w:t>
        </w:r>
        <w:r w:rsidRPr="00EF2A5C">
          <w:rPr>
            <w:rFonts w:eastAsia="SimSun" w:hint="eastAsia"/>
            <w:color w:val="000000"/>
            <w:szCs w:val="24"/>
            <w:highlight w:val="yellow"/>
            <w:lang w:val="en-US" w:eastAsia="zh-CN"/>
          </w:rPr>
          <w:t>, the PCRF also means H-PCRF for the home-routed scenario or V-PCRF in the visited access scenario in the specification.</w:t>
        </w:r>
      </w:ins>
    </w:p>
    <w:p w:rsidR="000E26CB" w:rsidRPr="002D5C5B" w:rsidRDefault="000E26CB" w:rsidP="000E26CB">
      <w:pPr>
        <w:pStyle w:val="Titolo5"/>
        <w:rPr>
          <w:ins w:id="3702" w:author="Romano Giovanni" w:date="2017-10-23T20:30:00Z"/>
          <w:rFonts w:eastAsia="SimSun"/>
          <w:bCs/>
          <w:color w:val="000000"/>
          <w:szCs w:val="24"/>
          <w:lang w:val="en-US" w:eastAsia="zh-CN"/>
        </w:rPr>
      </w:pPr>
      <w:ins w:id="3703" w:author="Romano Giovanni" w:date="2017-10-23T20:30:00Z">
        <w:r w:rsidRPr="00CF3217">
          <w:rPr>
            <w:rFonts w:eastAsia="SimSun"/>
            <w:bCs/>
            <w:color w:val="000000"/>
            <w:szCs w:val="24"/>
            <w:lang w:val="en-US" w:eastAsia="zh-CN"/>
          </w:rPr>
          <w:t>5.1.2.</w:t>
        </w:r>
      </w:ins>
      <w:ins w:id="3704" w:author="Romano Giovanni" w:date="2017-10-23T20:47:00Z">
        <w:r w:rsidR="00E64DB4">
          <w:rPr>
            <w:rFonts w:eastAsia="SimSun"/>
            <w:bCs/>
            <w:color w:val="000000"/>
            <w:szCs w:val="24"/>
            <w:lang w:val="en-US" w:eastAsia="zh-CN"/>
          </w:rPr>
          <w:t>12.8.</w:t>
        </w:r>
      </w:ins>
      <w:ins w:id="3705" w:author="Romano Giovanni" w:date="2017-10-25T05:35:00Z">
        <w:r w:rsidR="00EF2A5C">
          <w:rPr>
            <w:rFonts w:eastAsia="SimSun"/>
            <w:bCs/>
            <w:color w:val="000000"/>
            <w:szCs w:val="24"/>
            <w:lang w:val="en-US" w:eastAsia="zh-CN"/>
          </w:rPr>
          <w:t>32</w:t>
        </w:r>
      </w:ins>
      <w:ins w:id="3706" w:author="Romano Giovanni" w:date="2017-10-23T20:30:00Z">
        <w:r w:rsidRPr="00CF3217">
          <w:rPr>
            <w:rFonts w:eastAsia="SimSun"/>
            <w:bCs/>
            <w:color w:val="000000"/>
            <w:szCs w:val="24"/>
            <w:lang w:val="en-US" w:eastAsia="zh-CN"/>
          </w:rPr>
          <w:tab/>
          <w:t>TS 29.219</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07" w:author="Romano Giovanni" w:date="2017-10-23T20:30:00Z"/>
          <w:rFonts w:eastAsia="SimSun"/>
          <w:b/>
          <w:bCs/>
          <w:color w:val="000000"/>
          <w:sz w:val="30"/>
          <w:szCs w:val="30"/>
          <w:lang w:val="en-US" w:eastAsia="zh-CN"/>
        </w:rPr>
      </w:pPr>
      <w:ins w:id="3708" w:author="Romano Giovanni" w:date="2017-10-23T20:30:00Z">
        <w:r w:rsidRPr="00CF3217">
          <w:rPr>
            <w:rFonts w:eastAsia="SimSun"/>
            <w:b/>
            <w:bCs/>
            <w:color w:val="000000"/>
            <w:szCs w:val="24"/>
            <w:lang w:val="en-US" w:eastAsia="zh-CN"/>
          </w:rPr>
          <w:t xml:space="preserve">Policy and charging control: Spending limit reporting over </w:t>
        </w:r>
        <w:proofErr w:type="spellStart"/>
        <w:r w:rsidRPr="00CF3217">
          <w:rPr>
            <w:rFonts w:eastAsia="SimSun"/>
            <w:b/>
            <w:bCs/>
            <w:color w:val="000000"/>
            <w:szCs w:val="24"/>
            <w:lang w:val="en-US" w:eastAsia="zh-CN"/>
          </w:rPr>
          <w:t>Sy</w:t>
        </w:r>
        <w:proofErr w:type="spellEnd"/>
        <w:r w:rsidRPr="00CF3217">
          <w:rPr>
            <w:rFonts w:eastAsia="SimSun"/>
            <w:b/>
            <w:bCs/>
            <w:color w:val="000000"/>
            <w:szCs w:val="24"/>
            <w:lang w:val="en-US" w:eastAsia="zh-CN"/>
          </w:rPr>
          <w:t xml:space="preserve"> reference point</w:t>
        </w:r>
      </w:ins>
    </w:p>
    <w:p w:rsidR="000E26CB" w:rsidRPr="00CF3217" w:rsidRDefault="000E26CB" w:rsidP="000E26CB">
      <w:pPr>
        <w:widowControl w:val="0"/>
        <w:tabs>
          <w:tab w:val="clear" w:pos="1134"/>
          <w:tab w:val="clear" w:pos="1871"/>
          <w:tab w:val="clear" w:pos="2268"/>
          <w:tab w:val="left" w:pos="90"/>
        </w:tabs>
        <w:overflowPunct/>
        <w:textAlignment w:val="auto"/>
        <w:rPr>
          <w:ins w:id="3709" w:author="Romano Giovanni" w:date="2017-10-23T20:30:00Z"/>
          <w:rFonts w:eastAsia="SimSun"/>
          <w:color w:val="000000"/>
          <w:sz w:val="27"/>
          <w:szCs w:val="27"/>
          <w:lang w:val="en-US" w:eastAsia="zh-CN"/>
        </w:rPr>
      </w:pPr>
      <w:ins w:id="3710" w:author="Romano Giovanni" w:date="2017-10-23T20:30:00Z">
        <w:r w:rsidRPr="00CF3217">
          <w:rPr>
            <w:rFonts w:eastAsia="SimSun"/>
            <w:color w:val="000000"/>
            <w:szCs w:val="24"/>
            <w:lang w:val="en-US" w:eastAsia="zh-CN"/>
          </w:rPr>
          <w:t xml:space="preserve">This document provides the protocol specification related to the </w:t>
        </w:r>
        <w:proofErr w:type="spellStart"/>
        <w:r w:rsidRPr="00CF3217">
          <w:rPr>
            <w:rFonts w:eastAsia="SimSun"/>
            <w:color w:val="000000"/>
            <w:szCs w:val="24"/>
            <w:lang w:val="en-US" w:eastAsia="zh-CN"/>
          </w:rPr>
          <w:t>Sy</w:t>
        </w:r>
        <w:proofErr w:type="spellEnd"/>
        <w:r w:rsidRPr="00CF3217">
          <w:rPr>
            <w:rFonts w:eastAsia="SimSun"/>
            <w:color w:val="000000"/>
            <w:szCs w:val="24"/>
            <w:lang w:val="en-US" w:eastAsia="zh-CN"/>
          </w:rPr>
          <w:t xml:space="preserve"> reference point. The </w:t>
        </w:r>
        <w:proofErr w:type="spellStart"/>
        <w:r w:rsidRPr="00CF3217">
          <w:rPr>
            <w:rFonts w:eastAsia="SimSun"/>
            <w:color w:val="000000"/>
            <w:szCs w:val="24"/>
            <w:lang w:val="en-US" w:eastAsia="zh-CN"/>
          </w:rPr>
          <w:t>Sy</w:t>
        </w:r>
        <w:proofErr w:type="spellEnd"/>
        <w:r w:rsidRPr="00CF3217">
          <w:rPr>
            <w:rFonts w:eastAsia="SimSun"/>
            <w:color w:val="000000"/>
            <w:szCs w:val="24"/>
            <w:lang w:val="en-US" w:eastAsia="zh-CN"/>
          </w:rPr>
          <w:t xml:space="preserve"> reference point lies between the Policy and Charging Rule Function (PCRF) and the Online Charging System (OCS). It enables transfer of policy counter status information relating to subscriber spending from OCS to PCRF.</w:t>
        </w:r>
      </w:ins>
    </w:p>
    <w:p w:rsidR="000E26CB" w:rsidRPr="002D5C5B" w:rsidRDefault="000E26CB" w:rsidP="000E26CB">
      <w:pPr>
        <w:pStyle w:val="Titolo5"/>
        <w:rPr>
          <w:ins w:id="3711" w:author="Romano Giovanni" w:date="2017-10-23T20:30:00Z"/>
          <w:rFonts w:eastAsia="SimSun"/>
          <w:bCs/>
          <w:color w:val="000000"/>
          <w:szCs w:val="24"/>
          <w:lang w:val="en-US" w:eastAsia="zh-CN"/>
        </w:rPr>
      </w:pPr>
      <w:ins w:id="3712" w:author="Romano Giovanni" w:date="2017-10-23T20:30:00Z">
        <w:r w:rsidRPr="00CF3217">
          <w:rPr>
            <w:rFonts w:eastAsia="SimSun"/>
            <w:bCs/>
            <w:color w:val="000000"/>
            <w:szCs w:val="24"/>
            <w:lang w:val="en-US" w:eastAsia="zh-CN"/>
          </w:rPr>
          <w:t>5.1.2.</w:t>
        </w:r>
      </w:ins>
      <w:ins w:id="3713" w:author="Romano Giovanni" w:date="2017-10-23T20:47:00Z">
        <w:r w:rsidR="00E64DB4">
          <w:rPr>
            <w:rFonts w:eastAsia="SimSun"/>
            <w:bCs/>
            <w:color w:val="000000"/>
            <w:szCs w:val="24"/>
            <w:lang w:val="en-US" w:eastAsia="zh-CN"/>
          </w:rPr>
          <w:t>12.8.</w:t>
        </w:r>
      </w:ins>
      <w:ins w:id="3714" w:author="Romano Giovanni" w:date="2017-10-25T05:35:00Z">
        <w:r w:rsidR="00324FA5">
          <w:rPr>
            <w:rFonts w:eastAsia="SimSun"/>
            <w:bCs/>
            <w:color w:val="000000"/>
            <w:szCs w:val="24"/>
            <w:lang w:val="en-US" w:eastAsia="zh-CN"/>
          </w:rPr>
          <w:t>33</w:t>
        </w:r>
      </w:ins>
      <w:ins w:id="3715" w:author="Romano Giovanni" w:date="2017-10-23T20:30:00Z">
        <w:r w:rsidRPr="00CF3217">
          <w:rPr>
            <w:rFonts w:eastAsia="SimSun"/>
            <w:bCs/>
            <w:color w:val="000000"/>
            <w:szCs w:val="24"/>
            <w:lang w:val="en-US" w:eastAsia="zh-CN"/>
          </w:rPr>
          <w:tab/>
          <w:t>TS 29.228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16" w:author="Romano Giovanni" w:date="2017-10-23T20:30:00Z"/>
          <w:rFonts w:eastAsia="SimSun"/>
          <w:b/>
          <w:bCs/>
          <w:color w:val="000000"/>
          <w:sz w:val="30"/>
          <w:szCs w:val="30"/>
          <w:lang w:val="en-US" w:eastAsia="zh-CN"/>
        </w:rPr>
      </w:pPr>
      <w:ins w:id="3717" w:author="Romano Giovanni" w:date="2017-10-23T20:30:00Z">
        <w:r w:rsidRPr="00CF3217">
          <w:rPr>
            <w:rFonts w:eastAsia="SimSun"/>
            <w:b/>
            <w:bCs/>
            <w:color w:val="000000"/>
            <w:szCs w:val="24"/>
            <w:lang w:val="en-US" w:eastAsia="zh-CN"/>
          </w:rPr>
          <w:t xml:space="preserve">IP Multimedia (IM) Subsystem </w:t>
        </w:r>
        <w:proofErr w:type="spellStart"/>
        <w:r w:rsidRPr="00CF3217">
          <w:rPr>
            <w:rFonts w:eastAsia="SimSun"/>
            <w:b/>
            <w:bCs/>
            <w:color w:val="000000"/>
            <w:szCs w:val="24"/>
            <w:lang w:val="en-US" w:eastAsia="zh-CN"/>
          </w:rPr>
          <w:t>Cx</w:t>
        </w:r>
        <w:proofErr w:type="spellEnd"/>
        <w:r w:rsidRPr="00CF3217">
          <w:rPr>
            <w:rFonts w:eastAsia="SimSun"/>
            <w:b/>
            <w:bCs/>
            <w:color w:val="000000"/>
            <w:szCs w:val="24"/>
            <w:lang w:val="en-US" w:eastAsia="zh-CN"/>
          </w:rPr>
          <w:t xml:space="preserve"> and </w:t>
        </w:r>
        <w:proofErr w:type="spellStart"/>
        <w:r w:rsidRPr="00CF3217">
          <w:rPr>
            <w:rFonts w:eastAsia="SimSun"/>
            <w:b/>
            <w:bCs/>
            <w:color w:val="000000"/>
            <w:szCs w:val="24"/>
            <w:lang w:val="en-US" w:eastAsia="zh-CN"/>
          </w:rPr>
          <w:t>Dx</w:t>
        </w:r>
        <w:proofErr w:type="spellEnd"/>
        <w:r w:rsidRPr="00CF3217">
          <w:rPr>
            <w:rFonts w:eastAsia="SimSun"/>
            <w:b/>
            <w:bCs/>
            <w:color w:val="000000"/>
            <w:szCs w:val="24"/>
            <w:lang w:val="en-US" w:eastAsia="zh-CN"/>
          </w:rPr>
          <w:t xml:space="preserve"> Interfaces;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flows and message contents</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718" w:author="Romano Giovanni" w:date="2017-10-23T20:30:00Z"/>
          <w:rFonts w:eastAsia="SimSun"/>
          <w:color w:val="000000"/>
          <w:sz w:val="27"/>
          <w:szCs w:val="27"/>
          <w:lang w:val="en-US" w:eastAsia="zh-CN"/>
        </w:rPr>
      </w:pPr>
      <w:ins w:id="3719" w:author="Romano Giovanni" w:date="2017-10-23T20:30:00Z">
        <w:r w:rsidRPr="00CF3217">
          <w:rPr>
            <w:rFonts w:eastAsia="SimSun"/>
            <w:color w:val="000000"/>
            <w:szCs w:val="24"/>
            <w:lang w:val="en-US" w:eastAsia="zh-CN"/>
          </w:rPr>
          <w:t xml:space="preserve">This 3GPP Technical Specification (TS) specifies the interactions between the HSS (Home Subscriber Server) and the CSCF (Call Session Control Functions), referred to as the </w:t>
        </w:r>
        <w:proofErr w:type="spellStart"/>
        <w:r w:rsidRPr="00CF3217">
          <w:rPr>
            <w:rFonts w:eastAsia="SimSun"/>
            <w:color w:val="000000"/>
            <w:szCs w:val="24"/>
            <w:lang w:val="en-US" w:eastAsia="zh-CN"/>
          </w:rPr>
          <w:t>Cx</w:t>
        </w:r>
        <w:proofErr w:type="spellEnd"/>
        <w:r w:rsidRPr="00CF3217">
          <w:rPr>
            <w:rFonts w:eastAsia="SimSun"/>
            <w:color w:val="000000"/>
            <w:szCs w:val="24"/>
            <w:lang w:val="en-US" w:eastAsia="zh-CN"/>
          </w:rPr>
          <w:t xml:space="preserve"> interface, and the interactions between the CSCF and the SLF (Server Locator Function), referred to as the </w:t>
        </w:r>
        <w:proofErr w:type="spellStart"/>
        <w:r w:rsidRPr="00CF3217">
          <w:rPr>
            <w:rFonts w:eastAsia="SimSun"/>
            <w:color w:val="000000"/>
            <w:szCs w:val="24"/>
            <w:lang w:val="en-US" w:eastAsia="zh-CN"/>
          </w:rPr>
          <w:t>Dx</w:t>
        </w:r>
        <w:proofErr w:type="spellEnd"/>
        <w:r w:rsidRPr="00CF3217">
          <w:rPr>
            <w:rFonts w:eastAsia="SimSun"/>
            <w:color w:val="000000"/>
            <w:szCs w:val="24"/>
            <w:lang w:val="en-US" w:eastAsia="zh-CN"/>
          </w:rPr>
          <w:t xml:space="preserve"> interface.</w:t>
        </w:r>
      </w:ins>
    </w:p>
    <w:p w:rsidR="000E26CB" w:rsidRPr="002D5C5B" w:rsidRDefault="000E26CB" w:rsidP="000E26CB">
      <w:pPr>
        <w:pStyle w:val="Titolo5"/>
        <w:rPr>
          <w:ins w:id="3720" w:author="Romano Giovanni" w:date="2017-10-23T20:30:00Z"/>
          <w:rFonts w:eastAsia="SimSun"/>
          <w:bCs/>
          <w:color w:val="000000"/>
          <w:szCs w:val="24"/>
          <w:lang w:val="en-US" w:eastAsia="zh-CN"/>
        </w:rPr>
      </w:pPr>
      <w:ins w:id="3721" w:author="Romano Giovanni" w:date="2017-10-23T20:30:00Z">
        <w:r w:rsidRPr="00CF3217">
          <w:rPr>
            <w:rFonts w:eastAsia="SimSun"/>
            <w:bCs/>
            <w:color w:val="000000"/>
            <w:szCs w:val="24"/>
            <w:lang w:val="en-US" w:eastAsia="zh-CN"/>
          </w:rPr>
          <w:t>5.1.2.</w:t>
        </w:r>
      </w:ins>
      <w:ins w:id="3722" w:author="Romano Giovanni" w:date="2017-10-23T20:47:00Z">
        <w:r w:rsidR="00E64DB4">
          <w:rPr>
            <w:rFonts w:eastAsia="SimSun"/>
            <w:bCs/>
            <w:color w:val="000000"/>
            <w:szCs w:val="24"/>
            <w:lang w:val="en-US" w:eastAsia="zh-CN"/>
          </w:rPr>
          <w:t>12.8.</w:t>
        </w:r>
      </w:ins>
      <w:ins w:id="3723" w:author="Romano Giovanni" w:date="2017-10-25T05:35:00Z">
        <w:r w:rsidR="00324FA5">
          <w:rPr>
            <w:rFonts w:eastAsia="SimSun"/>
            <w:bCs/>
            <w:color w:val="000000"/>
            <w:szCs w:val="24"/>
            <w:lang w:val="en-US" w:eastAsia="zh-CN"/>
          </w:rPr>
          <w:t>34</w:t>
        </w:r>
      </w:ins>
      <w:ins w:id="3724" w:author="Romano Giovanni" w:date="2017-10-23T20:30:00Z">
        <w:r w:rsidRPr="00CF3217">
          <w:rPr>
            <w:rFonts w:eastAsia="SimSun"/>
            <w:bCs/>
            <w:color w:val="000000"/>
            <w:szCs w:val="24"/>
            <w:lang w:val="en-US" w:eastAsia="zh-CN"/>
          </w:rPr>
          <w:tab/>
          <w:t>TS 29.229</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25" w:author="Romano Giovanni" w:date="2017-10-23T20:30:00Z"/>
          <w:rFonts w:eastAsia="SimSun"/>
          <w:b/>
          <w:bCs/>
          <w:color w:val="000000"/>
          <w:sz w:val="30"/>
          <w:szCs w:val="30"/>
          <w:lang w:val="en-US" w:eastAsia="zh-CN"/>
        </w:rPr>
      </w:pPr>
      <w:proofErr w:type="spellStart"/>
      <w:ins w:id="3726" w:author="Romano Giovanni" w:date="2017-10-23T20:30:00Z">
        <w:r w:rsidRPr="00CF3217">
          <w:rPr>
            <w:rFonts w:eastAsia="SimSun"/>
            <w:b/>
            <w:bCs/>
            <w:color w:val="000000"/>
            <w:szCs w:val="24"/>
            <w:lang w:val="en-US" w:eastAsia="zh-CN"/>
          </w:rPr>
          <w:t>Cx</w:t>
        </w:r>
        <w:proofErr w:type="spellEnd"/>
        <w:r w:rsidRPr="00CF3217">
          <w:rPr>
            <w:rFonts w:eastAsia="SimSun"/>
            <w:b/>
            <w:bCs/>
            <w:color w:val="000000"/>
            <w:szCs w:val="24"/>
            <w:lang w:val="en-US" w:eastAsia="zh-CN"/>
          </w:rPr>
          <w:t xml:space="preserve"> and </w:t>
        </w:r>
        <w:proofErr w:type="spellStart"/>
        <w:r w:rsidRPr="00CF3217">
          <w:rPr>
            <w:rFonts w:eastAsia="SimSun"/>
            <w:b/>
            <w:bCs/>
            <w:color w:val="000000"/>
            <w:szCs w:val="24"/>
            <w:lang w:val="en-US" w:eastAsia="zh-CN"/>
          </w:rPr>
          <w:t>Dx</w:t>
        </w:r>
        <w:proofErr w:type="spellEnd"/>
        <w:r w:rsidRPr="00CF3217">
          <w:rPr>
            <w:rFonts w:eastAsia="SimSun"/>
            <w:b/>
            <w:bCs/>
            <w:color w:val="000000"/>
            <w:szCs w:val="24"/>
            <w:lang w:val="en-US" w:eastAsia="zh-CN"/>
          </w:rPr>
          <w:t xml:space="preserve"> interfaces based on the Diameter protocol; Protocol details</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3727" w:author="Romano Giovanni" w:date="2017-10-23T20:30:00Z"/>
          <w:rFonts w:eastAsia="SimSun"/>
          <w:color w:val="000000"/>
          <w:sz w:val="30"/>
          <w:szCs w:val="30"/>
          <w:lang w:val="en-US" w:eastAsia="zh-CN"/>
        </w:rPr>
      </w:pPr>
      <w:ins w:id="3728" w:author="Romano Giovanni" w:date="2017-10-23T20:30:00Z">
        <w:r w:rsidRPr="00CF3217">
          <w:rPr>
            <w:rFonts w:eastAsia="SimSun"/>
            <w:color w:val="000000"/>
            <w:szCs w:val="24"/>
            <w:lang w:val="en-US" w:eastAsia="zh-CN"/>
          </w:rPr>
          <w:t>This specification defines a transport protocol for use in the IP multimedia (IM) Core Network (CN) subsystem based on Diameter.</w:t>
        </w:r>
      </w:ins>
    </w:p>
    <w:p w:rsidR="000E26CB" w:rsidRPr="002D5C5B" w:rsidRDefault="000E26CB" w:rsidP="000E26CB">
      <w:pPr>
        <w:pStyle w:val="Titolo5"/>
        <w:rPr>
          <w:ins w:id="3729" w:author="Romano Giovanni" w:date="2017-10-23T20:30:00Z"/>
          <w:rFonts w:eastAsia="SimSun"/>
          <w:bCs/>
          <w:color w:val="000000"/>
          <w:szCs w:val="24"/>
          <w:lang w:val="en-US" w:eastAsia="zh-CN"/>
        </w:rPr>
      </w:pPr>
      <w:ins w:id="3730" w:author="Romano Giovanni" w:date="2017-10-23T20:30:00Z">
        <w:r w:rsidRPr="00CF3217">
          <w:rPr>
            <w:rFonts w:eastAsia="SimSun"/>
            <w:bCs/>
            <w:color w:val="000000"/>
            <w:szCs w:val="24"/>
            <w:lang w:val="en-US" w:eastAsia="zh-CN"/>
          </w:rPr>
          <w:lastRenderedPageBreak/>
          <w:t>5.1.2.</w:t>
        </w:r>
      </w:ins>
      <w:ins w:id="3731" w:author="Romano Giovanni" w:date="2017-10-23T20:47:00Z">
        <w:r w:rsidR="00E64DB4">
          <w:rPr>
            <w:rFonts w:eastAsia="SimSun"/>
            <w:bCs/>
            <w:color w:val="000000"/>
            <w:szCs w:val="24"/>
            <w:lang w:val="en-US" w:eastAsia="zh-CN"/>
          </w:rPr>
          <w:t>12.8.</w:t>
        </w:r>
      </w:ins>
      <w:ins w:id="3732" w:author="Romano Giovanni" w:date="2017-10-25T05:35:00Z">
        <w:r w:rsidR="00324FA5">
          <w:rPr>
            <w:rFonts w:eastAsia="SimSun"/>
            <w:bCs/>
            <w:color w:val="000000"/>
            <w:szCs w:val="24"/>
            <w:lang w:val="en-US" w:eastAsia="zh-CN"/>
          </w:rPr>
          <w:t>35</w:t>
        </w:r>
      </w:ins>
      <w:ins w:id="3733" w:author="Romano Giovanni" w:date="2017-10-23T20:30:00Z">
        <w:r w:rsidRPr="00CF3217">
          <w:rPr>
            <w:rFonts w:eastAsia="SimSun"/>
            <w:bCs/>
            <w:color w:val="000000"/>
            <w:szCs w:val="24"/>
            <w:lang w:val="en-US" w:eastAsia="zh-CN"/>
          </w:rPr>
          <w:tab/>
          <w:t>TS 29.230</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34" w:author="Romano Giovanni" w:date="2017-10-23T20:30:00Z"/>
          <w:rFonts w:eastAsia="SimSun"/>
          <w:b/>
          <w:bCs/>
          <w:color w:val="000000"/>
          <w:sz w:val="30"/>
          <w:szCs w:val="30"/>
          <w:lang w:val="en-US" w:eastAsia="zh-CN"/>
        </w:rPr>
      </w:pPr>
      <w:ins w:id="3735" w:author="Romano Giovanni" w:date="2017-10-23T20:30:00Z">
        <w:r w:rsidRPr="00CF3217">
          <w:rPr>
            <w:rFonts w:eastAsia="SimSun"/>
            <w:b/>
            <w:bCs/>
            <w:color w:val="000000"/>
            <w:szCs w:val="24"/>
            <w:lang w:val="en-US" w:eastAsia="zh-CN"/>
          </w:rPr>
          <w:t>Diameter applications; 3GPP specific codes and identifiers</w:t>
        </w:r>
      </w:ins>
    </w:p>
    <w:p w:rsidR="000E26CB" w:rsidRPr="00CF3217" w:rsidRDefault="000E26CB" w:rsidP="000E26CB">
      <w:pPr>
        <w:widowControl w:val="0"/>
        <w:tabs>
          <w:tab w:val="clear" w:pos="1134"/>
          <w:tab w:val="clear" w:pos="1871"/>
          <w:tab w:val="clear" w:pos="2268"/>
          <w:tab w:val="left" w:pos="90"/>
        </w:tabs>
        <w:overflowPunct/>
        <w:textAlignment w:val="auto"/>
        <w:rPr>
          <w:ins w:id="3736" w:author="Romano Giovanni" w:date="2017-10-23T20:30:00Z"/>
          <w:rFonts w:eastAsia="SimSun"/>
          <w:color w:val="000000"/>
          <w:sz w:val="27"/>
          <w:szCs w:val="27"/>
          <w:lang w:val="en-US" w:eastAsia="zh-CN"/>
        </w:rPr>
      </w:pPr>
      <w:ins w:id="3737" w:author="Romano Giovanni" w:date="2017-10-23T20:30:00Z">
        <w:r w:rsidRPr="00CF3217">
          <w:rPr>
            <w:rFonts w:eastAsia="SimSun"/>
            <w:color w:val="000000"/>
            <w:szCs w:val="24"/>
            <w:lang w:val="en-US" w:eastAsia="zh-CN"/>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ins>
    </w:p>
    <w:p w:rsidR="000E26CB" w:rsidRPr="002D5C5B" w:rsidRDefault="000E26CB" w:rsidP="000E26CB">
      <w:pPr>
        <w:pStyle w:val="Titolo5"/>
        <w:rPr>
          <w:ins w:id="3738" w:author="Romano Giovanni" w:date="2017-10-23T20:30:00Z"/>
          <w:rFonts w:eastAsia="SimSun"/>
          <w:bCs/>
          <w:color w:val="000000"/>
          <w:szCs w:val="24"/>
          <w:lang w:val="en-US" w:eastAsia="zh-CN"/>
        </w:rPr>
      </w:pPr>
      <w:ins w:id="3739" w:author="Romano Giovanni" w:date="2017-10-23T20:30:00Z">
        <w:r w:rsidRPr="00CF3217">
          <w:rPr>
            <w:rFonts w:eastAsia="SimSun"/>
            <w:bCs/>
            <w:color w:val="000000"/>
            <w:szCs w:val="24"/>
            <w:lang w:val="en-US" w:eastAsia="zh-CN"/>
          </w:rPr>
          <w:t>5.1.2.</w:t>
        </w:r>
      </w:ins>
      <w:ins w:id="3740" w:author="Romano Giovanni" w:date="2017-10-23T20:47:00Z">
        <w:r w:rsidR="00E64DB4">
          <w:rPr>
            <w:rFonts w:eastAsia="SimSun"/>
            <w:bCs/>
            <w:color w:val="000000"/>
            <w:szCs w:val="24"/>
            <w:lang w:val="en-US" w:eastAsia="zh-CN"/>
          </w:rPr>
          <w:t>12.8.</w:t>
        </w:r>
      </w:ins>
      <w:ins w:id="3741" w:author="Romano Giovanni" w:date="2017-10-23T20:30:00Z">
        <w:r>
          <w:rPr>
            <w:rFonts w:eastAsia="SimSun"/>
            <w:bCs/>
            <w:color w:val="000000"/>
            <w:szCs w:val="24"/>
            <w:lang w:val="en-US" w:eastAsia="zh-CN"/>
          </w:rPr>
          <w:t>3</w:t>
        </w:r>
      </w:ins>
      <w:ins w:id="3742" w:author="Romano Giovanni" w:date="2017-10-25T05:35:00Z">
        <w:r w:rsidR="00324FA5">
          <w:rPr>
            <w:rFonts w:eastAsia="SimSun"/>
            <w:bCs/>
            <w:color w:val="000000"/>
            <w:szCs w:val="24"/>
            <w:lang w:val="en-US" w:eastAsia="zh-CN"/>
          </w:rPr>
          <w:t>6</w:t>
        </w:r>
      </w:ins>
      <w:ins w:id="3743" w:author="Romano Giovanni" w:date="2017-10-23T20:30:00Z">
        <w:r w:rsidRPr="00CF3217">
          <w:rPr>
            <w:rFonts w:eastAsia="SimSun"/>
            <w:bCs/>
            <w:color w:val="000000"/>
            <w:szCs w:val="24"/>
            <w:lang w:val="en-US" w:eastAsia="zh-CN"/>
          </w:rPr>
          <w:tab/>
          <w:t>TS 29.231</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44" w:author="Romano Giovanni" w:date="2017-10-23T20:30:00Z"/>
          <w:rFonts w:eastAsia="SimSun"/>
          <w:b/>
          <w:bCs/>
          <w:color w:val="000000"/>
          <w:sz w:val="30"/>
          <w:szCs w:val="30"/>
          <w:lang w:val="en-US" w:eastAsia="zh-CN"/>
        </w:rPr>
      </w:pPr>
      <w:ins w:id="3745" w:author="Romano Giovanni" w:date="2017-10-23T20:30:00Z">
        <w:r w:rsidRPr="00CF3217">
          <w:rPr>
            <w:rFonts w:eastAsia="SimSun"/>
            <w:b/>
            <w:bCs/>
            <w:color w:val="000000"/>
            <w:szCs w:val="24"/>
            <w:lang w:val="en-US" w:eastAsia="zh-CN"/>
          </w:rPr>
          <w:t>Application of SIP-I Protocols to Circuit Switched (CS) core network architecture; Stage 3</w:t>
        </w:r>
      </w:ins>
    </w:p>
    <w:p w:rsidR="000E26CB" w:rsidRPr="00CF3217" w:rsidRDefault="000E26CB" w:rsidP="000E26CB">
      <w:pPr>
        <w:widowControl w:val="0"/>
        <w:tabs>
          <w:tab w:val="clear" w:pos="1134"/>
          <w:tab w:val="clear" w:pos="1871"/>
          <w:tab w:val="clear" w:pos="2268"/>
          <w:tab w:val="left" w:pos="90"/>
        </w:tabs>
        <w:overflowPunct/>
        <w:textAlignment w:val="auto"/>
        <w:rPr>
          <w:ins w:id="3746" w:author="Romano Giovanni" w:date="2017-10-23T20:30:00Z"/>
          <w:rFonts w:eastAsia="SimSun"/>
          <w:color w:val="000000"/>
          <w:sz w:val="27"/>
          <w:szCs w:val="27"/>
          <w:lang w:val="en-US" w:eastAsia="zh-CN"/>
        </w:rPr>
      </w:pPr>
      <w:ins w:id="3747" w:author="Romano Giovanni" w:date="2017-10-23T20:30:00Z">
        <w:r w:rsidRPr="00CF3217">
          <w:rPr>
            <w:rFonts w:eastAsia="SimSun"/>
            <w:color w:val="000000"/>
            <w:szCs w:val="24"/>
            <w:lang w:val="en-US" w:eastAsia="zh-CN"/>
          </w:rPr>
          <w:t xml:space="preserve">This specification describes the protocols to be used when SIP-I is optionally used as call control protocol in a 3GPP CS core network on </w:t>
        </w:r>
        <w:proofErr w:type="spellStart"/>
        <w:r w:rsidRPr="00CF3217">
          <w:rPr>
            <w:rFonts w:eastAsia="SimSun"/>
            <w:color w:val="000000"/>
            <w:szCs w:val="24"/>
            <w:lang w:val="en-US" w:eastAsia="zh-CN"/>
          </w:rPr>
          <w:t>Nc</w:t>
        </w:r>
        <w:proofErr w:type="spellEnd"/>
        <w:r w:rsidRPr="00CF3217">
          <w:rPr>
            <w:rFonts w:eastAsia="SimSun"/>
            <w:color w:val="000000"/>
            <w:szCs w:val="24"/>
            <w:lang w:val="en-US" w:eastAsia="zh-CN"/>
          </w:rPr>
          <w:t xml:space="preserve"> interface. The SIP-I protocol operates between (G)MSC servers. The SIP-I architecture consists of a number of protocols. The following types of protocols are described: call control protocol, resource control protocols and user plane protocol for this architecture.</w:t>
        </w:r>
      </w:ins>
    </w:p>
    <w:p w:rsidR="000E26CB" w:rsidRPr="002D5C5B" w:rsidRDefault="000E26CB" w:rsidP="000E26CB">
      <w:pPr>
        <w:pStyle w:val="Titolo5"/>
        <w:rPr>
          <w:ins w:id="3748" w:author="Romano Giovanni" w:date="2017-10-23T20:30:00Z"/>
          <w:rFonts w:eastAsia="SimSun"/>
          <w:bCs/>
          <w:color w:val="000000"/>
          <w:szCs w:val="24"/>
          <w:lang w:val="en-US" w:eastAsia="zh-CN"/>
        </w:rPr>
      </w:pPr>
      <w:ins w:id="3749" w:author="Romano Giovanni" w:date="2017-10-23T20:30:00Z">
        <w:r w:rsidRPr="00CF3217">
          <w:rPr>
            <w:rFonts w:eastAsia="SimSun"/>
            <w:bCs/>
            <w:color w:val="000000"/>
            <w:szCs w:val="24"/>
            <w:lang w:val="en-US" w:eastAsia="zh-CN"/>
          </w:rPr>
          <w:t>5.1.2.</w:t>
        </w:r>
      </w:ins>
      <w:ins w:id="3750" w:author="Romano Giovanni" w:date="2017-10-23T20:48:00Z">
        <w:r w:rsidR="00E64DB4">
          <w:rPr>
            <w:rFonts w:eastAsia="SimSun"/>
            <w:bCs/>
            <w:color w:val="000000"/>
            <w:szCs w:val="24"/>
            <w:lang w:val="en-US" w:eastAsia="zh-CN"/>
          </w:rPr>
          <w:t>12.8.</w:t>
        </w:r>
      </w:ins>
      <w:ins w:id="3751" w:author="Romano Giovanni" w:date="2017-10-23T20:30:00Z">
        <w:r>
          <w:rPr>
            <w:rFonts w:eastAsia="SimSun"/>
            <w:bCs/>
            <w:color w:val="000000"/>
            <w:szCs w:val="24"/>
            <w:lang w:val="en-US" w:eastAsia="zh-CN"/>
          </w:rPr>
          <w:t>3</w:t>
        </w:r>
      </w:ins>
      <w:ins w:id="3752" w:author="Romano Giovanni" w:date="2017-10-25T05:35:00Z">
        <w:r w:rsidR="00324FA5">
          <w:rPr>
            <w:rFonts w:eastAsia="SimSun"/>
            <w:bCs/>
            <w:color w:val="000000"/>
            <w:szCs w:val="24"/>
            <w:lang w:val="en-US" w:eastAsia="zh-CN"/>
          </w:rPr>
          <w:t>7</w:t>
        </w:r>
      </w:ins>
      <w:ins w:id="3753" w:author="Romano Giovanni" w:date="2017-10-23T20:30:00Z">
        <w:r w:rsidRPr="00CF3217">
          <w:rPr>
            <w:rFonts w:eastAsia="SimSun"/>
            <w:bCs/>
            <w:color w:val="000000"/>
            <w:szCs w:val="24"/>
            <w:lang w:val="en-US" w:eastAsia="zh-CN"/>
          </w:rPr>
          <w:tab/>
          <w:t>TS 29.232</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54" w:author="Romano Giovanni" w:date="2017-10-23T20:30:00Z"/>
          <w:rFonts w:eastAsia="SimSun"/>
          <w:b/>
          <w:bCs/>
          <w:color w:val="000000"/>
          <w:sz w:val="30"/>
          <w:szCs w:val="30"/>
          <w:lang w:val="en-US" w:eastAsia="zh-CN"/>
        </w:rPr>
      </w:pPr>
      <w:ins w:id="3755" w:author="Romano Giovanni" w:date="2017-10-23T20:30:00Z">
        <w:r w:rsidRPr="00CF3217">
          <w:rPr>
            <w:rFonts w:eastAsia="SimSun"/>
            <w:b/>
            <w:bCs/>
            <w:color w:val="000000"/>
            <w:szCs w:val="24"/>
            <w:lang w:val="en-US" w:eastAsia="zh-CN"/>
          </w:rPr>
          <w:t>Media Gateway Controller (MGC) – Media Gateway (MGW) interface;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756" w:author="Romano Giovanni" w:date="2017-10-23T20:30:00Z"/>
          <w:rFonts w:eastAsia="SimSun"/>
          <w:color w:val="000000"/>
          <w:szCs w:val="24"/>
          <w:lang w:val="en-US" w:eastAsia="zh-CN"/>
        </w:rPr>
      </w:pPr>
      <w:ins w:id="3757" w:author="Romano Giovanni" w:date="2017-10-23T20:30:00Z">
        <w:r w:rsidRPr="00CF3217">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23.231 and 3GPP TS 29.231 for SIP-I circuit switched core network. </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758" w:author="Romano Giovanni" w:date="2017-10-23T20:30:00Z"/>
          <w:rFonts w:eastAsia="SimSun"/>
          <w:color w:val="000000"/>
          <w:sz w:val="27"/>
          <w:szCs w:val="27"/>
          <w:lang w:val="en-US" w:eastAsia="zh-CN"/>
        </w:rPr>
      </w:pPr>
      <w:ins w:id="3759" w:author="Romano Giovanni" w:date="2017-10-23T20:30:00Z">
        <w:r w:rsidRPr="00CF3217">
          <w:rPr>
            <w:rFonts w:eastAsia="SimSun"/>
            <w:color w:val="000000"/>
            <w:szCs w:val="24"/>
            <w:lang w:val="en-US" w:eastAsia="zh-CN"/>
          </w:rPr>
          <w:t>This profile includes the support for the enhanced MSC server to provide</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access to IMS </w:t>
        </w:r>
        <w:proofErr w:type="spellStart"/>
        <w:r w:rsidRPr="00CF3217">
          <w:rPr>
            <w:rFonts w:eastAsia="SimSun"/>
            <w:color w:val="000000"/>
            <w:szCs w:val="24"/>
            <w:lang w:val="en-US" w:eastAsia="zh-CN"/>
          </w:rPr>
          <w:t>Centralised</w:t>
        </w:r>
        <w:proofErr w:type="spellEnd"/>
        <w:r w:rsidRPr="00CF3217">
          <w:rPr>
            <w:rFonts w:eastAsia="SimSun"/>
            <w:color w:val="000000"/>
            <w:szCs w:val="24"/>
            <w:lang w:val="en-US" w:eastAsia="zh-CN"/>
          </w:rPr>
          <w:t xml:space="preserve">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ins>
    </w:p>
    <w:p w:rsidR="000E26CB" w:rsidRPr="002D5C5B" w:rsidRDefault="000E26CB" w:rsidP="000E26CB">
      <w:pPr>
        <w:pStyle w:val="Titolo5"/>
        <w:rPr>
          <w:ins w:id="3760" w:author="Romano Giovanni" w:date="2017-10-23T20:30:00Z"/>
          <w:rFonts w:eastAsia="SimSun"/>
          <w:bCs/>
          <w:color w:val="000000"/>
          <w:szCs w:val="24"/>
          <w:lang w:val="en-US" w:eastAsia="zh-CN"/>
        </w:rPr>
      </w:pPr>
      <w:ins w:id="3761" w:author="Romano Giovanni" w:date="2017-10-23T20:30:00Z">
        <w:r w:rsidRPr="00CF3217">
          <w:rPr>
            <w:rFonts w:eastAsia="SimSun"/>
            <w:bCs/>
            <w:color w:val="000000"/>
            <w:szCs w:val="24"/>
            <w:lang w:val="en-US" w:eastAsia="zh-CN"/>
          </w:rPr>
          <w:t>5.1.2.</w:t>
        </w:r>
      </w:ins>
      <w:ins w:id="3762" w:author="Romano Giovanni" w:date="2017-10-23T20:48:00Z">
        <w:r w:rsidR="00E64DB4">
          <w:rPr>
            <w:rFonts w:eastAsia="SimSun"/>
            <w:bCs/>
            <w:color w:val="000000"/>
            <w:szCs w:val="24"/>
            <w:lang w:val="en-US" w:eastAsia="zh-CN"/>
          </w:rPr>
          <w:t>12.8.</w:t>
        </w:r>
      </w:ins>
      <w:ins w:id="3763" w:author="Romano Giovanni" w:date="2017-10-23T20:30:00Z">
        <w:r>
          <w:rPr>
            <w:rFonts w:eastAsia="SimSun"/>
            <w:bCs/>
            <w:color w:val="000000"/>
            <w:szCs w:val="24"/>
            <w:lang w:val="en-US" w:eastAsia="zh-CN"/>
          </w:rPr>
          <w:t>3</w:t>
        </w:r>
      </w:ins>
      <w:ins w:id="3764" w:author="Romano Giovanni" w:date="2017-10-25T05:35:00Z">
        <w:r w:rsidR="00324FA5">
          <w:rPr>
            <w:rFonts w:eastAsia="SimSun"/>
            <w:bCs/>
            <w:color w:val="000000"/>
            <w:szCs w:val="24"/>
            <w:lang w:val="en-US" w:eastAsia="zh-CN"/>
          </w:rPr>
          <w:t>8</w:t>
        </w:r>
      </w:ins>
      <w:ins w:id="3765" w:author="Romano Giovanni" w:date="2017-10-23T20:30:00Z">
        <w:r w:rsidRPr="00CF3217">
          <w:rPr>
            <w:rFonts w:eastAsia="SimSun"/>
            <w:bCs/>
            <w:color w:val="000000"/>
            <w:szCs w:val="24"/>
            <w:lang w:val="en-US" w:eastAsia="zh-CN"/>
          </w:rPr>
          <w:tab/>
          <w:t>TS 29.234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66" w:author="Romano Giovanni" w:date="2017-10-23T20:30:00Z"/>
          <w:rFonts w:eastAsia="SimSun"/>
          <w:b/>
          <w:bCs/>
          <w:color w:val="000000"/>
          <w:sz w:val="30"/>
          <w:szCs w:val="30"/>
          <w:lang w:val="en-US" w:eastAsia="zh-CN"/>
        </w:rPr>
      </w:pPr>
      <w:ins w:id="3767" w:author="Romano Giovanni" w:date="2017-10-23T20:30:00Z">
        <w:r w:rsidRPr="00CF3217">
          <w:rPr>
            <w:rFonts w:eastAsia="SimSun"/>
            <w:b/>
            <w:bCs/>
            <w:color w:val="000000"/>
            <w:szCs w:val="24"/>
            <w:lang w:val="en-US" w:eastAsia="zh-CN"/>
          </w:rPr>
          <w:t>3GPP system to Wireless Local Area Network (WLAN) interworking; Stage 3</w:t>
        </w:r>
      </w:ins>
    </w:p>
    <w:p w:rsidR="000E26CB" w:rsidRPr="00CF3217" w:rsidRDefault="000E26CB" w:rsidP="000E26CB">
      <w:pPr>
        <w:rPr>
          <w:ins w:id="3768" w:author="Romano Giovanni" w:date="2017-10-23T20:30:00Z"/>
          <w:rFonts w:eastAsia="SimSun"/>
          <w:lang w:val="en-US" w:eastAsia="zh-CN"/>
        </w:rPr>
      </w:pPr>
      <w:ins w:id="3769" w:author="Romano Giovanni" w:date="2017-10-23T20:30:00Z">
        <w:r w:rsidRPr="00CF3217">
          <w:rPr>
            <w:rFonts w:eastAsia="SimSun"/>
            <w:lang w:val="en-US" w:eastAsia="zh-CN"/>
          </w:rPr>
          <w:t xml:space="preserve">This document defines the stage-3 protocol description for several reference points in the WLAN-3GPP Interworking System. </w:t>
        </w:r>
      </w:ins>
    </w:p>
    <w:p w:rsidR="000E26CB" w:rsidRPr="00CF3217" w:rsidRDefault="000E26CB" w:rsidP="000E26CB">
      <w:pPr>
        <w:rPr>
          <w:ins w:id="3770" w:author="Romano Giovanni" w:date="2017-10-23T20:30:00Z"/>
          <w:rFonts w:eastAsia="SimSun"/>
          <w:lang w:val="en-US" w:eastAsia="zh-CN"/>
        </w:rPr>
      </w:pPr>
      <w:ins w:id="3771" w:author="Romano Giovanni" w:date="2017-10-23T20:30:00Z">
        <w:r w:rsidRPr="00CF3217">
          <w:rPr>
            <w:rFonts w:eastAsia="SimSun"/>
            <w:lang w:val="en-US" w:eastAsia="zh-CN"/>
          </w:rPr>
          <w:t>The document is</w:t>
        </w:r>
        <w:r w:rsidRPr="00CF3217">
          <w:rPr>
            <w:rFonts w:eastAsia="SimSun"/>
            <w:sz w:val="30"/>
            <w:szCs w:val="30"/>
            <w:lang w:val="en-US" w:eastAsia="zh-CN"/>
          </w:rPr>
          <w:t xml:space="preserve"> </w:t>
        </w:r>
        <w:r w:rsidRPr="00CF3217">
          <w:rPr>
            <w:rFonts w:eastAsia="SimSun"/>
            <w:lang w:val="en-US" w:eastAsia="zh-CN"/>
          </w:rPr>
          <w:t xml:space="preserve">applicable to: </w:t>
        </w:r>
      </w:ins>
    </w:p>
    <w:p w:rsidR="000E26CB" w:rsidRPr="00CF3217" w:rsidRDefault="000E26CB" w:rsidP="000E26CB">
      <w:pPr>
        <w:rPr>
          <w:ins w:id="3772" w:author="Romano Giovanni" w:date="2017-10-23T20:30:00Z"/>
          <w:rFonts w:eastAsia="SimSun"/>
          <w:lang w:val="en-US" w:eastAsia="zh-CN"/>
        </w:rPr>
      </w:pPr>
      <w:ins w:id="3773" w:author="Romano Giovanni" w:date="2017-10-23T20:30:00Z">
        <w:r w:rsidRPr="00CF3217">
          <w:rPr>
            <w:rFonts w:eastAsia="SimSun"/>
            <w:lang w:val="en-US" w:eastAsia="zh-CN"/>
          </w:rPr>
          <w:t xml:space="preserve">–   the </w:t>
        </w:r>
        <w:proofErr w:type="spellStart"/>
        <w:r w:rsidRPr="00CF3217">
          <w:rPr>
            <w:rFonts w:eastAsia="SimSun"/>
            <w:lang w:val="en-US" w:eastAsia="zh-CN"/>
          </w:rPr>
          <w:t>Dw</w:t>
        </w:r>
        <w:proofErr w:type="spellEnd"/>
        <w:r w:rsidRPr="00CF3217">
          <w:rPr>
            <w:rFonts w:eastAsia="SimSun"/>
            <w:lang w:val="en-US" w:eastAsia="zh-CN"/>
          </w:rPr>
          <w:t xml:space="preserve"> reference point between the 3GPP AAA Server and an SLF; </w:t>
        </w:r>
      </w:ins>
    </w:p>
    <w:p w:rsidR="000E26CB" w:rsidRPr="00CF3217" w:rsidRDefault="000E26CB" w:rsidP="000E26CB">
      <w:pPr>
        <w:rPr>
          <w:ins w:id="3774" w:author="Romano Giovanni" w:date="2017-10-23T20:30:00Z"/>
          <w:rFonts w:eastAsia="SimSun"/>
          <w:lang w:val="en-US" w:eastAsia="zh-CN"/>
        </w:rPr>
      </w:pPr>
      <w:ins w:id="3775" w:author="Romano Giovanni" w:date="2017-10-23T20:30:00Z">
        <w:r w:rsidRPr="00CF3217">
          <w:rPr>
            <w:rFonts w:eastAsia="SimSun"/>
            <w:lang w:val="en-US" w:eastAsia="zh-CN"/>
          </w:rPr>
          <w:t xml:space="preserve">–   the </w:t>
        </w:r>
        <w:proofErr w:type="spellStart"/>
        <w:r w:rsidRPr="00CF3217">
          <w:rPr>
            <w:rFonts w:eastAsia="SimSun"/>
            <w:lang w:val="en-US" w:eastAsia="zh-CN"/>
          </w:rPr>
          <w:t>Wa</w:t>
        </w:r>
        <w:proofErr w:type="spellEnd"/>
        <w:r w:rsidRPr="00CF3217">
          <w:rPr>
            <w:rFonts w:eastAsia="SimSun"/>
            <w:lang w:val="en-US" w:eastAsia="zh-CN"/>
          </w:rPr>
          <w:t xml:space="preserve"> reference point between the WLAN AN and the 3GPP AAA Proxy;</w:t>
        </w:r>
      </w:ins>
    </w:p>
    <w:p w:rsidR="000E26CB" w:rsidRPr="00CF3217" w:rsidRDefault="000E26CB" w:rsidP="000E26CB">
      <w:pPr>
        <w:rPr>
          <w:ins w:id="3776" w:author="Romano Giovanni" w:date="2017-10-23T20:30:00Z"/>
          <w:rFonts w:eastAsia="SimSun"/>
          <w:lang w:val="en-US" w:eastAsia="zh-CN"/>
        </w:rPr>
      </w:pPr>
      <w:ins w:id="3777" w:author="Romano Giovanni" w:date="2017-10-23T20:30:00Z">
        <w:r w:rsidRPr="00CF3217">
          <w:rPr>
            <w:rFonts w:eastAsia="SimSun"/>
            <w:lang w:val="en-US" w:eastAsia="zh-CN"/>
          </w:rPr>
          <w:lastRenderedPageBreak/>
          <w:t xml:space="preserve">–   the </w:t>
        </w:r>
        <w:proofErr w:type="spellStart"/>
        <w:r w:rsidRPr="00CF3217">
          <w:rPr>
            <w:rFonts w:eastAsia="SimSun"/>
            <w:lang w:val="en-US" w:eastAsia="zh-CN"/>
          </w:rPr>
          <w:t>Wd</w:t>
        </w:r>
        <w:proofErr w:type="spellEnd"/>
        <w:r w:rsidRPr="00CF3217">
          <w:rPr>
            <w:rFonts w:eastAsia="SimSun"/>
            <w:lang w:val="en-US" w:eastAsia="zh-CN"/>
          </w:rPr>
          <w:t xml:space="preserve"> reference point between the 3GPP AAA Proxy and 3GPP AAA Server; </w:t>
        </w:r>
      </w:ins>
    </w:p>
    <w:p w:rsidR="000E26CB" w:rsidRPr="00CF3217" w:rsidRDefault="000E26CB" w:rsidP="000E26CB">
      <w:pPr>
        <w:rPr>
          <w:ins w:id="3778" w:author="Romano Giovanni" w:date="2017-10-23T20:30:00Z"/>
          <w:rFonts w:eastAsia="SimSun"/>
          <w:lang w:val="en-US" w:eastAsia="zh-CN"/>
        </w:rPr>
      </w:pPr>
      <w:ins w:id="3779" w:author="Romano Giovanni" w:date="2017-10-23T20:30:00Z">
        <w:r w:rsidRPr="00CF3217">
          <w:rPr>
            <w:rFonts w:eastAsia="SimSun"/>
            <w:lang w:val="en-US" w:eastAsia="zh-CN"/>
          </w:rPr>
          <w:t xml:space="preserve">–   the </w:t>
        </w:r>
        <w:proofErr w:type="spellStart"/>
        <w:r w:rsidRPr="00CF3217">
          <w:rPr>
            <w:rFonts w:eastAsia="SimSun"/>
            <w:lang w:val="en-US" w:eastAsia="zh-CN"/>
          </w:rPr>
          <w:t>Wx</w:t>
        </w:r>
        <w:proofErr w:type="spellEnd"/>
        <w:r w:rsidRPr="00CF3217">
          <w:rPr>
            <w:rFonts w:eastAsia="SimSun"/>
            <w:lang w:val="en-US" w:eastAsia="zh-CN"/>
          </w:rPr>
          <w:t xml:space="preserve"> reference point between the 3GPP AAA Server and the HSS; </w:t>
        </w:r>
      </w:ins>
    </w:p>
    <w:p w:rsidR="000E26CB" w:rsidRPr="00CF3217" w:rsidRDefault="000E26CB" w:rsidP="000E26CB">
      <w:pPr>
        <w:rPr>
          <w:ins w:id="3780" w:author="Romano Giovanni" w:date="2017-10-23T20:30:00Z"/>
          <w:rFonts w:eastAsia="SimSun"/>
          <w:lang w:val="en-US" w:eastAsia="zh-CN"/>
        </w:rPr>
      </w:pPr>
      <w:ins w:id="3781" w:author="Romano Giovanni" w:date="2017-10-23T20:30:00Z">
        <w:r w:rsidRPr="00CF3217">
          <w:rPr>
            <w:rFonts w:eastAsia="SimSun"/>
            <w:lang w:val="en-US" w:eastAsia="zh-CN"/>
          </w:rPr>
          <w:t xml:space="preserve">–   the Wm reference point between the 3GPP AAA Server and the PDG; </w:t>
        </w:r>
      </w:ins>
    </w:p>
    <w:p w:rsidR="000E26CB" w:rsidRPr="00CF3217" w:rsidRDefault="000E26CB" w:rsidP="000E26CB">
      <w:pPr>
        <w:rPr>
          <w:ins w:id="3782" w:author="Romano Giovanni" w:date="2017-10-23T20:30:00Z"/>
          <w:rFonts w:eastAsia="SimSun"/>
          <w:lang w:val="en-US" w:eastAsia="zh-CN"/>
        </w:rPr>
      </w:pPr>
      <w:ins w:id="3783" w:author="Romano Giovanni" w:date="2017-10-23T20:30:00Z">
        <w:r w:rsidRPr="00CF3217">
          <w:rPr>
            <w:rFonts w:eastAsia="SimSun"/>
            <w:lang w:val="en-US" w:eastAsia="zh-CN"/>
          </w:rPr>
          <w:t xml:space="preserve">–   the </w:t>
        </w:r>
        <w:proofErr w:type="spellStart"/>
        <w:r w:rsidRPr="00CF3217">
          <w:rPr>
            <w:rFonts w:eastAsia="SimSun"/>
            <w:lang w:val="en-US" w:eastAsia="zh-CN"/>
          </w:rPr>
          <w:t>Wg</w:t>
        </w:r>
        <w:proofErr w:type="spellEnd"/>
        <w:r w:rsidRPr="00CF3217">
          <w:rPr>
            <w:rFonts w:eastAsia="SimSun"/>
            <w:lang w:val="en-US" w:eastAsia="zh-CN"/>
          </w:rPr>
          <w:t xml:space="preserve"> reference point between the 3GPP AAA Server/Proxy and the WAG; </w:t>
        </w:r>
      </w:ins>
    </w:p>
    <w:p w:rsidR="000E26CB" w:rsidRPr="00CF3217" w:rsidRDefault="000E26CB" w:rsidP="000E26CB">
      <w:pPr>
        <w:rPr>
          <w:ins w:id="3784" w:author="Romano Giovanni" w:date="2017-10-23T20:30:00Z"/>
          <w:rFonts w:eastAsia="SimSun"/>
          <w:sz w:val="27"/>
          <w:szCs w:val="27"/>
          <w:lang w:val="en-US" w:eastAsia="zh-CN"/>
        </w:rPr>
      </w:pPr>
      <w:ins w:id="3785" w:author="Romano Giovanni" w:date="2017-10-23T20:30:00Z">
        <w:r w:rsidRPr="00CF3217">
          <w:rPr>
            <w:rFonts w:eastAsia="SimSun"/>
            <w:lang w:val="en-US" w:eastAsia="zh-CN"/>
          </w:rPr>
          <w:t xml:space="preserve">–   the </w:t>
        </w:r>
        <w:proofErr w:type="spellStart"/>
        <w:r w:rsidRPr="00CF3217">
          <w:rPr>
            <w:rFonts w:eastAsia="SimSun"/>
            <w:lang w:val="en-US" w:eastAsia="zh-CN"/>
          </w:rPr>
          <w:t>Pr</w:t>
        </w:r>
        <w:proofErr w:type="spellEnd"/>
        <w:r w:rsidRPr="00CF3217">
          <w:rPr>
            <w:rFonts w:eastAsia="SimSun"/>
            <w:lang w:val="en-US" w:eastAsia="zh-CN"/>
          </w:rPr>
          <w:t xml:space="preserve"> reference point between the 3GPP AAA Server and the PNA.</w:t>
        </w:r>
      </w:ins>
    </w:p>
    <w:p w:rsidR="000E26CB" w:rsidRPr="002D5C5B" w:rsidRDefault="000E26CB" w:rsidP="000E26CB">
      <w:pPr>
        <w:pStyle w:val="Titolo5"/>
        <w:rPr>
          <w:ins w:id="3786" w:author="Romano Giovanni" w:date="2017-10-23T20:30:00Z"/>
          <w:rFonts w:eastAsia="SimSun"/>
          <w:bCs/>
          <w:color w:val="000000"/>
          <w:szCs w:val="24"/>
          <w:lang w:val="en-US" w:eastAsia="zh-CN"/>
        </w:rPr>
      </w:pPr>
      <w:ins w:id="3787" w:author="Romano Giovanni" w:date="2017-10-23T20:30:00Z">
        <w:r w:rsidRPr="00CF3217">
          <w:rPr>
            <w:rFonts w:eastAsia="SimSun"/>
            <w:bCs/>
            <w:color w:val="000000"/>
            <w:szCs w:val="24"/>
            <w:lang w:val="en-US" w:eastAsia="zh-CN"/>
          </w:rPr>
          <w:t>5.1.2.</w:t>
        </w:r>
      </w:ins>
      <w:ins w:id="3788" w:author="Romano Giovanni" w:date="2017-10-23T20:48:00Z">
        <w:r w:rsidR="00E64DB4">
          <w:rPr>
            <w:rFonts w:eastAsia="SimSun"/>
            <w:bCs/>
            <w:color w:val="000000"/>
            <w:szCs w:val="24"/>
            <w:lang w:val="en-US" w:eastAsia="zh-CN"/>
          </w:rPr>
          <w:t>12.8.</w:t>
        </w:r>
      </w:ins>
      <w:ins w:id="3789" w:author="Romano Giovanni" w:date="2017-10-23T20:30:00Z">
        <w:r>
          <w:rPr>
            <w:rFonts w:eastAsia="SimSun"/>
            <w:bCs/>
            <w:color w:val="000000"/>
            <w:szCs w:val="24"/>
            <w:lang w:val="en-US" w:eastAsia="zh-CN"/>
          </w:rPr>
          <w:t>3</w:t>
        </w:r>
      </w:ins>
      <w:ins w:id="3790" w:author="Romano Giovanni" w:date="2017-10-25T05:35:00Z">
        <w:r w:rsidR="00324FA5">
          <w:rPr>
            <w:rFonts w:eastAsia="SimSun"/>
            <w:bCs/>
            <w:color w:val="000000"/>
            <w:szCs w:val="24"/>
            <w:lang w:val="en-US" w:eastAsia="zh-CN"/>
          </w:rPr>
          <w:t>9</w:t>
        </w:r>
      </w:ins>
      <w:ins w:id="3791" w:author="Romano Giovanni" w:date="2017-10-23T20:30:00Z">
        <w:r w:rsidRPr="00CF3217">
          <w:rPr>
            <w:rFonts w:eastAsia="SimSun"/>
            <w:bCs/>
            <w:color w:val="000000"/>
            <w:szCs w:val="24"/>
            <w:lang w:val="en-US" w:eastAsia="zh-CN"/>
          </w:rPr>
          <w:tab/>
          <w:t>TS 29.235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792" w:author="Romano Giovanni" w:date="2017-10-23T20:30:00Z"/>
          <w:rFonts w:eastAsia="SimSun"/>
          <w:b/>
          <w:bCs/>
          <w:color w:val="000000"/>
          <w:sz w:val="30"/>
          <w:szCs w:val="30"/>
          <w:lang w:val="en-US" w:eastAsia="zh-CN"/>
        </w:rPr>
      </w:pPr>
      <w:ins w:id="3793" w:author="Romano Giovanni" w:date="2017-10-23T20:30:00Z">
        <w:r w:rsidRPr="00CF3217">
          <w:rPr>
            <w:rFonts w:eastAsia="SimSun"/>
            <w:b/>
            <w:bCs/>
            <w:color w:val="000000"/>
            <w:szCs w:val="24"/>
            <w:lang w:val="en-US" w:eastAsia="zh-CN"/>
          </w:rPr>
          <w:t>Interworking between SIP-I based circuit-switched core network and other networks</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794" w:author="Romano Giovanni" w:date="2017-10-23T20:30:00Z"/>
          <w:rFonts w:eastAsia="SimSun"/>
          <w:color w:val="000000"/>
          <w:sz w:val="27"/>
          <w:szCs w:val="27"/>
          <w:lang w:val="en-US" w:eastAsia="zh-CN"/>
        </w:rPr>
      </w:pPr>
      <w:ins w:id="3795" w:author="Romano Giovanni" w:date="2017-10-23T20:30:00Z">
        <w:r w:rsidRPr="00CF3217">
          <w:rPr>
            <w:rFonts w:eastAsia="SimSun"/>
            <w:color w:val="000000"/>
            <w:szCs w:val="24"/>
            <w:lang w:val="en-US" w:eastAsia="zh-CN"/>
          </w:rPr>
          <w:t xml:space="preserve">This specification defines the interworking between SIP-I based circuit-switched core network with out-of-band transcoder control related procedures and: – an external SIP-I based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network – an ISUP based network such as an ISUP based 3GPP CS Domain or an PSTN – an BICC based network such as an BICC based 3GPP CS Domain – an Internet Multimedia Subsystem.</w:t>
        </w:r>
      </w:ins>
    </w:p>
    <w:p w:rsidR="000E26CB" w:rsidRPr="002D5C5B" w:rsidRDefault="000E26CB" w:rsidP="000E26CB">
      <w:pPr>
        <w:pStyle w:val="Titolo5"/>
        <w:rPr>
          <w:ins w:id="3796" w:author="Romano Giovanni" w:date="2017-10-23T20:30:00Z"/>
          <w:rFonts w:eastAsia="SimSun"/>
          <w:bCs/>
          <w:color w:val="000000"/>
          <w:szCs w:val="24"/>
          <w:lang w:val="en-US" w:eastAsia="zh-CN"/>
        </w:rPr>
      </w:pPr>
      <w:ins w:id="3797" w:author="Romano Giovanni" w:date="2017-10-23T20:30:00Z">
        <w:r w:rsidRPr="00CF3217">
          <w:rPr>
            <w:rFonts w:eastAsia="SimSun"/>
            <w:bCs/>
            <w:color w:val="000000"/>
            <w:szCs w:val="24"/>
            <w:lang w:val="en-US" w:eastAsia="zh-CN"/>
          </w:rPr>
          <w:t>5.1.2.</w:t>
        </w:r>
      </w:ins>
      <w:ins w:id="3798" w:author="Romano Giovanni" w:date="2017-10-23T20:48:00Z">
        <w:r w:rsidR="00E64DB4">
          <w:rPr>
            <w:rFonts w:eastAsia="SimSun"/>
            <w:bCs/>
            <w:color w:val="000000"/>
            <w:szCs w:val="24"/>
            <w:lang w:val="en-US" w:eastAsia="zh-CN"/>
          </w:rPr>
          <w:t>12.8.</w:t>
        </w:r>
      </w:ins>
      <w:ins w:id="3799" w:author="Romano Giovanni" w:date="2017-10-25T05:35:00Z">
        <w:r w:rsidR="00324FA5">
          <w:rPr>
            <w:rFonts w:eastAsia="SimSun"/>
            <w:bCs/>
            <w:color w:val="000000"/>
            <w:szCs w:val="24"/>
            <w:lang w:val="en-US" w:eastAsia="zh-CN"/>
          </w:rPr>
          <w:t>40</w:t>
        </w:r>
      </w:ins>
      <w:ins w:id="3800" w:author="Romano Giovanni" w:date="2017-10-23T20:30:00Z">
        <w:r w:rsidRPr="00CF3217">
          <w:rPr>
            <w:rFonts w:eastAsia="SimSun"/>
            <w:bCs/>
            <w:color w:val="000000"/>
            <w:szCs w:val="24"/>
            <w:lang w:val="en-US" w:eastAsia="zh-CN"/>
          </w:rPr>
          <w:tab/>
          <w:t>TS 29.238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801" w:author="Romano Giovanni" w:date="2017-10-23T20:30:00Z"/>
          <w:rFonts w:eastAsia="SimSun"/>
          <w:b/>
          <w:bCs/>
          <w:color w:val="000000"/>
          <w:sz w:val="30"/>
          <w:szCs w:val="30"/>
          <w:lang w:val="en-US" w:eastAsia="zh-CN"/>
        </w:rPr>
      </w:pPr>
      <w:ins w:id="3802" w:author="Romano Giovanni" w:date="2017-10-23T20:30:00Z">
        <w:r w:rsidRPr="00CF3217">
          <w:rPr>
            <w:rFonts w:eastAsia="SimSun"/>
            <w:b/>
            <w:bCs/>
            <w:color w:val="000000"/>
            <w:szCs w:val="24"/>
            <w:lang w:val="en-US" w:eastAsia="zh-CN"/>
          </w:rPr>
          <w:t>Interconnection Border Control Functions (IBCF) – Transition Gateway (</w:t>
        </w:r>
        <w:proofErr w:type="spellStart"/>
        <w:r w:rsidRPr="00CF3217">
          <w:rPr>
            <w:rFonts w:eastAsia="SimSun"/>
            <w:b/>
            <w:bCs/>
            <w:color w:val="000000"/>
            <w:szCs w:val="24"/>
            <w:lang w:val="en-US" w:eastAsia="zh-CN"/>
          </w:rPr>
          <w:t>TrGW</w:t>
        </w:r>
        <w:proofErr w:type="spellEnd"/>
        <w:r w:rsidRPr="00CF3217">
          <w:rPr>
            <w:rFonts w:eastAsia="SimSun"/>
            <w:b/>
            <w:bCs/>
            <w:color w:val="000000"/>
            <w:szCs w:val="24"/>
            <w:lang w:val="en-US" w:eastAsia="zh-CN"/>
          </w:rPr>
          <w:t>) interface, Ix interface; Stage 3</w:t>
        </w:r>
      </w:ins>
    </w:p>
    <w:p w:rsidR="000E26CB" w:rsidRPr="00CF3217" w:rsidRDefault="000E26CB" w:rsidP="000E26CB">
      <w:pPr>
        <w:widowControl w:val="0"/>
        <w:tabs>
          <w:tab w:val="clear" w:pos="1134"/>
          <w:tab w:val="clear" w:pos="1871"/>
          <w:tab w:val="clear" w:pos="2268"/>
          <w:tab w:val="left" w:pos="90"/>
        </w:tabs>
        <w:overflowPunct/>
        <w:textAlignment w:val="auto"/>
        <w:rPr>
          <w:ins w:id="3803" w:author="Romano Giovanni" w:date="2017-10-23T20:30:00Z"/>
          <w:rFonts w:eastAsia="SimSun"/>
          <w:color w:val="000000"/>
          <w:szCs w:val="24"/>
          <w:lang w:val="en-US" w:eastAsia="zh-CN"/>
        </w:rPr>
      </w:pPr>
      <w:ins w:id="3804" w:author="Romano Giovanni" w:date="2017-10-23T20:30:00Z">
        <w:r w:rsidRPr="00CF3217">
          <w:rPr>
            <w:rFonts w:eastAsia="SimSun"/>
            <w:color w:val="000000"/>
            <w:szCs w:val="24"/>
            <w:lang w:val="en-US" w:eastAsia="zh-CN"/>
          </w:rPr>
          <w:t>This document describes the protocol to be used on the Interconnection Border Control Function (IBCF) – Transition Gateway (</w:t>
        </w:r>
        <w:proofErr w:type="spellStart"/>
        <w:r w:rsidRPr="00CF3217">
          <w:rPr>
            <w:rFonts w:eastAsia="SimSun"/>
            <w:color w:val="000000"/>
            <w:szCs w:val="24"/>
            <w:lang w:val="en-US" w:eastAsia="zh-CN"/>
          </w:rPr>
          <w:t>TrGW</w:t>
        </w:r>
        <w:proofErr w:type="spellEnd"/>
        <w:r w:rsidRPr="00CF3217">
          <w:rPr>
            <w:rFonts w:eastAsia="SimSun"/>
            <w:color w:val="000000"/>
            <w:szCs w:val="24"/>
            <w:lang w:val="en-US" w:eastAsia="zh-CN"/>
          </w:rPr>
          <w:t>) interface and the CS-IBCF – CS-</w:t>
        </w:r>
        <w:proofErr w:type="spellStart"/>
        <w:r w:rsidRPr="00CF3217">
          <w:rPr>
            <w:rFonts w:eastAsia="SimSun"/>
            <w:color w:val="000000"/>
            <w:szCs w:val="24"/>
            <w:lang w:val="en-US" w:eastAsia="zh-CN"/>
          </w:rPr>
          <w:t>TrGW</w:t>
        </w:r>
        <w:proofErr w:type="spellEnd"/>
        <w:r w:rsidRPr="00CF3217">
          <w:rPr>
            <w:rFonts w:eastAsia="SimSun"/>
            <w:color w:val="000000"/>
            <w:szCs w:val="24"/>
            <w:lang w:val="en-US" w:eastAsia="zh-CN"/>
          </w:rPr>
          <w:t xml:space="preserve">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t>
        </w:r>
      </w:ins>
    </w:p>
    <w:p w:rsidR="000E26CB" w:rsidRPr="00CF3217" w:rsidRDefault="000E26CB" w:rsidP="000E26CB">
      <w:pPr>
        <w:widowControl w:val="0"/>
        <w:tabs>
          <w:tab w:val="clear" w:pos="1134"/>
          <w:tab w:val="clear" w:pos="1871"/>
          <w:tab w:val="clear" w:pos="2268"/>
          <w:tab w:val="left" w:pos="90"/>
        </w:tabs>
        <w:overflowPunct/>
        <w:textAlignment w:val="auto"/>
        <w:rPr>
          <w:ins w:id="3805" w:author="Romano Giovanni" w:date="2017-10-23T20:30:00Z"/>
          <w:rFonts w:eastAsia="SimSun"/>
          <w:color w:val="000000"/>
          <w:sz w:val="27"/>
          <w:szCs w:val="27"/>
          <w:lang w:val="en-US" w:eastAsia="zh-CN"/>
        </w:rPr>
      </w:pPr>
      <w:ins w:id="3806" w:author="Romano Giovanni" w:date="2017-10-23T20:30:00Z">
        <w:r w:rsidRPr="00CF3217">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ins>
    </w:p>
    <w:p w:rsidR="00CD3FB0" w:rsidRPr="00CD3FB0" w:rsidRDefault="00CD3FB0" w:rsidP="00CD3FB0">
      <w:pPr>
        <w:pStyle w:val="Titolo5"/>
        <w:rPr>
          <w:ins w:id="3807" w:author="Romano Giovanni" w:date="2017-10-25T05:42:00Z"/>
          <w:rFonts w:eastAsia="SimSun"/>
          <w:bCs/>
          <w:color w:val="000000"/>
          <w:szCs w:val="24"/>
          <w:highlight w:val="yellow"/>
          <w:lang w:val="en-US" w:eastAsia="zh-CN"/>
        </w:rPr>
      </w:pPr>
      <w:ins w:id="3808" w:author="Romano Giovanni" w:date="2017-10-25T05:42:00Z">
        <w:r w:rsidRPr="00CD3FB0">
          <w:rPr>
            <w:rFonts w:eastAsia="SimSun"/>
            <w:bCs/>
            <w:color w:val="000000"/>
            <w:szCs w:val="24"/>
            <w:highlight w:val="yellow"/>
            <w:lang w:val="en-US" w:eastAsia="zh-CN"/>
          </w:rPr>
          <w:t>5.1.2.12.8.41</w:t>
        </w:r>
        <w:r w:rsidRPr="00CD3FB0">
          <w:rPr>
            <w:rFonts w:eastAsia="SimSun"/>
            <w:bCs/>
            <w:color w:val="000000"/>
            <w:szCs w:val="24"/>
            <w:highlight w:val="yellow"/>
            <w:lang w:val="en-US" w:eastAsia="zh-CN"/>
          </w:rPr>
          <w:tab/>
          <w:t>TS 29.244</w:t>
        </w:r>
      </w:ins>
    </w:p>
    <w:p w:rsidR="00CD3FB0" w:rsidRPr="00CD3FB0" w:rsidRDefault="00CD3FB0" w:rsidP="00CD3FB0">
      <w:pPr>
        <w:widowControl w:val="0"/>
        <w:tabs>
          <w:tab w:val="clear" w:pos="1134"/>
          <w:tab w:val="clear" w:pos="1871"/>
          <w:tab w:val="clear" w:pos="2268"/>
          <w:tab w:val="left" w:pos="90"/>
        </w:tabs>
        <w:overflowPunct/>
        <w:spacing w:before="91"/>
        <w:textAlignment w:val="auto"/>
        <w:rPr>
          <w:ins w:id="3809" w:author="Romano Giovanni" w:date="2017-10-25T05:42:00Z"/>
          <w:rFonts w:eastAsia="SimSun"/>
          <w:b/>
          <w:bCs/>
          <w:color w:val="000000"/>
          <w:szCs w:val="24"/>
          <w:highlight w:val="yellow"/>
          <w:lang w:val="en-US" w:eastAsia="zh-CN"/>
        </w:rPr>
      </w:pPr>
      <w:ins w:id="3810" w:author="Romano Giovanni" w:date="2017-10-25T05:42:00Z">
        <w:r w:rsidRPr="00CD3FB0">
          <w:rPr>
            <w:rFonts w:eastAsia="SimSun"/>
            <w:b/>
            <w:bCs/>
            <w:color w:val="000000"/>
            <w:szCs w:val="24"/>
            <w:highlight w:val="yellow"/>
            <w:lang w:val="en-US" w:eastAsia="zh-CN"/>
          </w:rPr>
          <w:t xml:space="preserve">Interface between the Control plane </w:t>
        </w:r>
        <w:proofErr w:type="spellStart"/>
        <w:r w:rsidRPr="00CD3FB0">
          <w:rPr>
            <w:rFonts w:eastAsia="SimSun"/>
            <w:b/>
            <w:bCs/>
            <w:color w:val="000000"/>
            <w:szCs w:val="24"/>
            <w:highlight w:val="yellow"/>
            <w:lang w:val="en-US" w:eastAsia="zh-CN"/>
          </w:rPr>
          <w:t>Plane</w:t>
        </w:r>
        <w:proofErr w:type="spellEnd"/>
        <w:r w:rsidRPr="00CD3FB0">
          <w:rPr>
            <w:rFonts w:eastAsia="SimSun"/>
            <w:b/>
            <w:bCs/>
            <w:color w:val="000000"/>
            <w:szCs w:val="24"/>
            <w:highlight w:val="yellow"/>
            <w:lang w:val="en-US" w:eastAsia="zh-CN"/>
          </w:rPr>
          <w:t xml:space="preserve"> and the User Plane of EPC Nodes</w:t>
        </w:r>
      </w:ins>
    </w:p>
    <w:p w:rsidR="00CD3FB0" w:rsidRPr="00CD3FB0" w:rsidRDefault="00CD3FB0" w:rsidP="00CD3FB0">
      <w:pPr>
        <w:rPr>
          <w:ins w:id="3811" w:author="Romano Giovanni" w:date="2017-10-25T05:42:00Z"/>
          <w:rFonts w:eastAsia="SimSun"/>
          <w:color w:val="000000"/>
          <w:szCs w:val="24"/>
          <w:highlight w:val="yellow"/>
          <w:lang w:val="en-US" w:eastAsia="zh-CN"/>
        </w:rPr>
      </w:pPr>
      <w:ins w:id="3812" w:author="Romano Giovanni" w:date="2017-10-25T05:42:00Z">
        <w:r w:rsidRPr="00CD3FB0">
          <w:rPr>
            <w:rFonts w:eastAsia="SimSun"/>
            <w:color w:val="000000"/>
            <w:szCs w:val="24"/>
            <w:highlight w:val="yellow"/>
            <w:lang w:val="en-US" w:eastAsia="zh-CN"/>
          </w:rPr>
          <w:t xml:space="preserve">This document specifies the Packet Forwarding Control Protocol (PFCP) used on the interface between the control plane and the user plane function in a split </w:t>
        </w:r>
        <w:r w:rsidRPr="00CD3FB0">
          <w:rPr>
            <w:rFonts w:eastAsia="SimSun" w:hint="eastAsia"/>
            <w:color w:val="000000"/>
            <w:szCs w:val="24"/>
            <w:highlight w:val="yellow"/>
            <w:lang w:val="en-US" w:eastAsia="zh-CN"/>
          </w:rPr>
          <w:t>S</w:t>
        </w:r>
        <w:r w:rsidRPr="00CD3FB0">
          <w:rPr>
            <w:rFonts w:eastAsia="SimSun"/>
            <w:color w:val="000000"/>
            <w:szCs w:val="24"/>
            <w:highlight w:val="yellow"/>
            <w:lang w:val="en-US" w:eastAsia="zh-CN"/>
          </w:rPr>
          <w:t>GW, PGW</w:t>
        </w:r>
        <w:r w:rsidRPr="00CD3FB0">
          <w:rPr>
            <w:rFonts w:eastAsia="SimSun" w:hint="eastAsia"/>
            <w:color w:val="000000"/>
            <w:szCs w:val="24"/>
            <w:highlight w:val="yellow"/>
            <w:lang w:val="en-US" w:eastAsia="zh-CN"/>
          </w:rPr>
          <w:t xml:space="preserve"> and</w:t>
        </w:r>
        <w:r w:rsidRPr="00CD3FB0">
          <w:rPr>
            <w:rFonts w:eastAsia="SimSun"/>
            <w:color w:val="000000"/>
            <w:szCs w:val="24"/>
            <w:highlight w:val="yellow"/>
            <w:lang w:val="en-US" w:eastAsia="zh-CN"/>
          </w:rPr>
          <w:t xml:space="preserve"> TDF architecture in EPC. </w:t>
        </w:r>
      </w:ins>
    </w:p>
    <w:p w:rsidR="00CD3FB0" w:rsidRPr="00CD3FB0" w:rsidRDefault="00CD3FB0" w:rsidP="00CD3FB0">
      <w:pPr>
        <w:rPr>
          <w:ins w:id="3813" w:author="Romano Giovanni" w:date="2017-10-25T05:42:00Z"/>
          <w:rFonts w:eastAsia="SimSun"/>
          <w:color w:val="000000"/>
          <w:szCs w:val="24"/>
          <w:highlight w:val="yellow"/>
          <w:lang w:val="en-US" w:eastAsia="zh-CN"/>
        </w:rPr>
      </w:pPr>
      <w:ins w:id="3814" w:author="Romano Giovanni" w:date="2017-10-25T05:42:00Z">
        <w:r w:rsidRPr="00CD3FB0">
          <w:rPr>
            <w:rFonts w:eastAsia="SimSun"/>
            <w:color w:val="000000"/>
            <w:szCs w:val="24"/>
            <w:highlight w:val="yellow"/>
            <w:lang w:val="en-US" w:eastAsia="zh-CN"/>
          </w:rPr>
          <w:t>The architecture reference model and stage 2 information are specified in 3GPP TS 23.214.</w:t>
        </w:r>
      </w:ins>
    </w:p>
    <w:p w:rsidR="00CD3FB0" w:rsidRPr="00CD3FB0" w:rsidRDefault="00CD3FB0" w:rsidP="00CD3FB0">
      <w:pPr>
        <w:rPr>
          <w:ins w:id="3815" w:author="Romano Giovanni" w:date="2017-10-25T05:42:00Z"/>
          <w:rFonts w:eastAsia="SimSun"/>
          <w:color w:val="000000"/>
          <w:szCs w:val="24"/>
          <w:highlight w:val="yellow"/>
          <w:lang w:val="en-US" w:eastAsia="zh-CN"/>
        </w:rPr>
      </w:pPr>
      <w:ins w:id="3816" w:author="Romano Giovanni" w:date="2017-10-25T05:42:00Z">
        <w:r w:rsidRPr="00CD3FB0">
          <w:rPr>
            <w:rFonts w:eastAsia="SimSun"/>
            <w:color w:val="000000"/>
            <w:szCs w:val="24"/>
            <w:highlight w:val="yellow"/>
            <w:lang w:val="en-US" w:eastAsia="zh-CN"/>
          </w:rPr>
          <w:t xml:space="preserve">PFCP shall be used over the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 xml:space="preserve">, </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w:t>
        </w:r>
        <w:proofErr w:type="spellStart"/>
        <w:r w:rsidRPr="00CD3FB0">
          <w:rPr>
            <w:rFonts w:eastAsia="SimSun"/>
            <w:color w:val="000000"/>
            <w:szCs w:val="24"/>
            <w:highlight w:val="yellow"/>
            <w:lang w:val="en-US" w:eastAsia="zh-CN"/>
          </w:rPr>
          <w:t>Sxc</w:t>
        </w:r>
        <w:proofErr w:type="spellEnd"/>
        <w:r w:rsidRPr="00CD3FB0">
          <w:rPr>
            <w:rFonts w:eastAsia="SimSun"/>
            <w:color w:val="000000"/>
            <w:szCs w:val="24"/>
            <w:highlight w:val="yellow"/>
            <w:lang w:val="en-US" w:eastAsia="zh-CN"/>
          </w:rPr>
          <w:t xml:space="preserve"> and the combined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reference points.</w:t>
        </w:r>
      </w:ins>
    </w:p>
    <w:p w:rsidR="00CD3FB0" w:rsidRPr="00CD3FB0" w:rsidRDefault="00CD3FB0" w:rsidP="00CD3FB0">
      <w:pPr>
        <w:rPr>
          <w:ins w:id="3817" w:author="Romano Giovanni" w:date="2017-10-25T05:42:00Z"/>
          <w:rFonts w:eastAsia="SimSun"/>
          <w:color w:val="000000"/>
          <w:szCs w:val="24"/>
          <w:highlight w:val="yellow"/>
          <w:lang w:val="en-US" w:eastAsia="zh-CN"/>
        </w:rPr>
      </w:pPr>
      <w:ins w:id="3818" w:author="Romano Giovanni" w:date="2017-10-25T05:42:00Z">
        <w:r w:rsidRPr="00CD3FB0">
          <w:rPr>
            <w:rFonts w:eastAsia="SimSun"/>
            <w:color w:val="000000"/>
            <w:szCs w:val="24"/>
            <w:highlight w:val="yellow"/>
            <w:lang w:val="en-US" w:eastAsia="zh-CN"/>
          </w:rPr>
          <w:lastRenderedPageBreak/>
          <w:t xml:space="preserve">PFCP shall also be used over the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reference points specified in 3GPP TS 33.107. In the rest of this specification, no difference is made between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 xml:space="preserve">', or between </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The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reference points reuse the protocol specified for the </w:t>
        </w:r>
        <w:proofErr w:type="spellStart"/>
        <w:r w:rsidRPr="00CD3FB0">
          <w:rPr>
            <w:rFonts w:eastAsia="SimSun"/>
            <w:color w:val="000000"/>
            <w:szCs w:val="24"/>
            <w:highlight w:val="yellow"/>
            <w:lang w:val="en-US" w:eastAsia="zh-CN"/>
          </w:rPr>
          <w:t>Sxa</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Sxb</w:t>
        </w:r>
        <w:proofErr w:type="spellEnd"/>
        <w:r w:rsidRPr="00CD3FB0">
          <w:rPr>
            <w:rFonts w:eastAsia="SimSun"/>
            <w:color w:val="000000"/>
            <w:szCs w:val="24"/>
            <w:highlight w:val="yellow"/>
            <w:lang w:val="en-US" w:eastAsia="zh-CN"/>
          </w:rPr>
          <w:t xml:space="preserve"> reference points, but comply in addition with the security requirements specified in clause 8 of 3GPP 33.107. </w:t>
        </w:r>
      </w:ins>
    </w:p>
    <w:p w:rsidR="00CD3FB0" w:rsidRPr="00CD3FB0" w:rsidRDefault="00CD3FB0" w:rsidP="00CD3FB0">
      <w:pPr>
        <w:pStyle w:val="Titolo5"/>
        <w:rPr>
          <w:ins w:id="3819" w:author="Romano Giovanni" w:date="2017-10-25T05:42:00Z"/>
          <w:rFonts w:eastAsia="SimSun"/>
          <w:bCs/>
          <w:color w:val="000000"/>
          <w:szCs w:val="24"/>
          <w:highlight w:val="yellow"/>
          <w:lang w:val="en-US" w:eastAsia="zh-CN"/>
        </w:rPr>
      </w:pPr>
      <w:ins w:id="3820" w:author="Romano Giovanni" w:date="2017-10-25T05:42:00Z">
        <w:r w:rsidRPr="00CD3FB0">
          <w:rPr>
            <w:rFonts w:eastAsia="SimSun"/>
            <w:bCs/>
            <w:color w:val="000000"/>
            <w:szCs w:val="24"/>
            <w:highlight w:val="yellow"/>
            <w:lang w:val="en-US" w:eastAsia="zh-CN"/>
          </w:rPr>
          <w:t>5.1.2.12.8.42</w:t>
        </w:r>
        <w:r w:rsidRPr="00CD3FB0">
          <w:rPr>
            <w:rFonts w:eastAsia="SimSun"/>
            <w:bCs/>
            <w:color w:val="000000"/>
            <w:szCs w:val="24"/>
            <w:highlight w:val="yellow"/>
            <w:lang w:val="en-US" w:eastAsia="zh-CN"/>
          </w:rPr>
          <w:tab/>
          <w:t>TS 29.250</w:t>
        </w:r>
      </w:ins>
    </w:p>
    <w:p w:rsidR="00CD3FB0" w:rsidRPr="00CD3FB0" w:rsidRDefault="00CD3FB0" w:rsidP="00CD3FB0">
      <w:pPr>
        <w:widowControl w:val="0"/>
        <w:tabs>
          <w:tab w:val="clear" w:pos="1134"/>
          <w:tab w:val="clear" w:pos="1871"/>
          <w:tab w:val="clear" w:pos="2268"/>
          <w:tab w:val="left" w:pos="90"/>
        </w:tabs>
        <w:overflowPunct/>
        <w:spacing w:before="91"/>
        <w:textAlignment w:val="auto"/>
        <w:rPr>
          <w:ins w:id="3821" w:author="Romano Giovanni" w:date="2017-10-25T05:42:00Z"/>
          <w:rFonts w:eastAsia="SimSun"/>
          <w:b/>
          <w:bCs/>
          <w:color w:val="000000"/>
          <w:szCs w:val="24"/>
          <w:highlight w:val="yellow"/>
          <w:lang w:val="en-US" w:eastAsia="zh-CN"/>
        </w:rPr>
      </w:pPr>
      <w:ins w:id="3822" w:author="Romano Giovanni" w:date="2017-10-25T05:42:00Z">
        <w:r w:rsidRPr="00CD3FB0">
          <w:rPr>
            <w:rFonts w:eastAsia="SimSun"/>
            <w:b/>
            <w:bCs/>
            <w:color w:val="000000"/>
            <w:szCs w:val="24"/>
            <w:highlight w:val="yellow"/>
            <w:lang w:val="en-US" w:eastAsia="zh-CN"/>
          </w:rPr>
          <w:t>Nu reference point between SCEF and PFDF for sponsored data connectivity</w:t>
        </w:r>
      </w:ins>
    </w:p>
    <w:p w:rsidR="00CD3FB0" w:rsidRPr="00CD3FB0" w:rsidRDefault="00CD3FB0" w:rsidP="00CD3FB0">
      <w:pPr>
        <w:rPr>
          <w:ins w:id="3823" w:author="Romano Giovanni" w:date="2017-10-25T05:42:00Z"/>
          <w:rFonts w:eastAsia="SimSun" w:hint="eastAsia"/>
          <w:color w:val="000000"/>
          <w:szCs w:val="24"/>
          <w:highlight w:val="yellow"/>
          <w:lang w:val="en-US" w:eastAsia="zh-CN"/>
        </w:rPr>
      </w:pPr>
      <w:ins w:id="3824" w:author="Romano Giovanni" w:date="2017-10-25T05:42:00Z">
        <w:r w:rsidRPr="00CD3FB0">
          <w:rPr>
            <w:rFonts w:eastAsia="SimSun"/>
            <w:color w:val="000000"/>
            <w:szCs w:val="24"/>
            <w:highlight w:val="yellow"/>
            <w:lang w:val="en-US" w:eastAsia="zh-CN"/>
          </w:rPr>
          <w:t>This document provides the stage 3 specification of the Nu reference point. The functional requirements and the stage 2 specifications of the Nu</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reference point are specified in 3GPP TS 23.</w:t>
        </w:r>
        <w:r w:rsidRPr="00CD3FB0">
          <w:rPr>
            <w:rFonts w:eastAsia="SimSun" w:hint="eastAsia"/>
            <w:color w:val="000000"/>
            <w:szCs w:val="24"/>
            <w:highlight w:val="yellow"/>
            <w:lang w:val="en-US" w:eastAsia="zh-CN"/>
          </w:rPr>
          <w:t>682</w:t>
        </w:r>
        <w:r w:rsidRPr="00CD3FB0">
          <w:rPr>
            <w:rFonts w:eastAsia="SimSun"/>
            <w:color w:val="000000"/>
            <w:szCs w:val="24"/>
            <w:highlight w:val="yellow"/>
            <w:lang w:val="en-US" w:eastAsia="zh-CN"/>
          </w:rPr>
          <w:t>. The Nu reference point lies between the Pack</w:t>
        </w:r>
        <w:r w:rsidRPr="00CD3FB0">
          <w:rPr>
            <w:rFonts w:eastAsia="SimSun" w:hint="eastAsia"/>
            <w:color w:val="000000"/>
            <w:szCs w:val="24"/>
            <w:highlight w:val="yellow"/>
            <w:lang w:val="en-US" w:eastAsia="zh-CN"/>
          </w:rPr>
          <w:t xml:space="preserve">et Flow Description </w:t>
        </w:r>
        <w:r w:rsidRPr="00CD3FB0">
          <w:rPr>
            <w:rFonts w:eastAsia="SimSun"/>
            <w:color w:val="000000"/>
            <w:szCs w:val="24"/>
            <w:highlight w:val="yellow"/>
            <w:lang w:val="en-US" w:eastAsia="zh-CN"/>
          </w:rPr>
          <w:t>Function</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 xml:space="preserve">(PFDF) and the Service Capability Exposure Function (SCEF). </w:t>
        </w:r>
      </w:ins>
    </w:p>
    <w:p w:rsidR="00CD3FB0" w:rsidRPr="00CD3FB0" w:rsidRDefault="00CD3FB0" w:rsidP="00CD3FB0">
      <w:pPr>
        <w:pStyle w:val="Titolo5"/>
        <w:rPr>
          <w:ins w:id="3825" w:author="Romano Giovanni" w:date="2017-10-25T05:42:00Z"/>
          <w:rFonts w:eastAsia="SimSun"/>
          <w:bCs/>
          <w:color w:val="000000"/>
          <w:szCs w:val="24"/>
          <w:highlight w:val="yellow"/>
          <w:lang w:val="en-US" w:eastAsia="zh-CN"/>
        </w:rPr>
      </w:pPr>
      <w:ins w:id="3826" w:author="Romano Giovanni" w:date="2017-10-25T05:42:00Z">
        <w:r w:rsidRPr="00CD3FB0">
          <w:rPr>
            <w:rFonts w:eastAsia="SimSun"/>
            <w:bCs/>
            <w:color w:val="000000"/>
            <w:szCs w:val="24"/>
            <w:highlight w:val="yellow"/>
            <w:lang w:val="en-US" w:eastAsia="zh-CN"/>
          </w:rPr>
          <w:t>5.1.2.12.8.43</w:t>
        </w:r>
        <w:r w:rsidRPr="00CD3FB0">
          <w:rPr>
            <w:rFonts w:eastAsia="SimSun"/>
            <w:bCs/>
            <w:color w:val="000000"/>
            <w:szCs w:val="24"/>
            <w:highlight w:val="yellow"/>
            <w:lang w:val="en-US" w:eastAsia="zh-CN"/>
          </w:rPr>
          <w:tab/>
          <w:t>TS 29.251</w:t>
        </w:r>
      </w:ins>
    </w:p>
    <w:p w:rsidR="00CD3FB0" w:rsidRPr="00CD3FB0" w:rsidRDefault="00CD3FB0" w:rsidP="00CD3FB0">
      <w:pPr>
        <w:widowControl w:val="0"/>
        <w:tabs>
          <w:tab w:val="clear" w:pos="1134"/>
          <w:tab w:val="clear" w:pos="1871"/>
          <w:tab w:val="clear" w:pos="2268"/>
          <w:tab w:val="left" w:pos="90"/>
        </w:tabs>
        <w:overflowPunct/>
        <w:spacing w:before="91"/>
        <w:textAlignment w:val="auto"/>
        <w:rPr>
          <w:ins w:id="3827" w:author="Romano Giovanni" w:date="2017-10-25T05:42:00Z"/>
          <w:rFonts w:eastAsia="SimSun"/>
          <w:b/>
          <w:bCs/>
          <w:color w:val="000000"/>
          <w:szCs w:val="24"/>
          <w:highlight w:val="yellow"/>
          <w:lang w:val="en-US" w:eastAsia="zh-CN"/>
        </w:rPr>
      </w:pPr>
      <w:proofErr w:type="spellStart"/>
      <w:ins w:id="3828" w:author="Romano Giovanni" w:date="2017-10-25T05:42:00Z">
        <w:r w:rsidRPr="00CD3FB0">
          <w:rPr>
            <w:rFonts w:eastAsia="SimSun"/>
            <w:b/>
            <w:bCs/>
            <w:color w:val="000000"/>
            <w:szCs w:val="24"/>
            <w:highlight w:val="yellow"/>
            <w:lang w:val="en-US" w:eastAsia="zh-CN"/>
          </w:rPr>
          <w:t>Gw</w:t>
        </w:r>
        <w:proofErr w:type="spellEnd"/>
        <w:r w:rsidRPr="00CD3FB0">
          <w:rPr>
            <w:rFonts w:eastAsia="SimSun"/>
            <w:b/>
            <w:bCs/>
            <w:color w:val="000000"/>
            <w:szCs w:val="24"/>
            <w:highlight w:val="yellow"/>
            <w:lang w:val="en-US" w:eastAsia="zh-CN"/>
          </w:rPr>
          <w:t xml:space="preserve"> and </w:t>
        </w:r>
        <w:proofErr w:type="spellStart"/>
        <w:r w:rsidRPr="00CD3FB0">
          <w:rPr>
            <w:rFonts w:eastAsia="SimSun"/>
            <w:b/>
            <w:bCs/>
            <w:color w:val="000000"/>
            <w:szCs w:val="24"/>
            <w:highlight w:val="yellow"/>
            <w:lang w:val="en-US" w:eastAsia="zh-CN"/>
          </w:rPr>
          <w:t>Gwn</w:t>
        </w:r>
        <w:proofErr w:type="spellEnd"/>
        <w:r w:rsidRPr="00CD3FB0">
          <w:rPr>
            <w:rFonts w:eastAsia="SimSun"/>
            <w:b/>
            <w:bCs/>
            <w:color w:val="000000"/>
            <w:szCs w:val="24"/>
            <w:highlight w:val="yellow"/>
            <w:lang w:val="en-US" w:eastAsia="zh-CN"/>
          </w:rPr>
          <w:t xml:space="preserve"> reference point for sponsored data connectivity</w:t>
        </w:r>
      </w:ins>
    </w:p>
    <w:p w:rsidR="00CD3FB0" w:rsidRPr="00C06C4E" w:rsidRDefault="00CD3FB0" w:rsidP="00CD3FB0">
      <w:pPr>
        <w:rPr>
          <w:ins w:id="3829" w:author="Romano Giovanni" w:date="2017-10-25T05:42:00Z"/>
          <w:rFonts w:eastAsia="SimSun"/>
          <w:color w:val="000000"/>
          <w:szCs w:val="24"/>
          <w:lang w:val="en-US" w:eastAsia="zh-CN"/>
        </w:rPr>
      </w:pPr>
      <w:ins w:id="3830" w:author="Romano Giovanni" w:date="2017-10-25T05:42:00Z">
        <w:r w:rsidRPr="00CD3FB0">
          <w:rPr>
            <w:rFonts w:eastAsia="SimSun"/>
            <w:color w:val="000000"/>
            <w:szCs w:val="24"/>
            <w:highlight w:val="yellow"/>
            <w:lang w:val="en-US" w:eastAsia="zh-CN"/>
          </w:rPr>
          <w:t xml:space="preserve">This document provides the stage 3 specification of the </w:t>
        </w:r>
        <w:proofErr w:type="spellStart"/>
        <w:r w:rsidRPr="00CD3FB0">
          <w:rPr>
            <w:rFonts w:eastAsia="SimSun"/>
            <w:color w:val="000000"/>
            <w:szCs w:val="24"/>
            <w:highlight w:val="yellow"/>
            <w:lang w:val="en-US" w:eastAsia="zh-CN"/>
          </w:rPr>
          <w:t>Gw</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Gwn</w:t>
        </w:r>
        <w:proofErr w:type="spellEnd"/>
        <w:r w:rsidRPr="00CD3FB0">
          <w:rPr>
            <w:rFonts w:eastAsia="SimSun"/>
            <w:color w:val="000000"/>
            <w:szCs w:val="24"/>
            <w:highlight w:val="yellow"/>
            <w:lang w:val="en-US" w:eastAsia="zh-CN"/>
          </w:rPr>
          <w:t xml:space="preserve"> reference points. The functional requirements and the stage 2 specifications of the </w:t>
        </w:r>
        <w:proofErr w:type="spellStart"/>
        <w:r w:rsidRPr="00CD3FB0">
          <w:rPr>
            <w:rFonts w:eastAsia="SimSun"/>
            <w:color w:val="000000"/>
            <w:szCs w:val="24"/>
            <w:highlight w:val="yellow"/>
            <w:lang w:val="en-US" w:eastAsia="zh-CN"/>
          </w:rPr>
          <w:t>Gw</w:t>
        </w:r>
        <w:proofErr w:type="spellEnd"/>
        <w:r w:rsidRPr="00CD3FB0">
          <w:rPr>
            <w:rFonts w:eastAsia="SimSun"/>
            <w:color w:val="000000"/>
            <w:szCs w:val="24"/>
            <w:highlight w:val="yellow"/>
            <w:lang w:val="en-US" w:eastAsia="zh-CN"/>
          </w:rPr>
          <w:t xml:space="preserve"> and </w:t>
        </w:r>
        <w:proofErr w:type="spellStart"/>
        <w:r w:rsidRPr="00CD3FB0">
          <w:rPr>
            <w:rFonts w:eastAsia="SimSun"/>
            <w:color w:val="000000"/>
            <w:szCs w:val="24"/>
            <w:highlight w:val="yellow"/>
            <w:lang w:val="en-US" w:eastAsia="zh-CN"/>
          </w:rPr>
          <w:t>Gwn</w:t>
        </w:r>
        <w:proofErr w:type="spellEnd"/>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 xml:space="preserve">reference points are specified in 3GPP TS 23.203. The </w:t>
        </w:r>
        <w:proofErr w:type="spellStart"/>
        <w:r w:rsidRPr="00CD3FB0">
          <w:rPr>
            <w:rFonts w:eastAsia="SimSun"/>
            <w:color w:val="000000"/>
            <w:szCs w:val="24"/>
            <w:highlight w:val="yellow"/>
            <w:lang w:val="en-US" w:eastAsia="zh-CN"/>
          </w:rPr>
          <w:t>Gw</w:t>
        </w:r>
        <w:proofErr w:type="spellEnd"/>
        <w:r w:rsidRPr="00CD3FB0">
          <w:rPr>
            <w:rFonts w:eastAsia="SimSun"/>
            <w:color w:val="000000"/>
            <w:szCs w:val="24"/>
            <w:highlight w:val="yellow"/>
            <w:lang w:val="en-US" w:eastAsia="zh-CN"/>
          </w:rPr>
          <w:t xml:space="preserve"> reference point lies between the Pack</w:t>
        </w:r>
        <w:r w:rsidRPr="00CD3FB0">
          <w:rPr>
            <w:rFonts w:eastAsia="SimSun" w:hint="eastAsia"/>
            <w:color w:val="000000"/>
            <w:szCs w:val="24"/>
            <w:highlight w:val="yellow"/>
            <w:lang w:val="en-US" w:eastAsia="zh-CN"/>
          </w:rPr>
          <w:t xml:space="preserve">et Flow Description </w:t>
        </w:r>
        <w:r w:rsidRPr="00CD3FB0">
          <w:rPr>
            <w:rFonts w:eastAsia="SimSun"/>
            <w:color w:val="000000"/>
            <w:szCs w:val="24"/>
            <w:highlight w:val="yellow"/>
            <w:lang w:val="en-US" w:eastAsia="zh-CN"/>
          </w:rPr>
          <w:t>Function (PFDF)</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 xml:space="preserve">and the Policy and Charging Enforcement Function (PCEF). The </w:t>
        </w:r>
        <w:proofErr w:type="spellStart"/>
        <w:r w:rsidRPr="00CD3FB0">
          <w:rPr>
            <w:rFonts w:eastAsia="SimSun"/>
            <w:color w:val="000000"/>
            <w:szCs w:val="24"/>
            <w:highlight w:val="yellow"/>
            <w:lang w:val="en-US" w:eastAsia="zh-CN"/>
          </w:rPr>
          <w:t>Gwn</w:t>
        </w:r>
        <w:proofErr w:type="spellEnd"/>
        <w:r w:rsidRPr="00CD3FB0">
          <w:rPr>
            <w:rFonts w:eastAsia="SimSun"/>
            <w:color w:val="000000"/>
            <w:szCs w:val="24"/>
            <w:highlight w:val="yellow"/>
            <w:lang w:val="en-US" w:eastAsia="zh-CN"/>
          </w:rPr>
          <w:t xml:space="preserve"> reference point lies between the Pack</w:t>
        </w:r>
        <w:r w:rsidRPr="00CD3FB0">
          <w:rPr>
            <w:rFonts w:eastAsia="SimSun" w:hint="eastAsia"/>
            <w:color w:val="000000"/>
            <w:szCs w:val="24"/>
            <w:highlight w:val="yellow"/>
            <w:lang w:val="en-US" w:eastAsia="zh-CN"/>
          </w:rPr>
          <w:t xml:space="preserve">et Flow Description </w:t>
        </w:r>
        <w:r w:rsidRPr="00CD3FB0">
          <w:rPr>
            <w:rFonts w:eastAsia="SimSun"/>
            <w:color w:val="000000"/>
            <w:szCs w:val="24"/>
            <w:highlight w:val="yellow"/>
            <w:lang w:val="en-US" w:eastAsia="zh-CN"/>
          </w:rPr>
          <w:t>Function (PFDF)</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and the Traffic Detection Function (TDF).</w:t>
        </w:r>
      </w:ins>
    </w:p>
    <w:p w:rsidR="000E26CB" w:rsidRPr="002D5C5B" w:rsidRDefault="000E26CB" w:rsidP="000E26CB">
      <w:pPr>
        <w:pStyle w:val="Titolo5"/>
        <w:rPr>
          <w:ins w:id="3831" w:author="Romano Giovanni" w:date="2017-10-23T20:30:00Z"/>
          <w:rFonts w:eastAsia="SimSun"/>
          <w:bCs/>
          <w:color w:val="000000"/>
          <w:szCs w:val="24"/>
          <w:lang w:val="en-US" w:eastAsia="zh-CN"/>
        </w:rPr>
      </w:pPr>
      <w:ins w:id="3832" w:author="Romano Giovanni" w:date="2017-10-23T20:30:00Z">
        <w:r w:rsidRPr="00CF3217">
          <w:rPr>
            <w:rFonts w:eastAsia="SimSun"/>
            <w:bCs/>
            <w:color w:val="000000"/>
            <w:szCs w:val="24"/>
            <w:lang w:val="en-US" w:eastAsia="zh-CN"/>
          </w:rPr>
          <w:t>5.1.2.</w:t>
        </w:r>
      </w:ins>
      <w:ins w:id="3833" w:author="Romano Giovanni" w:date="2017-10-23T20:48:00Z">
        <w:r w:rsidR="00E64DB4">
          <w:rPr>
            <w:rFonts w:eastAsia="SimSun"/>
            <w:bCs/>
            <w:color w:val="000000"/>
            <w:szCs w:val="24"/>
            <w:lang w:val="en-US" w:eastAsia="zh-CN"/>
          </w:rPr>
          <w:t>12.8.</w:t>
        </w:r>
      </w:ins>
      <w:ins w:id="3834" w:author="Romano Giovanni" w:date="2017-10-25T05:43:00Z">
        <w:r w:rsidR="00C0542B">
          <w:rPr>
            <w:rFonts w:eastAsia="SimSun"/>
            <w:bCs/>
            <w:color w:val="000000"/>
            <w:szCs w:val="24"/>
            <w:lang w:val="en-US" w:eastAsia="zh-CN"/>
          </w:rPr>
          <w:t>44</w:t>
        </w:r>
      </w:ins>
      <w:ins w:id="3835" w:author="Romano Giovanni" w:date="2017-10-23T20:30:00Z">
        <w:r w:rsidRPr="00CF3217">
          <w:rPr>
            <w:rFonts w:eastAsia="SimSun"/>
            <w:bCs/>
            <w:color w:val="000000"/>
            <w:szCs w:val="24"/>
            <w:lang w:val="en-US" w:eastAsia="zh-CN"/>
          </w:rPr>
          <w:tab/>
          <w:t>TS 29.272</w:t>
        </w:r>
      </w:ins>
    </w:p>
    <w:p w:rsidR="000E26CB" w:rsidRPr="00CF3217" w:rsidRDefault="000E26CB" w:rsidP="000E26CB">
      <w:pPr>
        <w:widowControl w:val="0"/>
        <w:tabs>
          <w:tab w:val="clear" w:pos="1134"/>
          <w:tab w:val="clear" w:pos="1871"/>
          <w:tab w:val="clear" w:pos="2268"/>
          <w:tab w:val="left" w:pos="90"/>
        </w:tabs>
        <w:overflowPunct/>
        <w:textAlignment w:val="auto"/>
        <w:rPr>
          <w:ins w:id="3836" w:author="Romano Giovanni" w:date="2017-10-23T20:30:00Z"/>
          <w:rFonts w:eastAsia="SimSun"/>
          <w:b/>
          <w:bCs/>
          <w:color w:val="000000"/>
          <w:sz w:val="27"/>
          <w:szCs w:val="27"/>
          <w:lang w:val="en-US" w:eastAsia="zh-CN"/>
        </w:rPr>
      </w:pPr>
      <w:ins w:id="3837" w:author="Romano Giovanni" w:date="2017-10-23T20:30:00Z">
        <w:r w:rsidRPr="00CF3217">
          <w:rPr>
            <w:rFonts w:eastAsia="SimSun"/>
            <w:b/>
            <w:bCs/>
            <w:color w:val="000000"/>
            <w:szCs w:val="24"/>
            <w:lang w:val="en-US" w:eastAsia="zh-CN"/>
          </w:rPr>
          <w:t>Evolved Packet System (EPS); Mobility Management Entity (MME) and Serving GPRS Support Node (SGSN) related interfaces based on Diameter protocol</w:t>
        </w:r>
      </w:ins>
    </w:p>
    <w:p w:rsidR="000E26CB" w:rsidRPr="00CF3217" w:rsidRDefault="000E26CB" w:rsidP="000E26CB">
      <w:pPr>
        <w:widowControl w:val="0"/>
        <w:tabs>
          <w:tab w:val="clear" w:pos="1134"/>
          <w:tab w:val="clear" w:pos="1871"/>
          <w:tab w:val="clear" w:pos="2268"/>
          <w:tab w:val="left" w:pos="90"/>
        </w:tabs>
        <w:overflowPunct/>
        <w:textAlignment w:val="auto"/>
        <w:rPr>
          <w:ins w:id="3838" w:author="Romano Giovanni" w:date="2017-10-23T20:30:00Z"/>
          <w:rFonts w:eastAsia="SimSun"/>
          <w:color w:val="000000"/>
          <w:sz w:val="27"/>
          <w:szCs w:val="27"/>
          <w:lang w:val="en-US" w:eastAsia="zh-CN"/>
        </w:rPr>
      </w:pPr>
      <w:ins w:id="3839" w:author="Romano Giovanni" w:date="2017-10-23T20:30:00Z">
        <w:r w:rsidRPr="00CF3217">
          <w:rPr>
            <w:rFonts w:eastAsia="SimSun"/>
            <w:color w:val="000000"/>
            <w:szCs w:val="24"/>
            <w:lang w:val="en-US" w:eastAsia="zh-CN"/>
          </w:rPr>
          <w:t xml:space="preserve">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flows. This specification defines the Diameter application for the MME-EIR, S13 reference point, and for the SGSN-EIR, S13’ reference point. The interactions between the MME/SGSN and the EIR are specified, including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flows.</w:t>
        </w:r>
      </w:ins>
    </w:p>
    <w:p w:rsidR="000E26CB" w:rsidRPr="002D5C5B" w:rsidRDefault="000E26CB" w:rsidP="000E26CB">
      <w:pPr>
        <w:pStyle w:val="Titolo5"/>
        <w:rPr>
          <w:ins w:id="3840" w:author="Romano Giovanni" w:date="2017-10-23T20:30:00Z"/>
          <w:rFonts w:eastAsia="SimSun"/>
          <w:bCs/>
          <w:color w:val="000000"/>
          <w:szCs w:val="24"/>
          <w:lang w:val="en-US" w:eastAsia="zh-CN"/>
        </w:rPr>
      </w:pPr>
      <w:ins w:id="3841" w:author="Romano Giovanni" w:date="2017-10-23T20:30:00Z">
        <w:r w:rsidRPr="00CF3217">
          <w:rPr>
            <w:rFonts w:eastAsia="SimSun"/>
            <w:bCs/>
            <w:color w:val="000000"/>
            <w:szCs w:val="24"/>
            <w:lang w:val="en-US" w:eastAsia="zh-CN"/>
          </w:rPr>
          <w:t>5.1.2.</w:t>
        </w:r>
      </w:ins>
      <w:ins w:id="3842" w:author="Romano Giovanni" w:date="2017-10-23T20:48:00Z">
        <w:r w:rsidR="00E64DB4">
          <w:rPr>
            <w:rFonts w:eastAsia="SimSun"/>
            <w:bCs/>
            <w:color w:val="000000"/>
            <w:szCs w:val="24"/>
            <w:lang w:val="en-US" w:eastAsia="zh-CN"/>
          </w:rPr>
          <w:t>12.8.</w:t>
        </w:r>
      </w:ins>
      <w:ins w:id="3843" w:author="Romano Giovanni" w:date="2017-10-25T05:43:00Z">
        <w:r w:rsidR="00C0542B">
          <w:rPr>
            <w:rFonts w:eastAsia="SimSun"/>
            <w:bCs/>
            <w:color w:val="000000"/>
            <w:szCs w:val="24"/>
            <w:lang w:val="en-US" w:eastAsia="zh-CN"/>
          </w:rPr>
          <w:t>45</w:t>
        </w:r>
      </w:ins>
      <w:ins w:id="3844" w:author="Romano Giovanni" w:date="2017-10-23T20:30:00Z">
        <w:r w:rsidRPr="00CF3217">
          <w:rPr>
            <w:rFonts w:eastAsia="SimSun"/>
            <w:bCs/>
            <w:color w:val="000000"/>
            <w:szCs w:val="24"/>
            <w:lang w:val="en-US" w:eastAsia="zh-CN"/>
          </w:rPr>
          <w:tab/>
          <w:t>TS 29.273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845" w:author="Romano Giovanni" w:date="2017-10-23T20:30:00Z"/>
          <w:rFonts w:eastAsia="SimSun"/>
          <w:b/>
          <w:bCs/>
          <w:color w:val="000000"/>
          <w:sz w:val="30"/>
          <w:szCs w:val="30"/>
          <w:lang w:val="en-US" w:eastAsia="zh-CN"/>
        </w:rPr>
      </w:pPr>
      <w:ins w:id="3846" w:author="Romano Giovanni" w:date="2017-10-23T20:30:00Z">
        <w:r w:rsidRPr="00CF3217">
          <w:rPr>
            <w:rFonts w:eastAsia="SimSun"/>
            <w:b/>
            <w:bCs/>
            <w:color w:val="000000"/>
            <w:szCs w:val="24"/>
            <w:lang w:val="en-US" w:eastAsia="zh-CN"/>
          </w:rPr>
          <w:t>Evolved Packet System (EPS); 3GPP EPS AAA interfaces</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3847" w:author="Romano Giovanni" w:date="2017-10-23T20:30:00Z"/>
          <w:rFonts w:eastAsia="SimSun"/>
          <w:color w:val="000000"/>
          <w:sz w:val="30"/>
          <w:szCs w:val="30"/>
          <w:lang w:val="en-US" w:eastAsia="zh-CN"/>
        </w:rPr>
      </w:pPr>
      <w:ins w:id="3848" w:author="Romano Giovanni" w:date="2017-10-23T20:30:00Z">
        <w:r w:rsidRPr="00CF3217">
          <w:rPr>
            <w:rFonts w:eastAsia="SimSun"/>
            <w:color w:val="000000"/>
            <w:szCs w:val="24"/>
            <w:lang w:val="en-US" w:eastAsia="zh-CN"/>
          </w:rPr>
          <w:t>This document defines the stage-3 protocol description for several reference points for the non-3GPP access in EPS.</w:t>
        </w:r>
      </w:ins>
    </w:p>
    <w:p w:rsidR="000E26CB" w:rsidRPr="002D5C5B" w:rsidRDefault="000E26CB" w:rsidP="000E26CB">
      <w:pPr>
        <w:pStyle w:val="Titolo5"/>
        <w:rPr>
          <w:ins w:id="3849" w:author="Romano Giovanni" w:date="2017-10-23T20:30:00Z"/>
          <w:rFonts w:eastAsia="SimSun"/>
          <w:bCs/>
          <w:color w:val="000000"/>
          <w:szCs w:val="24"/>
          <w:lang w:val="en-US" w:eastAsia="zh-CN"/>
        </w:rPr>
      </w:pPr>
      <w:ins w:id="3850" w:author="Romano Giovanni" w:date="2017-10-23T20:30:00Z">
        <w:r w:rsidRPr="00CF3217">
          <w:rPr>
            <w:rFonts w:eastAsia="SimSun"/>
            <w:bCs/>
            <w:color w:val="000000"/>
            <w:szCs w:val="24"/>
            <w:lang w:val="en-US" w:eastAsia="zh-CN"/>
          </w:rPr>
          <w:lastRenderedPageBreak/>
          <w:t>5.1.2.</w:t>
        </w:r>
      </w:ins>
      <w:ins w:id="3851" w:author="Romano Giovanni" w:date="2017-10-23T20:48:00Z">
        <w:r w:rsidR="00E64DB4">
          <w:rPr>
            <w:rFonts w:eastAsia="SimSun"/>
            <w:bCs/>
            <w:color w:val="000000"/>
            <w:szCs w:val="24"/>
            <w:lang w:val="en-US" w:eastAsia="zh-CN"/>
          </w:rPr>
          <w:t>12.8.</w:t>
        </w:r>
      </w:ins>
      <w:ins w:id="3852" w:author="Romano Giovanni" w:date="2017-10-25T05:43:00Z">
        <w:r w:rsidR="00C0542B">
          <w:rPr>
            <w:rFonts w:eastAsia="SimSun"/>
            <w:bCs/>
            <w:color w:val="000000"/>
            <w:szCs w:val="24"/>
            <w:lang w:val="en-US" w:eastAsia="zh-CN"/>
          </w:rPr>
          <w:t>46</w:t>
        </w:r>
      </w:ins>
      <w:ins w:id="3853" w:author="Romano Giovanni" w:date="2017-10-23T20:30:00Z">
        <w:r w:rsidRPr="00CF3217">
          <w:rPr>
            <w:rFonts w:eastAsia="SimSun"/>
            <w:bCs/>
            <w:color w:val="000000"/>
            <w:szCs w:val="24"/>
            <w:lang w:val="en-US" w:eastAsia="zh-CN"/>
          </w:rPr>
          <w:tab/>
          <w:t>TS 29.274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854" w:author="Romano Giovanni" w:date="2017-10-23T20:30:00Z"/>
          <w:rFonts w:eastAsia="SimSun"/>
          <w:b/>
          <w:bCs/>
          <w:color w:val="000000"/>
          <w:sz w:val="27"/>
          <w:szCs w:val="27"/>
          <w:lang w:val="en-US" w:eastAsia="zh-CN"/>
        </w:rPr>
      </w:pPr>
      <w:ins w:id="3855" w:author="Romano Giovanni" w:date="2017-10-23T20:30:00Z">
        <w:r w:rsidRPr="00CF3217">
          <w:rPr>
            <w:rFonts w:eastAsia="SimSun"/>
            <w:b/>
            <w:bCs/>
            <w:color w:val="000000"/>
            <w:szCs w:val="24"/>
            <w:lang w:val="en-US" w:eastAsia="zh-CN"/>
          </w:rPr>
          <w:t xml:space="preserve">3GPP Evolved Packet System (EPS); Evolved General Packet Radio Service (GPRS) </w:t>
        </w:r>
        <w:proofErr w:type="spellStart"/>
        <w:r w:rsidRPr="00CF3217">
          <w:rPr>
            <w:rFonts w:eastAsia="SimSun"/>
            <w:b/>
            <w:bCs/>
            <w:color w:val="000000"/>
            <w:szCs w:val="24"/>
            <w:lang w:val="en-US" w:eastAsia="zh-CN"/>
          </w:rPr>
          <w:t>Tunnelling</w:t>
        </w:r>
        <w:proofErr w:type="spellEnd"/>
        <w:r w:rsidRPr="00CF3217">
          <w:rPr>
            <w:rFonts w:eastAsia="SimSun"/>
            <w:b/>
            <w:bCs/>
            <w:color w:val="000000"/>
            <w:szCs w:val="24"/>
            <w:lang w:val="en-US" w:eastAsia="zh-CN"/>
          </w:rPr>
          <w:t xml:space="preserve"> Protocol for Control plane (GTPv2-C);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856" w:author="Romano Giovanni" w:date="2017-10-23T20:30:00Z"/>
          <w:rFonts w:eastAsia="SimSun"/>
          <w:color w:val="000000"/>
          <w:szCs w:val="24"/>
          <w:lang w:val="en-US" w:eastAsia="zh-CN"/>
        </w:rPr>
      </w:pPr>
      <w:ins w:id="3857" w:author="Romano Giovanni" w:date="2017-10-23T20:30:00Z">
        <w:r w:rsidRPr="00CF3217">
          <w:rPr>
            <w:rFonts w:eastAsia="SimSun"/>
            <w:color w:val="000000"/>
            <w:szCs w:val="24"/>
            <w:lang w:val="en-US" w:eastAsia="zh-CN"/>
          </w:rPr>
          <w:t xml:space="preserve">This document specifies the stage 3 of the control plane of the GPRS </w:t>
        </w:r>
        <w:proofErr w:type="spellStart"/>
        <w:r w:rsidRPr="00CF3217">
          <w:rPr>
            <w:rFonts w:eastAsia="SimSun"/>
            <w:color w:val="000000"/>
            <w:szCs w:val="24"/>
            <w:lang w:val="en-US" w:eastAsia="zh-CN"/>
          </w:rPr>
          <w:t>Tunnelling</w:t>
        </w:r>
        <w:proofErr w:type="spellEnd"/>
        <w:r w:rsidRPr="00CF3217">
          <w:rPr>
            <w:rFonts w:eastAsia="SimSun"/>
            <w:color w:val="000000"/>
            <w:szCs w:val="24"/>
            <w:lang w:val="en-US" w:eastAsia="zh-CN"/>
          </w:rPr>
          <w:t xml:space="preserve"> Protocol, Version 2 for Evolved Packet System interfaces (GTPv2_C). </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858" w:author="Romano Giovanni" w:date="2017-10-23T20:30:00Z"/>
          <w:rFonts w:eastAsia="SimSun"/>
          <w:color w:val="000000"/>
          <w:sz w:val="27"/>
          <w:szCs w:val="27"/>
          <w:lang w:val="en-US" w:eastAsia="zh-CN"/>
        </w:rPr>
      </w:pPr>
      <w:ins w:id="3859" w:author="Romano Giovanni" w:date="2017-10-23T20:30:00Z">
        <w:r w:rsidRPr="00CF3217">
          <w:rPr>
            <w:rFonts w:eastAsia="SimSun"/>
            <w:color w:val="000000"/>
            <w:szCs w:val="24"/>
            <w:lang w:val="en-US" w:eastAsia="zh-CN"/>
          </w:rPr>
          <w:t>In this document, unless otherwise specified the S5 interface refers always to “GTP-based S5” and S8 interface refers always to “</w:t>
        </w:r>
        <w:proofErr w:type="spellStart"/>
        <w:r w:rsidRPr="00CF3217">
          <w:rPr>
            <w:rFonts w:eastAsia="SimSun"/>
            <w:color w:val="000000"/>
            <w:szCs w:val="24"/>
            <w:lang w:val="en-US" w:eastAsia="zh-CN"/>
          </w:rPr>
          <w:t>GTP_based</w:t>
        </w:r>
        <w:proofErr w:type="spellEnd"/>
        <w:r w:rsidRPr="00CF3217">
          <w:rPr>
            <w:rFonts w:eastAsia="SimSun"/>
            <w:color w:val="000000"/>
            <w:szCs w:val="24"/>
            <w:lang w:val="en-US" w:eastAsia="zh-CN"/>
          </w:rPr>
          <w:t xml:space="preserve"> S8” interface.</w:t>
        </w:r>
      </w:ins>
    </w:p>
    <w:p w:rsidR="000E26CB" w:rsidRPr="002D5C5B" w:rsidRDefault="000E26CB" w:rsidP="000E26CB">
      <w:pPr>
        <w:pStyle w:val="Titolo5"/>
        <w:rPr>
          <w:ins w:id="3860" w:author="Romano Giovanni" w:date="2017-10-23T20:30:00Z"/>
          <w:rFonts w:eastAsia="SimSun"/>
          <w:bCs/>
          <w:color w:val="000000"/>
          <w:szCs w:val="24"/>
          <w:lang w:val="en-US" w:eastAsia="zh-CN"/>
        </w:rPr>
      </w:pPr>
      <w:ins w:id="3861" w:author="Romano Giovanni" w:date="2017-10-23T20:30:00Z">
        <w:r w:rsidRPr="00CF3217">
          <w:rPr>
            <w:rFonts w:eastAsia="SimSun"/>
            <w:bCs/>
            <w:color w:val="000000"/>
            <w:szCs w:val="24"/>
            <w:lang w:val="en-US" w:eastAsia="zh-CN"/>
          </w:rPr>
          <w:t>5.1.2.</w:t>
        </w:r>
      </w:ins>
      <w:ins w:id="3862" w:author="Romano Giovanni" w:date="2017-10-23T20:48:00Z">
        <w:r w:rsidR="00E64DB4">
          <w:rPr>
            <w:rFonts w:eastAsia="SimSun"/>
            <w:bCs/>
            <w:color w:val="000000"/>
            <w:szCs w:val="24"/>
            <w:lang w:val="en-US" w:eastAsia="zh-CN"/>
          </w:rPr>
          <w:t>12.8.</w:t>
        </w:r>
      </w:ins>
      <w:ins w:id="3863" w:author="Romano Giovanni" w:date="2017-10-25T05:43:00Z">
        <w:r w:rsidR="00C0542B">
          <w:rPr>
            <w:rFonts w:eastAsia="SimSun"/>
            <w:bCs/>
            <w:color w:val="000000"/>
            <w:szCs w:val="24"/>
            <w:lang w:val="en-US" w:eastAsia="zh-CN"/>
          </w:rPr>
          <w:t>47</w:t>
        </w:r>
      </w:ins>
      <w:ins w:id="3864" w:author="Romano Giovanni" w:date="2017-10-23T20:30:00Z">
        <w:r w:rsidRPr="00CF3217">
          <w:rPr>
            <w:rFonts w:eastAsia="SimSun"/>
            <w:bCs/>
            <w:color w:val="000000"/>
            <w:szCs w:val="24"/>
            <w:lang w:val="en-US" w:eastAsia="zh-CN"/>
          </w:rPr>
          <w:tab/>
          <w:t>TS 29.275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865" w:author="Romano Giovanni" w:date="2017-10-23T20:30:00Z"/>
          <w:rFonts w:eastAsia="SimSun"/>
          <w:b/>
          <w:bCs/>
          <w:color w:val="000000"/>
          <w:sz w:val="30"/>
          <w:szCs w:val="30"/>
          <w:lang w:val="en-US" w:eastAsia="zh-CN"/>
        </w:rPr>
      </w:pPr>
      <w:ins w:id="3866" w:author="Romano Giovanni" w:date="2017-10-23T20:30:00Z">
        <w:r w:rsidRPr="00CF3217">
          <w:rPr>
            <w:rFonts w:eastAsia="SimSun"/>
            <w:b/>
            <w:bCs/>
            <w:color w:val="000000"/>
            <w:szCs w:val="24"/>
            <w:lang w:val="en-US" w:eastAsia="zh-CN"/>
          </w:rPr>
          <w:t xml:space="preserve">Proxy Mobile IPv6 (PMIPv6) based Mobility and </w:t>
        </w:r>
        <w:proofErr w:type="spellStart"/>
        <w:r w:rsidRPr="00CF3217">
          <w:rPr>
            <w:rFonts w:eastAsia="SimSun"/>
            <w:b/>
            <w:bCs/>
            <w:color w:val="000000"/>
            <w:szCs w:val="24"/>
            <w:lang w:val="en-US" w:eastAsia="zh-CN"/>
          </w:rPr>
          <w:t>Tunnelling</w:t>
        </w:r>
        <w:proofErr w:type="spellEnd"/>
        <w:r w:rsidRPr="00CF3217">
          <w:rPr>
            <w:rFonts w:eastAsia="SimSun"/>
            <w:b/>
            <w:bCs/>
            <w:color w:val="000000"/>
            <w:szCs w:val="24"/>
            <w:lang w:val="en-US" w:eastAsia="zh-CN"/>
          </w:rPr>
          <w:t xml:space="preserve"> protocols; Stage 3</w:t>
        </w:r>
      </w:ins>
    </w:p>
    <w:p w:rsidR="000E26CB" w:rsidRPr="00CF3217" w:rsidRDefault="000E26CB" w:rsidP="000E26CB">
      <w:pPr>
        <w:widowControl w:val="0"/>
        <w:tabs>
          <w:tab w:val="clear" w:pos="1134"/>
          <w:tab w:val="clear" w:pos="1871"/>
          <w:tab w:val="clear" w:pos="2268"/>
          <w:tab w:val="left" w:pos="90"/>
        </w:tabs>
        <w:overflowPunct/>
        <w:textAlignment w:val="auto"/>
        <w:rPr>
          <w:ins w:id="3867" w:author="Romano Giovanni" w:date="2017-10-23T20:30:00Z"/>
          <w:rFonts w:eastAsia="SimSun"/>
          <w:color w:val="000000"/>
          <w:sz w:val="27"/>
          <w:szCs w:val="27"/>
          <w:lang w:val="en-US" w:eastAsia="zh-CN"/>
        </w:rPr>
      </w:pPr>
      <w:ins w:id="3868" w:author="Romano Giovanni" w:date="2017-10-23T20:30:00Z">
        <w:r w:rsidRPr="00CF3217">
          <w:rPr>
            <w:rFonts w:eastAsia="SimSun"/>
            <w:color w:val="000000"/>
            <w:szCs w:val="24"/>
            <w:lang w:val="en-US" w:eastAsia="zh-CN"/>
          </w:rPr>
          <w:t xml:space="preserve">This document specifies the Stage 3 of the PMIPv6 Based Mobility and </w:t>
        </w:r>
        <w:proofErr w:type="spellStart"/>
        <w:r w:rsidRPr="00CF3217">
          <w:rPr>
            <w:rFonts w:eastAsia="SimSun"/>
            <w:color w:val="000000"/>
            <w:szCs w:val="24"/>
            <w:lang w:val="en-US" w:eastAsia="zh-CN"/>
          </w:rPr>
          <w:t>Tunnelling</w:t>
        </w:r>
        <w:proofErr w:type="spellEnd"/>
        <w:r w:rsidRPr="00CF3217">
          <w:rPr>
            <w:rFonts w:eastAsia="SimSun"/>
            <w:color w:val="000000"/>
            <w:szCs w:val="24"/>
            <w:lang w:val="en-US" w:eastAsia="zh-CN"/>
          </w:rPr>
          <w:t xml:space="preserve"> Protocols used over the PMIP-based S2a, S2b, S5, and S8 reference points defined in 3GPP TS 23.402, and are thus applicable to the Serving GW, PDN Gateway, </w:t>
        </w:r>
        <w:proofErr w:type="spellStart"/>
        <w:r w:rsidRPr="00CF3217">
          <w:rPr>
            <w:rFonts w:eastAsia="SimSun"/>
            <w:color w:val="000000"/>
            <w:szCs w:val="24"/>
            <w:lang w:val="en-US" w:eastAsia="zh-CN"/>
          </w:rPr>
          <w:t>ePDG</w:t>
        </w:r>
        <w:proofErr w:type="spellEnd"/>
        <w:r w:rsidRPr="00CF3217">
          <w:rPr>
            <w:rFonts w:eastAsia="SimSun"/>
            <w:color w:val="000000"/>
            <w:szCs w:val="24"/>
            <w:lang w:val="en-US" w:eastAsia="zh-CN"/>
          </w:rPr>
          <w:t>, and Trusted Non-3GPP Access. Protocols specifications are compliant with relevant IETF RFCs. In this specification PMIP refers to PMIPv6 as defined in IETF RFC 5213.</w:t>
        </w:r>
      </w:ins>
    </w:p>
    <w:p w:rsidR="000E26CB" w:rsidRPr="002D5C5B" w:rsidRDefault="000E26CB" w:rsidP="000E26CB">
      <w:pPr>
        <w:pStyle w:val="Titolo5"/>
        <w:rPr>
          <w:ins w:id="3869" w:author="Romano Giovanni" w:date="2017-10-23T20:30:00Z"/>
          <w:rFonts w:eastAsia="SimSun"/>
          <w:bCs/>
          <w:color w:val="000000"/>
          <w:szCs w:val="24"/>
          <w:lang w:val="en-US" w:eastAsia="zh-CN"/>
        </w:rPr>
      </w:pPr>
      <w:ins w:id="3870" w:author="Romano Giovanni" w:date="2017-10-23T20:30:00Z">
        <w:r w:rsidRPr="00CF3217">
          <w:rPr>
            <w:rFonts w:eastAsia="SimSun"/>
            <w:bCs/>
            <w:color w:val="000000"/>
            <w:szCs w:val="24"/>
            <w:lang w:val="en-US" w:eastAsia="zh-CN"/>
          </w:rPr>
          <w:t>5.1.2.</w:t>
        </w:r>
      </w:ins>
      <w:ins w:id="3871" w:author="Romano Giovanni" w:date="2017-10-23T20:48:00Z">
        <w:r w:rsidR="00E64DB4">
          <w:rPr>
            <w:rFonts w:eastAsia="SimSun"/>
            <w:bCs/>
            <w:color w:val="000000"/>
            <w:szCs w:val="24"/>
            <w:lang w:val="en-US" w:eastAsia="zh-CN"/>
          </w:rPr>
          <w:t>12.8.</w:t>
        </w:r>
      </w:ins>
      <w:ins w:id="3872" w:author="Romano Giovanni" w:date="2017-10-25T05:43:00Z">
        <w:r w:rsidR="00C0542B">
          <w:rPr>
            <w:rFonts w:eastAsia="SimSun"/>
            <w:bCs/>
            <w:color w:val="000000"/>
            <w:szCs w:val="24"/>
            <w:lang w:val="en-US" w:eastAsia="zh-CN"/>
          </w:rPr>
          <w:t>48</w:t>
        </w:r>
      </w:ins>
      <w:ins w:id="3873" w:author="Romano Giovanni" w:date="2017-10-23T20:30:00Z">
        <w:r w:rsidRPr="00CF3217">
          <w:rPr>
            <w:rFonts w:eastAsia="SimSun"/>
            <w:bCs/>
            <w:color w:val="000000"/>
            <w:szCs w:val="24"/>
            <w:lang w:val="en-US" w:eastAsia="zh-CN"/>
          </w:rPr>
          <w:tab/>
          <w:t>TS 29.276</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3874" w:author="Romano Giovanni" w:date="2017-10-23T20:30:00Z"/>
          <w:rFonts w:eastAsia="SimSun"/>
          <w:b/>
          <w:bCs/>
          <w:color w:val="000000"/>
          <w:sz w:val="27"/>
          <w:szCs w:val="27"/>
          <w:lang w:val="en-US" w:eastAsia="zh-CN"/>
        </w:rPr>
      </w:pPr>
      <w:ins w:id="3875" w:author="Romano Giovanni" w:date="2017-10-23T20:30:00Z">
        <w:r w:rsidRPr="00CF3217">
          <w:rPr>
            <w:rFonts w:eastAsia="SimSun"/>
            <w:b/>
            <w:bCs/>
            <w:color w:val="000000"/>
            <w:szCs w:val="24"/>
            <w:lang w:val="en-US" w:eastAsia="zh-CN"/>
          </w:rPr>
          <w:t>3GPP Evolved Packet System (EPS); Optimized handover procedures and protocols between E-UTRAN access and cdma2000 HRPD Access;</w:t>
        </w:r>
        <w:r>
          <w:rPr>
            <w:rFonts w:eastAsia="SimSun"/>
            <w:b/>
            <w:bCs/>
            <w:color w:val="000000"/>
            <w:szCs w:val="24"/>
            <w:lang w:val="en-US" w:eastAsia="zh-CN"/>
          </w:rPr>
          <w:br/>
        </w:r>
        <w:r w:rsidRPr="00CF3217">
          <w:rPr>
            <w:rFonts w:eastAsia="SimSun"/>
            <w:b/>
            <w:bCs/>
            <w:color w:val="000000"/>
            <w:szCs w:val="24"/>
            <w:lang w:val="en-US" w:eastAsia="zh-CN"/>
          </w:rPr>
          <w:t>Stage 3</w:t>
        </w:r>
      </w:ins>
    </w:p>
    <w:p w:rsidR="000E26CB" w:rsidRPr="00CF3217" w:rsidRDefault="000E26CB" w:rsidP="000E26CB">
      <w:pPr>
        <w:widowControl w:val="0"/>
        <w:tabs>
          <w:tab w:val="clear" w:pos="1134"/>
          <w:tab w:val="clear" w:pos="1871"/>
          <w:tab w:val="clear" w:pos="2268"/>
          <w:tab w:val="left" w:pos="90"/>
        </w:tabs>
        <w:overflowPunct/>
        <w:textAlignment w:val="auto"/>
        <w:rPr>
          <w:ins w:id="3876" w:author="Romano Giovanni" w:date="2017-10-23T20:30:00Z"/>
          <w:rFonts w:eastAsia="SimSun"/>
          <w:color w:val="000000"/>
          <w:sz w:val="27"/>
          <w:szCs w:val="27"/>
          <w:lang w:val="en-US" w:eastAsia="zh-CN"/>
        </w:rPr>
      </w:pPr>
      <w:ins w:id="3877" w:author="Romano Giovanni" w:date="2017-10-23T20:30:00Z">
        <w:r w:rsidRPr="00CF3217">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ins>
    </w:p>
    <w:p w:rsidR="000E26CB" w:rsidRPr="002D5C5B" w:rsidRDefault="000E26CB" w:rsidP="000E26CB">
      <w:pPr>
        <w:pStyle w:val="Titolo5"/>
        <w:rPr>
          <w:ins w:id="3878" w:author="Romano Giovanni" w:date="2017-10-23T20:30:00Z"/>
          <w:rFonts w:eastAsia="SimSun"/>
          <w:bCs/>
          <w:color w:val="000000"/>
          <w:sz w:val="30"/>
          <w:szCs w:val="30"/>
          <w:lang w:val="en-US" w:eastAsia="zh-CN"/>
        </w:rPr>
      </w:pPr>
      <w:ins w:id="3879" w:author="Romano Giovanni" w:date="2017-10-23T20:30:00Z">
        <w:r w:rsidRPr="00CF3217">
          <w:rPr>
            <w:rFonts w:eastAsia="SimSun"/>
            <w:bCs/>
            <w:color w:val="000000"/>
            <w:szCs w:val="24"/>
            <w:lang w:val="en-US" w:eastAsia="zh-CN"/>
          </w:rPr>
          <w:t>5.1.2.</w:t>
        </w:r>
      </w:ins>
      <w:ins w:id="3880" w:author="Romano Giovanni" w:date="2017-10-23T20:48:00Z">
        <w:r w:rsidR="00E64DB4">
          <w:rPr>
            <w:rFonts w:eastAsia="SimSun"/>
            <w:bCs/>
            <w:color w:val="000000"/>
            <w:szCs w:val="24"/>
            <w:lang w:val="en-US" w:eastAsia="zh-CN"/>
          </w:rPr>
          <w:t>12.8.</w:t>
        </w:r>
      </w:ins>
      <w:ins w:id="3881" w:author="Romano Giovanni" w:date="2017-10-23T20:30:00Z">
        <w:r>
          <w:rPr>
            <w:rFonts w:eastAsia="SimSun"/>
            <w:bCs/>
            <w:color w:val="000000"/>
            <w:szCs w:val="24"/>
            <w:lang w:val="en-US" w:eastAsia="zh-CN"/>
          </w:rPr>
          <w:t>4</w:t>
        </w:r>
      </w:ins>
      <w:ins w:id="3882" w:author="Romano Giovanni" w:date="2017-10-25T05:43:00Z">
        <w:r w:rsidR="00C0542B">
          <w:rPr>
            <w:rFonts w:eastAsia="SimSun"/>
            <w:bCs/>
            <w:color w:val="000000"/>
            <w:szCs w:val="24"/>
            <w:lang w:val="en-US" w:eastAsia="zh-CN"/>
          </w:rPr>
          <w:t>9</w:t>
        </w:r>
      </w:ins>
      <w:ins w:id="3883" w:author="Romano Giovanni" w:date="2017-10-23T20:30:00Z">
        <w:r w:rsidRPr="00CF3217">
          <w:rPr>
            <w:rFonts w:eastAsia="SimSun"/>
            <w:bCs/>
            <w:color w:val="000000"/>
            <w:szCs w:val="24"/>
            <w:lang w:val="en-US" w:eastAsia="zh-CN"/>
          </w:rPr>
          <w:tab/>
          <w:t>TS 29.278</w:t>
        </w:r>
      </w:ins>
    </w:p>
    <w:p w:rsidR="000E26CB" w:rsidRPr="00CF3217" w:rsidRDefault="000E26CB" w:rsidP="000E26CB">
      <w:pPr>
        <w:widowControl w:val="0"/>
        <w:tabs>
          <w:tab w:val="clear" w:pos="1134"/>
          <w:tab w:val="clear" w:pos="1871"/>
          <w:tab w:val="clear" w:pos="2268"/>
          <w:tab w:val="left" w:pos="90"/>
        </w:tabs>
        <w:overflowPunct/>
        <w:textAlignment w:val="auto"/>
        <w:rPr>
          <w:ins w:id="3884" w:author="Romano Giovanni" w:date="2017-10-23T20:30:00Z"/>
          <w:rFonts w:eastAsia="SimSun"/>
          <w:b/>
          <w:bCs/>
          <w:color w:val="000000"/>
          <w:sz w:val="27"/>
          <w:szCs w:val="27"/>
          <w:lang w:val="en-US" w:eastAsia="zh-CN"/>
        </w:rPr>
      </w:pPr>
      <w:ins w:id="3885" w:author="Romano Giovanni" w:date="2017-10-23T20:30:00Z">
        <w:r w:rsidRPr="00CF3217">
          <w:rPr>
            <w:rFonts w:eastAsia="SimSun"/>
            <w:b/>
            <w:bCs/>
            <w:color w:val="000000"/>
            <w:szCs w:val="24"/>
            <w:lang w:val="en-US" w:eastAsia="zh-CN"/>
          </w:rPr>
          <w:t>Customized Applications for Mobile network Enhanced Logic (CAMEL) Phase 4; CAMEL Application Part (CAP) specification for IP Multimedia Subsystems (IMS)</w:t>
        </w:r>
      </w:ins>
    </w:p>
    <w:p w:rsidR="000E26CB" w:rsidRPr="00CF3217" w:rsidRDefault="000E26CB" w:rsidP="000E26CB">
      <w:pPr>
        <w:widowControl w:val="0"/>
        <w:tabs>
          <w:tab w:val="clear" w:pos="1134"/>
          <w:tab w:val="clear" w:pos="1871"/>
          <w:tab w:val="clear" w:pos="2268"/>
          <w:tab w:val="left" w:pos="90"/>
        </w:tabs>
        <w:overflowPunct/>
        <w:textAlignment w:val="auto"/>
        <w:rPr>
          <w:ins w:id="3886" w:author="Romano Giovanni" w:date="2017-10-23T20:30:00Z"/>
          <w:rFonts w:eastAsia="SimSun"/>
          <w:color w:val="000000"/>
          <w:sz w:val="27"/>
          <w:szCs w:val="27"/>
          <w:lang w:val="en-US" w:eastAsia="zh-CN"/>
        </w:rPr>
      </w:pPr>
      <w:ins w:id="3887" w:author="Romano Giovanni" w:date="2017-10-23T20:30:00Z">
        <w:r w:rsidRPr="00CF3217">
          <w:rPr>
            <w:rFonts w:eastAsia="SimSun"/>
            <w:color w:val="000000"/>
            <w:szCs w:val="24"/>
            <w:lang w:val="en-US" w:eastAsia="zh-CN"/>
          </w:rPr>
          <w:t>This document specifies the CAMEL Application Part (CAP) supporting the fourth phase of the network feature Customized Applications for</w:t>
        </w:r>
        <w:r w:rsidRPr="00CF3217">
          <w:rPr>
            <w:rFonts w:eastAsia="SimSun"/>
            <w:color w:val="000000"/>
            <w:sz w:val="30"/>
            <w:szCs w:val="30"/>
            <w:lang w:val="en-US" w:eastAsia="zh-CN"/>
          </w:rPr>
          <w:t xml:space="preserve"> </w:t>
        </w:r>
        <w:r w:rsidRPr="00CF3217">
          <w:rPr>
            <w:rFonts w:eastAsia="SimSun"/>
            <w:color w:val="000000"/>
            <w:szCs w:val="24"/>
            <w:lang w:val="en-US" w:eastAsia="zh-CN"/>
          </w:rPr>
          <w: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t>
        </w:r>
      </w:ins>
    </w:p>
    <w:p w:rsidR="000E26CB" w:rsidRDefault="000E26CB" w:rsidP="000E26CB">
      <w:pPr>
        <w:tabs>
          <w:tab w:val="clear" w:pos="1134"/>
          <w:tab w:val="clear" w:pos="1871"/>
          <w:tab w:val="clear" w:pos="2268"/>
        </w:tabs>
        <w:overflowPunct/>
        <w:autoSpaceDE/>
        <w:autoSpaceDN/>
        <w:adjustRightInd/>
        <w:spacing w:before="0"/>
        <w:textAlignment w:val="auto"/>
        <w:rPr>
          <w:ins w:id="3888" w:author="Romano Giovanni" w:date="2017-10-23T20:30:00Z"/>
          <w:rFonts w:eastAsiaTheme="minorEastAsia"/>
          <w:b/>
          <w:bCs/>
          <w:color w:val="000000"/>
          <w:sz w:val="18"/>
          <w:szCs w:val="18"/>
          <w:lang w:val="en-US" w:eastAsia="zh-CN"/>
        </w:rPr>
      </w:pPr>
    </w:p>
    <w:p w:rsidR="000E26CB" w:rsidRPr="002D5C5B" w:rsidRDefault="000E26CB" w:rsidP="000E26CB">
      <w:pPr>
        <w:pStyle w:val="Titolo5"/>
        <w:rPr>
          <w:ins w:id="3889" w:author="Romano Giovanni" w:date="2017-10-23T20:30:00Z"/>
          <w:rFonts w:eastAsia="SimSun"/>
          <w:bCs/>
          <w:color w:val="000000"/>
          <w:szCs w:val="24"/>
          <w:lang w:val="en-US" w:eastAsia="zh-CN"/>
        </w:rPr>
      </w:pPr>
      <w:ins w:id="3890" w:author="Romano Giovanni" w:date="2017-10-23T20:30:00Z">
        <w:r w:rsidRPr="00CF3217">
          <w:rPr>
            <w:rFonts w:eastAsia="SimSun"/>
            <w:bCs/>
            <w:color w:val="000000"/>
            <w:szCs w:val="24"/>
            <w:lang w:val="en-US" w:eastAsia="zh-CN"/>
          </w:rPr>
          <w:t>5.1.2.</w:t>
        </w:r>
      </w:ins>
      <w:ins w:id="3891" w:author="Romano Giovanni" w:date="2017-10-23T20:48:00Z">
        <w:r w:rsidR="00E64DB4">
          <w:rPr>
            <w:rFonts w:eastAsia="SimSun"/>
            <w:bCs/>
            <w:color w:val="000000"/>
            <w:szCs w:val="24"/>
            <w:lang w:val="en-US" w:eastAsia="zh-CN"/>
          </w:rPr>
          <w:t>12.8.</w:t>
        </w:r>
      </w:ins>
      <w:ins w:id="3892" w:author="Romano Giovanni" w:date="2017-10-25T05:43:00Z">
        <w:r w:rsidR="00C0542B">
          <w:rPr>
            <w:rFonts w:eastAsia="SimSun"/>
            <w:bCs/>
            <w:color w:val="000000"/>
            <w:szCs w:val="24"/>
            <w:lang w:val="en-US" w:eastAsia="zh-CN"/>
          </w:rPr>
          <w:t>50</w:t>
        </w:r>
      </w:ins>
      <w:ins w:id="3893" w:author="Romano Giovanni" w:date="2017-10-23T20:30:00Z">
        <w:r w:rsidRPr="00CF3217">
          <w:rPr>
            <w:rFonts w:eastAsia="SimSun"/>
            <w:bCs/>
            <w:color w:val="000000"/>
            <w:szCs w:val="24"/>
            <w:lang w:val="en-US" w:eastAsia="zh-CN"/>
          </w:rPr>
          <w:tab/>
          <w:t>TS 29.280</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894" w:author="Romano Giovanni" w:date="2017-10-23T20:30:00Z"/>
          <w:rFonts w:eastAsia="SimSun"/>
          <w:b/>
          <w:bCs/>
          <w:color w:val="000000"/>
          <w:sz w:val="30"/>
          <w:szCs w:val="30"/>
          <w:lang w:val="en-US" w:eastAsia="zh-CN"/>
        </w:rPr>
      </w:pPr>
      <w:ins w:id="3895" w:author="Romano Giovanni" w:date="2017-10-23T20:30:00Z">
        <w:r w:rsidRPr="00CF3217">
          <w:rPr>
            <w:rFonts w:eastAsia="SimSun"/>
            <w:b/>
            <w:bCs/>
            <w:color w:val="000000"/>
            <w:szCs w:val="24"/>
            <w:lang w:val="en-US" w:eastAsia="zh-CN"/>
          </w:rPr>
          <w:t xml:space="preserve">Evolved Packet System (EPS); 3GPP </w:t>
        </w:r>
        <w:proofErr w:type="spellStart"/>
        <w:r w:rsidRPr="00CF3217">
          <w:rPr>
            <w:rFonts w:eastAsia="SimSun"/>
            <w:b/>
            <w:bCs/>
            <w:color w:val="000000"/>
            <w:szCs w:val="24"/>
            <w:lang w:val="en-US" w:eastAsia="zh-CN"/>
          </w:rPr>
          <w:t>Sv</w:t>
        </w:r>
        <w:proofErr w:type="spellEnd"/>
        <w:r w:rsidRPr="00CF3217">
          <w:rPr>
            <w:rFonts w:eastAsia="SimSun"/>
            <w:b/>
            <w:bCs/>
            <w:color w:val="000000"/>
            <w:szCs w:val="24"/>
            <w:lang w:val="en-US" w:eastAsia="zh-CN"/>
          </w:rPr>
          <w:t xml:space="preserve"> interface (MME to MSC, and SGSN to MSC) for SRVCC</w:t>
        </w:r>
      </w:ins>
    </w:p>
    <w:p w:rsidR="000E26CB" w:rsidRPr="00CF3217" w:rsidRDefault="000E26CB" w:rsidP="000E26CB">
      <w:pPr>
        <w:widowControl w:val="0"/>
        <w:tabs>
          <w:tab w:val="clear" w:pos="1134"/>
          <w:tab w:val="clear" w:pos="1871"/>
          <w:tab w:val="clear" w:pos="2268"/>
          <w:tab w:val="left" w:pos="90"/>
        </w:tabs>
        <w:overflowPunct/>
        <w:textAlignment w:val="auto"/>
        <w:rPr>
          <w:ins w:id="3896" w:author="Romano Giovanni" w:date="2017-10-23T20:30:00Z"/>
          <w:rFonts w:eastAsia="SimSun"/>
          <w:color w:val="000000"/>
          <w:sz w:val="27"/>
          <w:szCs w:val="27"/>
          <w:lang w:val="en-US" w:eastAsia="zh-CN"/>
        </w:rPr>
      </w:pPr>
      <w:ins w:id="3897" w:author="Romano Giovanni" w:date="2017-10-23T20:30:00Z">
        <w:r w:rsidRPr="00CF3217">
          <w:rPr>
            <w:rFonts w:eastAsia="SimSun"/>
            <w:color w:val="000000"/>
            <w:szCs w:val="24"/>
            <w:lang w:val="en-US" w:eastAsia="zh-CN"/>
          </w:rPr>
          <w:t xml:space="preserve">This document describes the </w:t>
        </w:r>
        <w:proofErr w:type="spellStart"/>
        <w:r w:rsidRPr="00CF3217">
          <w:rPr>
            <w:rFonts w:eastAsia="SimSun"/>
            <w:color w:val="000000"/>
            <w:szCs w:val="24"/>
            <w:lang w:val="en-US" w:eastAsia="zh-CN"/>
          </w:rPr>
          <w:t>Sv</w:t>
        </w:r>
        <w:proofErr w:type="spellEnd"/>
        <w:r w:rsidRPr="00CF3217">
          <w:rPr>
            <w:rFonts w:eastAsia="SimSun"/>
            <w:color w:val="000000"/>
            <w:szCs w:val="24"/>
            <w:lang w:val="en-US" w:eastAsia="zh-CN"/>
          </w:rPr>
          <w:t xml:space="preserve"> interface between the Mobility Management Entity (MME) or Serving GPRS Support Node (SGSN) and 3GPP MSC server enhanced for SRVCC. </w:t>
        </w:r>
        <w:proofErr w:type="spellStart"/>
        <w:r w:rsidRPr="00CF3217">
          <w:rPr>
            <w:rFonts w:eastAsia="SimSun"/>
            <w:color w:val="000000"/>
            <w:szCs w:val="24"/>
            <w:lang w:val="en-US" w:eastAsia="zh-CN"/>
          </w:rPr>
          <w:t>Sv</w:t>
        </w:r>
        <w:proofErr w:type="spellEnd"/>
        <w:r w:rsidRPr="00CF3217">
          <w:rPr>
            <w:rFonts w:eastAsia="SimSun"/>
            <w:color w:val="000000"/>
            <w:szCs w:val="24"/>
            <w:lang w:val="en-US" w:eastAsia="zh-CN"/>
          </w:rPr>
          <w:t xml:space="preserve"> interface is used to support Inter-RAT handover from VoIP/IMS over EPS to CS domain over 3GPP UTRAN/GERAN access or from UTRAN (HSPA) to 3GPP UTRAN/GERAN access.</w:t>
        </w:r>
      </w:ins>
    </w:p>
    <w:p w:rsidR="000E26CB" w:rsidRPr="002D5C5B" w:rsidRDefault="000E26CB" w:rsidP="000E26CB">
      <w:pPr>
        <w:pStyle w:val="Titolo5"/>
        <w:rPr>
          <w:ins w:id="3898" w:author="Romano Giovanni" w:date="2017-10-23T20:30:00Z"/>
          <w:rFonts w:eastAsia="SimSun"/>
          <w:bCs/>
          <w:color w:val="000000"/>
          <w:szCs w:val="24"/>
          <w:lang w:val="en-US" w:eastAsia="zh-CN"/>
        </w:rPr>
      </w:pPr>
      <w:ins w:id="3899" w:author="Romano Giovanni" w:date="2017-10-23T20:30:00Z">
        <w:r w:rsidRPr="00CF3217">
          <w:rPr>
            <w:rFonts w:eastAsia="SimSun"/>
            <w:bCs/>
            <w:color w:val="000000"/>
            <w:szCs w:val="24"/>
            <w:lang w:val="en-US" w:eastAsia="zh-CN"/>
          </w:rPr>
          <w:lastRenderedPageBreak/>
          <w:t>5.1.2.</w:t>
        </w:r>
      </w:ins>
      <w:ins w:id="3900" w:author="Romano Giovanni" w:date="2017-10-23T20:48:00Z">
        <w:r w:rsidR="00E64DB4">
          <w:rPr>
            <w:rFonts w:eastAsia="SimSun"/>
            <w:bCs/>
            <w:color w:val="000000"/>
            <w:szCs w:val="24"/>
            <w:lang w:val="en-US" w:eastAsia="zh-CN"/>
          </w:rPr>
          <w:t>12.8.</w:t>
        </w:r>
      </w:ins>
      <w:ins w:id="3901" w:author="Romano Giovanni" w:date="2017-10-25T05:43:00Z">
        <w:r w:rsidR="00C0542B">
          <w:rPr>
            <w:rFonts w:eastAsia="SimSun"/>
            <w:bCs/>
            <w:color w:val="000000"/>
            <w:szCs w:val="24"/>
            <w:lang w:val="en-US" w:eastAsia="zh-CN"/>
          </w:rPr>
          <w:t>51</w:t>
        </w:r>
      </w:ins>
      <w:ins w:id="3902" w:author="Romano Giovanni" w:date="2017-10-23T20:30:00Z">
        <w:r w:rsidRPr="00CF3217">
          <w:rPr>
            <w:rFonts w:eastAsia="SimSun"/>
            <w:bCs/>
            <w:color w:val="000000"/>
            <w:szCs w:val="24"/>
            <w:lang w:val="en-US" w:eastAsia="zh-CN"/>
          </w:rPr>
          <w:tab/>
          <w:t>TS 29.281</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903" w:author="Romano Giovanni" w:date="2017-10-23T20:30:00Z"/>
          <w:rFonts w:eastAsia="SimSun"/>
          <w:b/>
          <w:bCs/>
          <w:color w:val="000000"/>
          <w:sz w:val="30"/>
          <w:szCs w:val="30"/>
          <w:lang w:val="en-US" w:eastAsia="zh-CN"/>
        </w:rPr>
      </w:pPr>
      <w:ins w:id="3904" w:author="Romano Giovanni" w:date="2017-10-23T20:30:00Z">
        <w:r w:rsidRPr="00CF3217">
          <w:rPr>
            <w:rFonts w:eastAsia="SimSun"/>
            <w:b/>
            <w:bCs/>
            <w:color w:val="000000"/>
            <w:szCs w:val="24"/>
            <w:lang w:val="en-US" w:eastAsia="zh-CN"/>
          </w:rPr>
          <w:t xml:space="preserve">General Packet Radio System (GPRS) </w:t>
        </w:r>
        <w:proofErr w:type="spellStart"/>
        <w:r w:rsidRPr="00CF3217">
          <w:rPr>
            <w:rFonts w:eastAsia="SimSun"/>
            <w:b/>
            <w:bCs/>
            <w:color w:val="000000"/>
            <w:szCs w:val="24"/>
            <w:lang w:val="en-US" w:eastAsia="zh-CN"/>
          </w:rPr>
          <w:t>Tunnelling</w:t>
        </w:r>
        <w:proofErr w:type="spellEnd"/>
        <w:r w:rsidRPr="00CF3217">
          <w:rPr>
            <w:rFonts w:eastAsia="SimSun"/>
            <w:b/>
            <w:bCs/>
            <w:color w:val="000000"/>
            <w:szCs w:val="24"/>
            <w:lang w:val="en-US" w:eastAsia="zh-CN"/>
          </w:rPr>
          <w:t xml:space="preserve"> Protocol User Plane (GTPv1-U)</w:t>
        </w:r>
      </w:ins>
    </w:p>
    <w:p w:rsidR="000E26CB" w:rsidRPr="00CF3217" w:rsidRDefault="000E26CB" w:rsidP="000E26CB">
      <w:pPr>
        <w:widowControl w:val="0"/>
        <w:tabs>
          <w:tab w:val="clear" w:pos="1134"/>
          <w:tab w:val="clear" w:pos="1871"/>
          <w:tab w:val="clear" w:pos="2268"/>
          <w:tab w:val="left" w:pos="90"/>
        </w:tabs>
        <w:overflowPunct/>
        <w:textAlignment w:val="auto"/>
        <w:rPr>
          <w:ins w:id="3905" w:author="Romano Giovanni" w:date="2017-10-23T20:30:00Z"/>
          <w:rFonts w:eastAsia="SimSun"/>
          <w:color w:val="000000"/>
          <w:sz w:val="27"/>
          <w:szCs w:val="27"/>
          <w:lang w:val="en-US" w:eastAsia="zh-CN"/>
        </w:rPr>
      </w:pPr>
      <w:ins w:id="3906" w:author="Romano Giovanni" w:date="2017-10-23T20:30:00Z">
        <w:r w:rsidRPr="00CF3217">
          <w:rPr>
            <w:rFonts w:eastAsia="SimSun"/>
            <w:color w:val="000000"/>
            <w:szCs w:val="24"/>
            <w:lang w:val="en-US" w:eastAsia="zh-CN"/>
          </w:rPr>
          <w:t xml:space="preserve">This document defines the user plane of GTP used on: – the </w:t>
        </w:r>
        <w:proofErr w:type="spellStart"/>
        <w:r w:rsidRPr="00CF3217">
          <w:rPr>
            <w:rFonts w:eastAsia="SimSun"/>
            <w:color w:val="000000"/>
            <w:szCs w:val="24"/>
            <w:lang w:val="en-US" w:eastAsia="zh-CN"/>
          </w:rPr>
          <w:t>Gn</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Gp</w:t>
        </w:r>
        <w:proofErr w:type="spellEnd"/>
        <w:r w:rsidRPr="00CF3217">
          <w:rPr>
            <w:rFonts w:eastAsia="SimSun"/>
            <w:color w:val="000000"/>
            <w:szCs w:val="24"/>
            <w:lang w:val="en-US" w:eastAsia="zh-CN"/>
          </w:rPr>
          <w:t xml:space="preserve"> interfaces of the General Packet Radio Service (GPRS); – the </w:t>
        </w:r>
        <w:proofErr w:type="spellStart"/>
        <w:r w:rsidRPr="00CF3217">
          <w:rPr>
            <w:rFonts w:eastAsia="SimSun"/>
            <w:color w:val="000000"/>
            <w:szCs w:val="24"/>
            <w:lang w:val="en-US" w:eastAsia="zh-CN"/>
          </w:rPr>
          <w:t>Iu</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Gn</w:t>
        </w:r>
        <w:proofErr w:type="spellEnd"/>
        <w:r w:rsidRPr="00CF3217">
          <w:rPr>
            <w:rFonts w:eastAsia="SimSun"/>
            <w:color w:val="000000"/>
            <w:szCs w:val="24"/>
            <w:lang w:val="en-US" w:eastAsia="zh-CN"/>
          </w:rPr>
          <w:t xml:space="preserve"> and </w:t>
        </w:r>
        <w:proofErr w:type="spellStart"/>
        <w:r w:rsidRPr="00CF3217">
          <w:rPr>
            <w:rFonts w:eastAsia="SimSun"/>
            <w:color w:val="000000"/>
            <w:szCs w:val="24"/>
            <w:lang w:val="en-US" w:eastAsia="zh-CN"/>
          </w:rPr>
          <w:t>Gp</w:t>
        </w:r>
        <w:proofErr w:type="spellEnd"/>
        <w:r w:rsidRPr="00CF3217">
          <w:rPr>
            <w:rFonts w:eastAsia="SimSun"/>
            <w:color w:val="000000"/>
            <w:szCs w:val="24"/>
            <w:lang w:val="en-US" w:eastAsia="zh-CN"/>
          </w:rPr>
          <w:t xml:space="preserve"> interfaces of the UMTS system; – the S1-U, X2, S4, S5, S8 and S12 interfaces of the Evolved Packet System (EPS).</w:t>
        </w:r>
      </w:ins>
    </w:p>
    <w:p w:rsidR="000E26CB" w:rsidRPr="002D5C5B" w:rsidRDefault="000E26CB" w:rsidP="000E26CB">
      <w:pPr>
        <w:pStyle w:val="Titolo5"/>
        <w:rPr>
          <w:ins w:id="3907" w:author="Romano Giovanni" w:date="2017-10-23T20:30:00Z"/>
          <w:rFonts w:eastAsia="SimSun"/>
          <w:bCs/>
          <w:color w:val="000000"/>
          <w:szCs w:val="24"/>
          <w:lang w:val="en-US" w:eastAsia="zh-CN"/>
        </w:rPr>
      </w:pPr>
      <w:ins w:id="3908" w:author="Romano Giovanni" w:date="2017-10-23T20:30:00Z">
        <w:r w:rsidRPr="00CF3217">
          <w:rPr>
            <w:rFonts w:eastAsia="SimSun"/>
            <w:bCs/>
            <w:color w:val="000000"/>
            <w:szCs w:val="24"/>
            <w:lang w:val="en-US" w:eastAsia="zh-CN"/>
          </w:rPr>
          <w:t>5.1.2.</w:t>
        </w:r>
      </w:ins>
      <w:ins w:id="3909" w:author="Romano Giovanni" w:date="2017-10-23T20:48:00Z">
        <w:r w:rsidR="00E64DB4">
          <w:rPr>
            <w:rFonts w:eastAsia="SimSun"/>
            <w:bCs/>
            <w:color w:val="000000"/>
            <w:szCs w:val="24"/>
            <w:lang w:val="en-US" w:eastAsia="zh-CN"/>
          </w:rPr>
          <w:t>12.8.</w:t>
        </w:r>
      </w:ins>
      <w:ins w:id="3910" w:author="Romano Giovanni" w:date="2017-10-25T05:43:00Z">
        <w:r w:rsidR="00C0542B">
          <w:rPr>
            <w:rFonts w:eastAsia="SimSun"/>
            <w:bCs/>
            <w:color w:val="000000"/>
            <w:szCs w:val="24"/>
            <w:lang w:val="en-US" w:eastAsia="zh-CN"/>
          </w:rPr>
          <w:t>52</w:t>
        </w:r>
      </w:ins>
      <w:ins w:id="3911" w:author="Romano Giovanni" w:date="2017-10-23T20:30:00Z">
        <w:r w:rsidRPr="00CF3217">
          <w:rPr>
            <w:rFonts w:eastAsia="SimSun"/>
            <w:bCs/>
            <w:color w:val="000000"/>
            <w:szCs w:val="24"/>
            <w:lang w:val="en-US" w:eastAsia="zh-CN"/>
          </w:rPr>
          <w:tab/>
          <w:t>TS 29.282</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912" w:author="Romano Giovanni" w:date="2017-10-23T20:30:00Z"/>
          <w:rFonts w:eastAsia="SimSun"/>
          <w:b/>
          <w:bCs/>
          <w:color w:val="000000"/>
          <w:sz w:val="30"/>
          <w:szCs w:val="30"/>
          <w:lang w:val="en-US" w:eastAsia="zh-CN"/>
        </w:rPr>
      </w:pPr>
      <w:ins w:id="3913" w:author="Romano Giovanni" w:date="2017-10-23T20:30:00Z">
        <w:r w:rsidRPr="00CF3217">
          <w:rPr>
            <w:rFonts w:eastAsia="SimSun"/>
            <w:b/>
            <w:bCs/>
            <w:color w:val="000000"/>
            <w:szCs w:val="24"/>
            <w:lang w:val="en-US" w:eastAsia="zh-CN"/>
          </w:rPr>
          <w:t>Mobile IPv6 vendor specific option format and usage within 3GPP</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3914" w:author="Romano Giovanni" w:date="2017-10-23T20:30:00Z"/>
          <w:rFonts w:eastAsia="SimSun"/>
          <w:color w:val="000000"/>
          <w:sz w:val="30"/>
          <w:szCs w:val="30"/>
          <w:lang w:val="en-US" w:eastAsia="zh-CN"/>
        </w:rPr>
      </w:pPr>
      <w:ins w:id="3915" w:author="Romano Giovanni" w:date="2017-10-23T20:30:00Z">
        <w:r w:rsidRPr="00CF3217">
          <w:rPr>
            <w:rFonts w:eastAsia="SimSun"/>
            <w:color w:val="000000"/>
            <w:szCs w:val="24"/>
            <w:lang w:val="en-US" w:eastAsia="zh-CN"/>
          </w:rPr>
          <w:t>This document specifies the format and usage of the Mobile IPv6 Vendor Specific Option within the Third Generation Partnership Project.</w:t>
        </w:r>
      </w:ins>
    </w:p>
    <w:p w:rsidR="00D75FDF" w:rsidRPr="00D75FDF" w:rsidRDefault="00D75FDF" w:rsidP="00D75FDF">
      <w:pPr>
        <w:pStyle w:val="Titolo5"/>
        <w:rPr>
          <w:ins w:id="3916" w:author="Romano Giovanni" w:date="2017-10-25T05:47:00Z"/>
          <w:rFonts w:eastAsia="SimSun"/>
          <w:bCs/>
          <w:color w:val="000000"/>
          <w:szCs w:val="24"/>
          <w:highlight w:val="yellow"/>
          <w:lang w:val="en-US" w:eastAsia="zh-CN"/>
        </w:rPr>
      </w:pPr>
      <w:ins w:id="3917" w:author="Romano Giovanni" w:date="2017-10-25T05:47:00Z">
        <w:r w:rsidRPr="00D75FDF">
          <w:rPr>
            <w:rFonts w:eastAsia="SimSun"/>
            <w:bCs/>
            <w:color w:val="000000"/>
            <w:szCs w:val="24"/>
            <w:highlight w:val="yellow"/>
            <w:lang w:val="en-US" w:eastAsia="zh-CN"/>
          </w:rPr>
          <w:t>5.1.2.12.8.53</w:t>
        </w:r>
        <w:r w:rsidRPr="00D75FDF">
          <w:rPr>
            <w:rFonts w:eastAsia="SimSun"/>
            <w:bCs/>
            <w:color w:val="000000"/>
            <w:szCs w:val="24"/>
            <w:highlight w:val="yellow"/>
            <w:lang w:val="en-US" w:eastAsia="zh-CN"/>
          </w:rPr>
          <w:tab/>
          <w:t>TS 29.283</w:t>
        </w:r>
      </w:ins>
    </w:p>
    <w:p w:rsidR="00D75FDF" w:rsidRPr="00D75FDF" w:rsidRDefault="00D75FDF" w:rsidP="00D75FDF">
      <w:pPr>
        <w:widowControl w:val="0"/>
        <w:tabs>
          <w:tab w:val="clear" w:pos="1134"/>
          <w:tab w:val="clear" w:pos="1871"/>
          <w:tab w:val="clear" w:pos="2268"/>
          <w:tab w:val="left" w:pos="90"/>
        </w:tabs>
        <w:overflowPunct/>
        <w:spacing w:before="91"/>
        <w:textAlignment w:val="auto"/>
        <w:rPr>
          <w:ins w:id="3918" w:author="Romano Giovanni" w:date="2017-10-25T05:47:00Z"/>
          <w:rFonts w:eastAsia="SimSun"/>
          <w:b/>
          <w:bCs/>
          <w:color w:val="000000"/>
          <w:szCs w:val="24"/>
          <w:highlight w:val="yellow"/>
          <w:lang w:val="en-US" w:eastAsia="zh-CN"/>
        </w:rPr>
      </w:pPr>
      <w:ins w:id="3919" w:author="Romano Giovanni" w:date="2017-10-25T05:47:00Z">
        <w:r w:rsidRPr="00D75FDF">
          <w:rPr>
            <w:rFonts w:eastAsia="SimSun"/>
            <w:b/>
            <w:bCs/>
            <w:color w:val="000000"/>
            <w:szCs w:val="24"/>
            <w:highlight w:val="yellow"/>
            <w:lang w:val="en-US" w:eastAsia="zh-CN"/>
          </w:rPr>
          <w:t>Diameter data management applications</w:t>
        </w:r>
      </w:ins>
    </w:p>
    <w:p w:rsidR="00D75FDF" w:rsidRPr="00D75FDF" w:rsidRDefault="00D75FDF" w:rsidP="00D75FDF">
      <w:pPr>
        <w:rPr>
          <w:ins w:id="3920" w:author="Romano Giovanni" w:date="2017-10-25T05:47:00Z"/>
          <w:rFonts w:eastAsia="SimSun"/>
          <w:color w:val="000000"/>
          <w:szCs w:val="24"/>
          <w:highlight w:val="yellow"/>
          <w:lang w:val="en-US" w:eastAsia="zh-CN"/>
        </w:rPr>
      </w:pPr>
      <w:ins w:id="3921" w:author="Romano Giovanni" w:date="2017-10-25T05:47:00Z">
        <w:r w:rsidRPr="00D75FDF">
          <w:rPr>
            <w:rFonts w:eastAsia="SimSun"/>
            <w:color w:val="000000"/>
            <w:szCs w:val="24"/>
            <w:highlight w:val="yellow"/>
            <w:lang w:val="en-US" w:eastAsia="zh-CN"/>
          </w:rPr>
          <w:t>The common functional architecture for support of Mission Critical (MC) services is specified in 3GPP TS 23.280.</w:t>
        </w:r>
      </w:ins>
    </w:p>
    <w:p w:rsidR="00D75FDF" w:rsidRPr="00D75FDF" w:rsidRDefault="00D75FDF" w:rsidP="00D75FDF">
      <w:pPr>
        <w:rPr>
          <w:ins w:id="3922" w:author="Romano Giovanni" w:date="2017-10-25T05:47:00Z"/>
          <w:rFonts w:eastAsia="SimSun"/>
          <w:color w:val="000000"/>
          <w:szCs w:val="24"/>
          <w:highlight w:val="yellow"/>
          <w:lang w:val="en-US" w:eastAsia="zh-CN"/>
        </w:rPr>
      </w:pPr>
      <w:ins w:id="3923" w:author="Romano Giovanni" w:date="2017-10-25T05:47:00Z">
        <w:r w:rsidRPr="00D75FDF">
          <w:rPr>
            <w:rFonts w:eastAsia="SimSun"/>
            <w:color w:val="000000"/>
            <w:szCs w:val="24"/>
            <w:highlight w:val="yellow"/>
            <w:lang w:val="en-US" w:eastAsia="zh-CN"/>
          </w:rPr>
          <w:t>The functional architecture for support of Mission Critical Push To Talk (MCPTT) services is specified in 3GPP TS 23.379.</w:t>
        </w:r>
      </w:ins>
    </w:p>
    <w:p w:rsidR="00D75FDF" w:rsidRPr="00D75FDF" w:rsidRDefault="00D75FDF" w:rsidP="00D75FDF">
      <w:pPr>
        <w:rPr>
          <w:ins w:id="3924" w:author="Romano Giovanni" w:date="2017-10-25T05:47:00Z"/>
          <w:rFonts w:eastAsia="SimSun"/>
          <w:color w:val="000000"/>
          <w:szCs w:val="24"/>
          <w:highlight w:val="yellow"/>
          <w:lang w:val="en-US" w:eastAsia="zh-CN"/>
        </w:rPr>
      </w:pPr>
      <w:ins w:id="3925" w:author="Romano Giovanni" w:date="2017-10-25T05:47:00Z">
        <w:r w:rsidRPr="00D75FDF">
          <w:rPr>
            <w:rFonts w:eastAsia="SimSun"/>
            <w:color w:val="000000"/>
            <w:szCs w:val="24"/>
            <w:highlight w:val="yellow"/>
            <w:lang w:val="en-US" w:eastAsia="zh-CN"/>
          </w:rPr>
          <w:t>The functional architecture for support of Mission Critical Video (</w:t>
        </w:r>
        <w:proofErr w:type="spellStart"/>
        <w:r w:rsidRPr="00D75FDF">
          <w:rPr>
            <w:rFonts w:eastAsia="SimSun"/>
            <w:color w:val="000000"/>
            <w:szCs w:val="24"/>
            <w:highlight w:val="yellow"/>
            <w:lang w:val="en-US" w:eastAsia="zh-CN"/>
          </w:rPr>
          <w:t>MCVideo</w:t>
        </w:r>
        <w:proofErr w:type="spellEnd"/>
        <w:r w:rsidRPr="00D75FDF">
          <w:rPr>
            <w:rFonts w:eastAsia="SimSun"/>
            <w:color w:val="000000"/>
            <w:szCs w:val="24"/>
            <w:highlight w:val="yellow"/>
            <w:lang w:val="en-US" w:eastAsia="zh-CN"/>
          </w:rPr>
          <w:t>) services is specified in 3GPP TS 23.281.</w:t>
        </w:r>
      </w:ins>
    </w:p>
    <w:p w:rsidR="00D75FDF" w:rsidRPr="00D75FDF" w:rsidRDefault="00D75FDF" w:rsidP="00D75FDF">
      <w:pPr>
        <w:rPr>
          <w:ins w:id="3926" w:author="Romano Giovanni" w:date="2017-10-25T05:47:00Z"/>
          <w:rFonts w:eastAsia="SimSun"/>
          <w:color w:val="000000"/>
          <w:szCs w:val="24"/>
          <w:highlight w:val="yellow"/>
          <w:lang w:val="en-US" w:eastAsia="zh-CN"/>
        </w:rPr>
      </w:pPr>
      <w:ins w:id="3927" w:author="Romano Giovanni" w:date="2017-10-25T05:47:00Z">
        <w:r w:rsidRPr="00D75FDF">
          <w:rPr>
            <w:rFonts w:eastAsia="SimSun"/>
            <w:color w:val="000000"/>
            <w:szCs w:val="24"/>
            <w:highlight w:val="yellow"/>
            <w:lang w:val="en-US" w:eastAsia="zh-CN"/>
          </w:rPr>
          <w:t>The functional architecture for support of Mission Critical Data (</w:t>
        </w:r>
        <w:proofErr w:type="spellStart"/>
        <w:r w:rsidRPr="00D75FDF">
          <w:rPr>
            <w:rFonts w:eastAsia="SimSun"/>
            <w:color w:val="000000"/>
            <w:szCs w:val="24"/>
            <w:highlight w:val="yellow"/>
            <w:lang w:val="en-US" w:eastAsia="zh-CN"/>
          </w:rPr>
          <w:t>MCData</w:t>
        </w:r>
        <w:proofErr w:type="spellEnd"/>
        <w:r w:rsidRPr="00D75FDF">
          <w:rPr>
            <w:rFonts w:eastAsia="SimSun"/>
            <w:color w:val="000000"/>
            <w:szCs w:val="24"/>
            <w:highlight w:val="yellow"/>
            <w:lang w:val="en-US" w:eastAsia="zh-CN"/>
          </w:rPr>
          <w:t>) services is specified in 3GPP TS 23.282.</w:t>
        </w:r>
      </w:ins>
    </w:p>
    <w:p w:rsidR="00D75FDF" w:rsidRPr="00D75FDF" w:rsidRDefault="00D75FDF" w:rsidP="00D75FDF">
      <w:pPr>
        <w:rPr>
          <w:ins w:id="3928" w:author="Romano Giovanni" w:date="2017-10-25T05:47:00Z"/>
          <w:rFonts w:eastAsia="SimSun"/>
          <w:color w:val="000000"/>
          <w:szCs w:val="24"/>
          <w:highlight w:val="yellow"/>
          <w:lang w:val="en-US" w:eastAsia="zh-CN"/>
        </w:rPr>
      </w:pPr>
      <w:ins w:id="3929" w:author="Romano Giovanni" w:date="2017-10-25T05:47:00Z">
        <w:r w:rsidRPr="00D75FDF">
          <w:rPr>
            <w:rFonts w:eastAsia="SimSun"/>
            <w:color w:val="000000"/>
            <w:szCs w:val="24"/>
            <w:highlight w:val="yellow"/>
            <w:lang w:val="en-US" w:eastAsia="zh-CN"/>
          </w:rPr>
          <w:t>This 3GPP Technical Specification (TS) specifies:</w:t>
        </w:r>
      </w:ins>
    </w:p>
    <w:p w:rsidR="00D75FDF" w:rsidRPr="00D75FDF" w:rsidRDefault="00D75FDF" w:rsidP="00D75FDF">
      <w:pPr>
        <w:rPr>
          <w:ins w:id="3930" w:author="Romano Giovanni" w:date="2017-10-25T05:47:00Z"/>
          <w:rFonts w:eastAsia="SimSun"/>
          <w:color w:val="000000"/>
          <w:szCs w:val="24"/>
          <w:highlight w:val="yellow"/>
          <w:lang w:val="en-US" w:eastAsia="zh-CN"/>
        </w:rPr>
      </w:pPr>
      <w:ins w:id="3931" w:author="Romano Giovanni" w:date="2017-10-25T05:47:00Z">
        <w:r w:rsidRPr="00D75FDF">
          <w:rPr>
            <w:rFonts w:eastAsia="SimSun"/>
            <w:color w:val="000000"/>
            <w:szCs w:val="24"/>
            <w:highlight w:val="yellow"/>
            <w:lang w:val="en-US" w:eastAsia="zh-CN"/>
          </w:rPr>
          <w:t>1.</w:t>
        </w:r>
        <w:r w:rsidRPr="00D75FDF">
          <w:rPr>
            <w:rFonts w:eastAsia="SimSun"/>
            <w:color w:val="000000"/>
            <w:szCs w:val="24"/>
            <w:highlight w:val="yellow"/>
            <w:lang w:val="en-US" w:eastAsia="zh-CN"/>
          </w:rPr>
          <w:tab/>
          <w:t>The interactions between the MC Service User Database and the MC Service Server:</w:t>
        </w:r>
      </w:ins>
    </w:p>
    <w:p w:rsidR="00D75FDF" w:rsidRPr="00D75FDF" w:rsidRDefault="00D75FDF" w:rsidP="00D75FDF">
      <w:pPr>
        <w:rPr>
          <w:ins w:id="3932" w:author="Romano Giovanni" w:date="2017-10-25T05:47:00Z"/>
          <w:rFonts w:eastAsia="SimSun"/>
          <w:color w:val="000000"/>
          <w:szCs w:val="24"/>
          <w:highlight w:val="yellow"/>
          <w:lang w:val="en-US" w:eastAsia="zh-CN"/>
        </w:rPr>
      </w:pPr>
      <w:ins w:id="3933" w:author="Romano Giovanni" w:date="2017-10-25T05:47:00Z">
        <w:r w:rsidRPr="00D75FDF">
          <w:rPr>
            <w:rFonts w:eastAsia="SimSun"/>
            <w:color w:val="000000"/>
            <w:szCs w:val="24"/>
            <w:highlight w:val="yellow"/>
            <w:lang w:val="en-US" w:eastAsia="zh-CN"/>
          </w:rPr>
          <w:t>-</w:t>
        </w:r>
        <w:r w:rsidRPr="00D75FDF">
          <w:rPr>
            <w:rFonts w:eastAsia="SimSun"/>
            <w:color w:val="000000"/>
            <w:szCs w:val="24"/>
            <w:highlight w:val="yellow"/>
            <w:lang w:val="en-US" w:eastAsia="zh-CN"/>
          </w:rPr>
          <w:tab/>
          <w:t xml:space="preserve">This interface between the MCPTT User Database and the MCPTT Server is referred to as the MCPTT-2 reference point, as specified in 3GPP TS 23.379. </w:t>
        </w:r>
      </w:ins>
    </w:p>
    <w:p w:rsidR="00D75FDF" w:rsidRPr="00D75FDF" w:rsidRDefault="00D75FDF" w:rsidP="00D75FDF">
      <w:pPr>
        <w:pStyle w:val="B20"/>
        <w:rPr>
          <w:ins w:id="3934" w:author="Romano Giovanni" w:date="2017-10-25T05:47:00Z"/>
          <w:rFonts w:eastAsia="SimSun"/>
          <w:color w:val="000000"/>
          <w:sz w:val="24"/>
          <w:szCs w:val="24"/>
          <w:highlight w:val="yellow"/>
          <w:lang w:val="en-US" w:eastAsia="zh-CN"/>
        </w:rPr>
      </w:pPr>
      <w:ins w:id="3935" w:author="Romano Giovanni" w:date="2017-10-25T05:47:00Z">
        <w:r w:rsidRPr="00D75FDF">
          <w:rPr>
            <w:rFonts w:eastAsia="SimSun"/>
            <w:color w:val="000000"/>
            <w:sz w:val="24"/>
            <w:szCs w:val="24"/>
            <w:highlight w:val="yellow"/>
            <w:lang w:val="en-US" w:eastAsia="zh-CN"/>
          </w:rPr>
          <w:t>-</w:t>
        </w:r>
        <w:r w:rsidRPr="00D75FDF">
          <w:rPr>
            <w:rFonts w:eastAsia="SimSun"/>
            <w:color w:val="000000"/>
            <w:sz w:val="24"/>
            <w:szCs w:val="24"/>
            <w:highlight w:val="yellow"/>
            <w:lang w:val="en-US" w:eastAsia="zh-CN"/>
          </w:rPr>
          <w:tab/>
          <w:t xml:space="preserve">This interface between the </w:t>
        </w:r>
        <w:proofErr w:type="spellStart"/>
        <w:r w:rsidRPr="00D75FDF">
          <w:rPr>
            <w:rFonts w:eastAsia="SimSun"/>
            <w:color w:val="000000"/>
            <w:sz w:val="24"/>
            <w:szCs w:val="24"/>
            <w:highlight w:val="yellow"/>
            <w:lang w:val="en-US" w:eastAsia="zh-CN"/>
          </w:rPr>
          <w:t>MCVideo</w:t>
        </w:r>
        <w:proofErr w:type="spellEnd"/>
        <w:r w:rsidRPr="00D75FDF">
          <w:rPr>
            <w:rFonts w:eastAsia="SimSun"/>
            <w:color w:val="000000"/>
            <w:sz w:val="24"/>
            <w:szCs w:val="24"/>
            <w:highlight w:val="yellow"/>
            <w:lang w:val="en-US" w:eastAsia="zh-CN"/>
          </w:rPr>
          <w:t xml:space="preserve"> User Database and the </w:t>
        </w:r>
        <w:proofErr w:type="spellStart"/>
        <w:r w:rsidRPr="00D75FDF">
          <w:rPr>
            <w:rFonts w:eastAsia="SimSun"/>
            <w:color w:val="000000"/>
            <w:sz w:val="24"/>
            <w:szCs w:val="24"/>
            <w:highlight w:val="yellow"/>
            <w:lang w:val="en-US" w:eastAsia="zh-CN"/>
          </w:rPr>
          <w:t>MCVideo</w:t>
        </w:r>
        <w:proofErr w:type="spellEnd"/>
        <w:r w:rsidRPr="00D75FDF">
          <w:rPr>
            <w:rFonts w:eastAsia="SimSun"/>
            <w:color w:val="000000"/>
            <w:sz w:val="24"/>
            <w:szCs w:val="24"/>
            <w:highlight w:val="yellow"/>
            <w:lang w:val="en-US" w:eastAsia="zh-CN"/>
          </w:rPr>
          <w:t xml:space="preserve"> Server is referred to as the MCVideo-2 reference point, as specified in 3GPP TS 23.281.</w:t>
        </w:r>
      </w:ins>
    </w:p>
    <w:p w:rsidR="00D75FDF" w:rsidRPr="00D75FDF" w:rsidRDefault="00D75FDF" w:rsidP="00D75FDF">
      <w:pPr>
        <w:rPr>
          <w:ins w:id="3936" w:author="Romano Giovanni" w:date="2017-10-25T05:47:00Z"/>
          <w:rFonts w:eastAsia="SimSun"/>
          <w:color w:val="000000"/>
          <w:szCs w:val="24"/>
          <w:highlight w:val="yellow"/>
          <w:lang w:val="en-US" w:eastAsia="zh-CN"/>
        </w:rPr>
      </w:pPr>
      <w:ins w:id="3937" w:author="Romano Giovanni" w:date="2017-10-25T05:47:00Z">
        <w:r w:rsidRPr="00D75FDF">
          <w:rPr>
            <w:rFonts w:eastAsia="SimSun"/>
            <w:color w:val="000000"/>
            <w:szCs w:val="24"/>
            <w:highlight w:val="yellow"/>
            <w:lang w:val="en-US" w:eastAsia="zh-CN"/>
          </w:rPr>
          <w:t>-</w:t>
        </w:r>
        <w:r w:rsidRPr="00D75FDF">
          <w:rPr>
            <w:rFonts w:eastAsia="SimSun"/>
            <w:color w:val="000000"/>
            <w:szCs w:val="24"/>
            <w:highlight w:val="yellow"/>
            <w:lang w:val="en-US" w:eastAsia="zh-CN"/>
          </w:rPr>
          <w:tab/>
          <w:t xml:space="preserve">This interface between the </w:t>
        </w:r>
        <w:proofErr w:type="spellStart"/>
        <w:r w:rsidRPr="00D75FDF">
          <w:rPr>
            <w:rFonts w:eastAsia="SimSun"/>
            <w:color w:val="000000"/>
            <w:szCs w:val="24"/>
            <w:highlight w:val="yellow"/>
            <w:lang w:val="en-US" w:eastAsia="zh-CN"/>
          </w:rPr>
          <w:t>MCData</w:t>
        </w:r>
        <w:proofErr w:type="spellEnd"/>
        <w:r w:rsidRPr="00D75FDF">
          <w:rPr>
            <w:rFonts w:eastAsia="SimSun"/>
            <w:color w:val="000000"/>
            <w:szCs w:val="24"/>
            <w:highlight w:val="yellow"/>
            <w:lang w:val="en-US" w:eastAsia="zh-CN"/>
          </w:rPr>
          <w:t xml:space="preserve"> User Database and the </w:t>
        </w:r>
        <w:proofErr w:type="spellStart"/>
        <w:r w:rsidRPr="00D75FDF">
          <w:rPr>
            <w:rFonts w:eastAsia="SimSun"/>
            <w:color w:val="000000"/>
            <w:szCs w:val="24"/>
            <w:highlight w:val="yellow"/>
            <w:lang w:val="en-US" w:eastAsia="zh-CN"/>
          </w:rPr>
          <w:t>MCData</w:t>
        </w:r>
        <w:proofErr w:type="spellEnd"/>
        <w:r w:rsidRPr="00D75FDF">
          <w:rPr>
            <w:rFonts w:eastAsia="SimSun"/>
            <w:color w:val="000000"/>
            <w:szCs w:val="24"/>
            <w:highlight w:val="yellow"/>
            <w:lang w:val="en-US" w:eastAsia="zh-CN"/>
          </w:rPr>
          <w:t xml:space="preserve"> Server is referred to as the MCData-2 reference point, as specified in 3GPP TS 23.282.</w:t>
        </w:r>
      </w:ins>
    </w:p>
    <w:p w:rsidR="00D75FDF" w:rsidRPr="00D75FDF" w:rsidRDefault="00D75FDF" w:rsidP="00D75FDF">
      <w:pPr>
        <w:pStyle w:val="B20"/>
        <w:rPr>
          <w:ins w:id="3938" w:author="Romano Giovanni" w:date="2017-10-25T05:47:00Z"/>
          <w:rFonts w:eastAsia="SimSun"/>
          <w:color w:val="000000"/>
          <w:sz w:val="24"/>
          <w:szCs w:val="24"/>
          <w:highlight w:val="yellow"/>
          <w:lang w:val="en-US" w:eastAsia="zh-CN"/>
        </w:rPr>
      </w:pPr>
      <w:ins w:id="3939" w:author="Romano Giovanni" w:date="2017-10-25T05:47:00Z">
        <w:r w:rsidRPr="00D75FDF">
          <w:rPr>
            <w:rFonts w:eastAsia="SimSun"/>
            <w:color w:val="000000"/>
            <w:sz w:val="24"/>
            <w:szCs w:val="24"/>
            <w:highlight w:val="yellow"/>
            <w:lang w:val="en-US" w:eastAsia="zh-CN"/>
          </w:rPr>
          <w:t>-</w:t>
        </w:r>
        <w:r w:rsidRPr="00D75FDF">
          <w:rPr>
            <w:rFonts w:eastAsia="SimSun"/>
            <w:color w:val="000000"/>
            <w:sz w:val="24"/>
            <w:szCs w:val="24"/>
            <w:highlight w:val="yellow"/>
            <w:lang w:val="en-US" w:eastAsia="zh-CN"/>
          </w:rPr>
          <w:tab/>
          <w:t xml:space="preserve">This interface between the </w:t>
        </w:r>
        <w:proofErr w:type="spellStart"/>
        <w:r w:rsidRPr="00D75FDF">
          <w:rPr>
            <w:rFonts w:eastAsia="SimSun"/>
            <w:color w:val="000000"/>
            <w:sz w:val="24"/>
            <w:szCs w:val="24"/>
            <w:highlight w:val="yellow"/>
            <w:lang w:val="en-US" w:eastAsia="zh-CN"/>
          </w:rPr>
          <w:t>MCData</w:t>
        </w:r>
        <w:proofErr w:type="spellEnd"/>
        <w:r w:rsidRPr="00D75FDF">
          <w:rPr>
            <w:rFonts w:eastAsia="SimSun"/>
            <w:color w:val="000000"/>
            <w:sz w:val="24"/>
            <w:szCs w:val="24"/>
            <w:highlight w:val="yellow"/>
            <w:lang w:val="en-US" w:eastAsia="zh-CN"/>
          </w:rPr>
          <w:t xml:space="preserve"> User Database and the </w:t>
        </w:r>
        <w:proofErr w:type="spellStart"/>
        <w:r w:rsidRPr="00D75FDF">
          <w:rPr>
            <w:rFonts w:eastAsia="SimSun"/>
            <w:color w:val="000000"/>
            <w:sz w:val="24"/>
            <w:szCs w:val="24"/>
            <w:highlight w:val="yellow"/>
            <w:lang w:val="en-US" w:eastAsia="zh-CN"/>
          </w:rPr>
          <w:t>MCData</w:t>
        </w:r>
        <w:proofErr w:type="spellEnd"/>
        <w:r w:rsidRPr="00D75FDF">
          <w:rPr>
            <w:rFonts w:eastAsia="SimSun"/>
            <w:color w:val="000000"/>
            <w:sz w:val="24"/>
            <w:szCs w:val="24"/>
            <w:highlight w:val="yellow"/>
            <w:lang w:val="en-US" w:eastAsia="zh-CN"/>
          </w:rPr>
          <w:t xml:space="preserve"> Server is referred to as the MCVideo-2 reference point, as specified in 3GPP TS 23.282.</w:t>
        </w:r>
      </w:ins>
    </w:p>
    <w:p w:rsidR="00D75FDF" w:rsidRPr="00C7016E" w:rsidRDefault="00D75FDF" w:rsidP="00D75FDF">
      <w:pPr>
        <w:tabs>
          <w:tab w:val="num" w:pos="360"/>
        </w:tabs>
        <w:rPr>
          <w:ins w:id="3940" w:author="Romano Giovanni" w:date="2017-10-25T05:47:00Z"/>
          <w:rFonts w:eastAsia="SimSun"/>
          <w:color w:val="000000"/>
          <w:szCs w:val="24"/>
          <w:lang w:val="en-US" w:eastAsia="zh-CN"/>
        </w:rPr>
      </w:pPr>
      <w:ins w:id="3941" w:author="Romano Giovanni" w:date="2017-10-25T05:47:00Z">
        <w:r w:rsidRPr="00D75FDF">
          <w:rPr>
            <w:rFonts w:eastAsia="SimSun"/>
            <w:color w:val="000000"/>
            <w:szCs w:val="24"/>
            <w:highlight w:val="yellow"/>
            <w:lang w:val="en-US" w:eastAsia="zh-CN"/>
          </w:rPr>
          <w:t>2.</w:t>
        </w:r>
        <w:r w:rsidRPr="00D75FDF">
          <w:rPr>
            <w:rFonts w:eastAsia="SimSun"/>
            <w:color w:val="000000"/>
            <w:szCs w:val="24"/>
            <w:highlight w:val="yellow"/>
            <w:lang w:val="en-US" w:eastAsia="zh-CN"/>
          </w:rPr>
          <w:tab/>
          <w:t>The interactions between the MC Service User Database and the Configuration Management Server. This interface is referred to as the CSC-13 reference point.</w:t>
        </w:r>
      </w:ins>
    </w:p>
    <w:p w:rsidR="000E26CB" w:rsidRPr="002D5C5B" w:rsidRDefault="000E26CB" w:rsidP="000E26CB">
      <w:pPr>
        <w:pStyle w:val="Titolo5"/>
        <w:rPr>
          <w:ins w:id="3942" w:author="Romano Giovanni" w:date="2017-10-23T20:30:00Z"/>
          <w:rFonts w:eastAsia="SimSun"/>
          <w:bCs/>
          <w:color w:val="000000"/>
          <w:szCs w:val="24"/>
          <w:lang w:val="en-US" w:eastAsia="zh-CN"/>
        </w:rPr>
      </w:pPr>
      <w:ins w:id="3943" w:author="Romano Giovanni" w:date="2017-10-23T20:30:00Z">
        <w:r w:rsidRPr="00CF3217">
          <w:rPr>
            <w:rFonts w:eastAsia="SimSun"/>
            <w:bCs/>
            <w:color w:val="000000"/>
            <w:szCs w:val="24"/>
            <w:lang w:val="en-US" w:eastAsia="zh-CN"/>
          </w:rPr>
          <w:lastRenderedPageBreak/>
          <w:t>5.1.2.</w:t>
        </w:r>
      </w:ins>
      <w:ins w:id="3944" w:author="Romano Giovanni" w:date="2017-10-23T20:48:00Z">
        <w:r w:rsidR="00E64DB4">
          <w:rPr>
            <w:rFonts w:eastAsia="SimSun"/>
            <w:bCs/>
            <w:color w:val="000000"/>
            <w:szCs w:val="24"/>
            <w:lang w:val="en-US" w:eastAsia="zh-CN"/>
          </w:rPr>
          <w:t>12.8.</w:t>
        </w:r>
      </w:ins>
      <w:ins w:id="3945" w:author="Romano Giovanni" w:date="2017-10-25T05:47:00Z">
        <w:r w:rsidR="001C0228">
          <w:rPr>
            <w:rFonts w:eastAsia="SimSun"/>
            <w:bCs/>
            <w:color w:val="000000"/>
            <w:szCs w:val="24"/>
            <w:lang w:val="en-US" w:eastAsia="zh-CN"/>
          </w:rPr>
          <w:t>5</w:t>
        </w:r>
      </w:ins>
      <w:ins w:id="3946" w:author="Romano Giovanni" w:date="2017-10-23T20:30:00Z">
        <w:r>
          <w:rPr>
            <w:rFonts w:eastAsia="SimSun"/>
            <w:bCs/>
            <w:color w:val="000000"/>
            <w:szCs w:val="24"/>
            <w:lang w:val="en-US" w:eastAsia="zh-CN"/>
          </w:rPr>
          <w:t>4</w:t>
        </w:r>
        <w:r w:rsidRPr="00CF3217">
          <w:rPr>
            <w:rFonts w:eastAsia="SimSun"/>
            <w:bCs/>
            <w:color w:val="000000"/>
            <w:szCs w:val="24"/>
            <w:lang w:val="en-US" w:eastAsia="zh-CN"/>
          </w:rPr>
          <w:tab/>
          <w:t>TS 29.292</w:t>
        </w:r>
      </w:ins>
    </w:p>
    <w:p w:rsidR="000E26CB" w:rsidRPr="00CF3217" w:rsidRDefault="000E26CB" w:rsidP="000E26CB">
      <w:pPr>
        <w:widowControl w:val="0"/>
        <w:tabs>
          <w:tab w:val="clear" w:pos="1134"/>
          <w:tab w:val="clear" w:pos="1871"/>
          <w:tab w:val="clear" w:pos="2268"/>
          <w:tab w:val="left" w:pos="90"/>
        </w:tabs>
        <w:overflowPunct/>
        <w:textAlignment w:val="auto"/>
        <w:rPr>
          <w:ins w:id="3947" w:author="Romano Giovanni" w:date="2017-10-23T20:30:00Z"/>
          <w:rFonts w:eastAsia="SimSun"/>
          <w:b/>
          <w:bCs/>
          <w:color w:val="000000"/>
          <w:sz w:val="27"/>
          <w:szCs w:val="27"/>
          <w:lang w:val="en-US" w:eastAsia="zh-CN"/>
        </w:rPr>
      </w:pPr>
      <w:ins w:id="3948" w:author="Romano Giovanni" w:date="2017-10-23T20:30:00Z">
        <w:r w:rsidRPr="00CF3217">
          <w:rPr>
            <w:rFonts w:eastAsia="SimSun"/>
            <w:b/>
            <w:bCs/>
            <w:color w:val="000000"/>
            <w:szCs w:val="24"/>
            <w:lang w:val="en-US" w:eastAsia="zh-CN"/>
          </w:rPr>
          <w:t>Interworking between the IP Multimedia (IM) Core Network (CN) subsystem (IMS) and MSC Server for IMS Centralized Services (ICS)</w:t>
        </w:r>
      </w:ins>
    </w:p>
    <w:p w:rsidR="000E26CB" w:rsidRPr="00CF3217" w:rsidRDefault="000E26CB" w:rsidP="000E26CB">
      <w:pPr>
        <w:widowControl w:val="0"/>
        <w:tabs>
          <w:tab w:val="clear" w:pos="1134"/>
          <w:tab w:val="clear" w:pos="1871"/>
          <w:tab w:val="clear" w:pos="2268"/>
          <w:tab w:val="left" w:pos="90"/>
        </w:tabs>
        <w:overflowPunct/>
        <w:textAlignment w:val="auto"/>
        <w:rPr>
          <w:ins w:id="3949" w:author="Romano Giovanni" w:date="2017-10-23T20:30:00Z"/>
          <w:rFonts w:eastAsia="SimSun"/>
          <w:color w:val="000000"/>
          <w:szCs w:val="24"/>
          <w:lang w:val="en-US" w:eastAsia="zh-CN"/>
        </w:rPr>
      </w:pPr>
      <w:ins w:id="3950" w:author="Romano Giovanni" w:date="2017-10-23T20:30:00Z">
        <w:r w:rsidRPr="00CF3217">
          <w:rPr>
            <w:rFonts w:eastAsia="SimSun"/>
            <w:color w:val="000000"/>
            <w:szCs w:val="24"/>
            <w:lang w:val="en-US" w:eastAsia="zh-CN"/>
          </w:rPr>
          <w:t xml:space="preserve">IMS Centralized Services (ICS) enable the delivery of IM CN subsystem based multimedia telephony and supplementary services as defined in 3GPP TS 24.173 to users regardless of the attached access network type; e.g. CS domain access or IP-CAN. </w:t>
        </w:r>
      </w:ins>
    </w:p>
    <w:p w:rsidR="000E26CB" w:rsidRPr="00CF3217" w:rsidRDefault="000E26CB" w:rsidP="000E26CB">
      <w:pPr>
        <w:widowControl w:val="0"/>
        <w:tabs>
          <w:tab w:val="clear" w:pos="1134"/>
          <w:tab w:val="clear" w:pos="1871"/>
          <w:tab w:val="clear" w:pos="2268"/>
          <w:tab w:val="left" w:pos="90"/>
        </w:tabs>
        <w:overflowPunct/>
        <w:textAlignment w:val="auto"/>
        <w:rPr>
          <w:ins w:id="3951" w:author="Romano Giovanni" w:date="2017-10-23T20:30:00Z"/>
          <w:rFonts w:eastAsia="SimSun"/>
          <w:color w:val="000000"/>
          <w:sz w:val="27"/>
          <w:szCs w:val="27"/>
          <w:lang w:val="en-US" w:eastAsia="zh-CN"/>
        </w:rPr>
      </w:pPr>
      <w:ins w:id="3952" w:author="Romano Giovanni" w:date="2017-10-23T20:30:00Z">
        <w:r w:rsidRPr="00CF3217">
          <w:rPr>
            <w:rFonts w:eastAsia="SimSun"/>
            <w:color w:val="000000"/>
            <w:szCs w:val="24"/>
            <w:lang w:val="en-US" w:eastAsia="zh-CN"/>
          </w:rPr>
          <w:t xml:space="preserve">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between the MSC Server and CS-MGW. For the specification of control plane interworking, the document defines the protocol interworking between the 3GPP profile of SIP as described in 3GPP TS 24.229 and NAS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as described in 3GPP TS 24.008 required for the support of IM CN subsystem based multimedia telephony and supplementary services. The document addresses the area of supplementary service configuration interworking between the CS domain and IM CN subsystem.</w:t>
        </w:r>
        <w:r w:rsidRPr="00CF3217">
          <w:rPr>
            <w:rFonts w:eastAsia="SimSun"/>
            <w:color w:val="000000"/>
            <w:sz w:val="27"/>
            <w:szCs w:val="27"/>
            <w:lang w:val="en-US" w:eastAsia="zh-CN"/>
          </w:rPr>
          <w:t xml:space="preserve"> </w:t>
        </w:r>
        <w:r w:rsidRPr="00CF3217">
          <w:rPr>
            <w:rFonts w:eastAsia="SimSun"/>
            <w:color w:val="000000"/>
            <w:szCs w:val="24"/>
            <w:lang w:val="en-US" w:eastAsia="zh-CN"/>
          </w:rPr>
          <w:t>It is applicable to the MSC Server and CS-MGW.</w:t>
        </w:r>
      </w:ins>
    </w:p>
    <w:p w:rsidR="000E26CB" w:rsidRPr="002D5C5B" w:rsidRDefault="000E26CB" w:rsidP="000E26CB">
      <w:pPr>
        <w:pStyle w:val="Titolo5"/>
        <w:rPr>
          <w:ins w:id="3953" w:author="Romano Giovanni" w:date="2017-10-23T20:30:00Z"/>
          <w:rFonts w:eastAsia="SimSun"/>
          <w:bCs/>
          <w:color w:val="000000"/>
          <w:szCs w:val="24"/>
          <w:lang w:val="en-US" w:eastAsia="zh-CN"/>
        </w:rPr>
      </w:pPr>
      <w:ins w:id="3954" w:author="Romano Giovanni" w:date="2017-10-23T20:30:00Z">
        <w:r w:rsidRPr="00CF3217">
          <w:rPr>
            <w:rFonts w:eastAsia="SimSun"/>
            <w:bCs/>
            <w:color w:val="000000"/>
            <w:szCs w:val="24"/>
            <w:lang w:val="en-US" w:eastAsia="zh-CN"/>
          </w:rPr>
          <w:t>5.1.2.</w:t>
        </w:r>
      </w:ins>
      <w:ins w:id="3955" w:author="Romano Giovanni" w:date="2017-10-23T20:48:00Z">
        <w:r w:rsidR="00E64DB4">
          <w:rPr>
            <w:rFonts w:eastAsia="SimSun"/>
            <w:bCs/>
            <w:color w:val="000000"/>
            <w:szCs w:val="24"/>
            <w:lang w:val="en-US" w:eastAsia="zh-CN"/>
          </w:rPr>
          <w:t>12.8.</w:t>
        </w:r>
      </w:ins>
      <w:ins w:id="3956" w:author="Romano Giovanni" w:date="2017-10-25T05:47:00Z">
        <w:r w:rsidR="001C0228">
          <w:rPr>
            <w:rFonts w:eastAsia="SimSun"/>
            <w:bCs/>
            <w:color w:val="000000"/>
            <w:szCs w:val="24"/>
            <w:lang w:val="en-US" w:eastAsia="zh-CN"/>
          </w:rPr>
          <w:t>5</w:t>
        </w:r>
      </w:ins>
      <w:ins w:id="3957" w:author="Romano Giovanni" w:date="2017-10-23T20:30:00Z">
        <w:r>
          <w:rPr>
            <w:rFonts w:eastAsia="SimSun"/>
            <w:bCs/>
            <w:color w:val="000000"/>
            <w:szCs w:val="24"/>
            <w:lang w:val="en-US" w:eastAsia="zh-CN"/>
          </w:rPr>
          <w:t>5</w:t>
        </w:r>
        <w:r w:rsidRPr="00CF3217">
          <w:rPr>
            <w:rFonts w:eastAsia="SimSun"/>
            <w:bCs/>
            <w:color w:val="000000"/>
            <w:szCs w:val="24"/>
            <w:lang w:val="en-US" w:eastAsia="zh-CN"/>
          </w:rPr>
          <w:tab/>
          <w:t>TS 29.303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958" w:author="Romano Giovanni" w:date="2017-10-23T20:30:00Z"/>
          <w:rFonts w:eastAsia="SimSun"/>
          <w:b/>
          <w:bCs/>
          <w:color w:val="000000"/>
          <w:sz w:val="30"/>
          <w:szCs w:val="30"/>
          <w:lang w:val="en-US" w:eastAsia="zh-CN"/>
        </w:rPr>
      </w:pPr>
      <w:ins w:id="3959" w:author="Romano Giovanni" w:date="2017-10-23T20:30:00Z">
        <w:r w:rsidRPr="00CF3217">
          <w:rPr>
            <w:rFonts w:eastAsia="SimSun"/>
            <w:b/>
            <w:bCs/>
            <w:color w:val="000000"/>
            <w:szCs w:val="24"/>
            <w:lang w:val="en-US" w:eastAsia="zh-CN"/>
          </w:rPr>
          <w:t>Domain Name System Procedures; Stage 3</w:t>
        </w:r>
      </w:ins>
    </w:p>
    <w:p w:rsidR="000E26CB" w:rsidRPr="00CF3217" w:rsidRDefault="000E26CB" w:rsidP="000E26CB">
      <w:pPr>
        <w:widowControl w:val="0"/>
        <w:tabs>
          <w:tab w:val="clear" w:pos="1134"/>
          <w:tab w:val="clear" w:pos="1871"/>
          <w:tab w:val="clear" w:pos="2268"/>
          <w:tab w:val="left" w:pos="90"/>
        </w:tabs>
        <w:overflowPunct/>
        <w:textAlignment w:val="auto"/>
        <w:rPr>
          <w:ins w:id="3960" w:author="Romano Giovanni" w:date="2017-10-23T20:30:00Z"/>
          <w:rFonts w:eastAsia="SimSun"/>
          <w:color w:val="000000"/>
          <w:sz w:val="27"/>
          <w:szCs w:val="27"/>
          <w:lang w:val="en-US" w:eastAsia="zh-CN"/>
        </w:rPr>
      </w:pPr>
      <w:ins w:id="3961" w:author="Romano Giovanni" w:date="2017-10-23T20:30:00Z">
        <w:r w:rsidRPr="00CF3217">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ins>
    </w:p>
    <w:p w:rsidR="000E26CB" w:rsidRPr="002D5C5B" w:rsidRDefault="000E26CB" w:rsidP="000E26CB">
      <w:pPr>
        <w:pStyle w:val="Titolo5"/>
        <w:rPr>
          <w:ins w:id="3962" w:author="Romano Giovanni" w:date="2017-10-23T20:30:00Z"/>
          <w:rFonts w:eastAsia="SimSun"/>
          <w:bCs/>
          <w:color w:val="000000"/>
          <w:szCs w:val="24"/>
          <w:lang w:val="en-US" w:eastAsia="zh-CN"/>
        </w:rPr>
      </w:pPr>
      <w:ins w:id="3963" w:author="Romano Giovanni" w:date="2017-10-23T20:30:00Z">
        <w:r w:rsidRPr="00CF3217">
          <w:rPr>
            <w:rFonts w:eastAsia="SimSun"/>
            <w:bCs/>
            <w:color w:val="000000"/>
            <w:szCs w:val="24"/>
            <w:lang w:val="en-US" w:eastAsia="zh-CN"/>
          </w:rPr>
          <w:t>5.1.2.</w:t>
        </w:r>
      </w:ins>
      <w:ins w:id="3964" w:author="Romano Giovanni" w:date="2017-10-23T20:48:00Z">
        <w:r w:rsidR="00E64DB4">
          <w:rPr>
            <w:rFonts w:eastAsia="SimSun"/>
            <w:bCs/>
            <w:color w:val="000000"/>
            <w:szCs w:val="24"/>
            <w:lang w:val="en-US" w:eastAsia="zh-CN"/>
          </w:rPr>
          <w:t>12.8.</w:t>
        </w:r>
      </w:ins>
      <w:ins w:id="3965" w:author="Romano Giovanni" w:date="2017-10-25T05:47:00Z">
        <w:r w:rsidR="001C0228">
          <w:rPr>
            <w:rFonts w:eastAsia="SimSun"/>
            <w:bCs/>
            <w:color w:val="000000"/>
            <w:szCs w:val="24"/>
            <w:lang w:val="en-US" w:eastAsia="zh-CN"/>
          </w:rPr>
          <w:t>5</w:t>
        </w:r>
      </w:ins>
      <w:ins w:id="3966" w:author="Romano Giovanni" w:date="2017-10-23T20:30:00Z">
        <w:r>
          <w:rPr>
            <w:rFonts w:eastAsia="SimSun"/>
            <w:bCs/>
            <w:color w:val="000000"/>
            <w:szCs w:val="24"/>
            <w:lang w:val="en-US" w:eastAsia="zh-CN"/>
          </w:rPr>
          <w:t>6</w:t>
        </w:r>
        <w:r w:rsidRPr="00CF3217">
          <w:rPr>
            <w:rFonts w:eastAsia="SimSun"/>
            <w:bCs/>
            <w:color w:val="000000"/>
            <w:szCs w:val="24"/>
            <w:lang w:val="en-US" w:eastAsia="zh-CN"/>
          </w:rPr>
          <w:tab/>
          <w:t>TS 29.305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3967" w:author="Romano Giovanni" w:date="2017-10-23T20:30:00Z"/>
          <w:rFonts w:eastAsia="SimSun"/>
          <w:b/>
          <w:bCs/>
          <w:color w:val="000000"/>
          <w:sz w:val="30"/>
          <w:szCs w:val="30"/>
          <w:lang w:val="en-US" w:eastAsia="zh-CN"/>
        </w:rPr>
      </w:pPr>
      <w:proofErr w:type="spellStart"/>
      <w:ins w:id="3968" w:author="Romano Giovanni" w:date="2017-10-23T20:30:00Z">
        <w:r w:rsidRPr="00CF3217">
          <w:rPr>
            <w:rFonts w:eastAsia="SimSun"/>
            <w:b/>
            <w:bCs/>
            <w:color w:val="000000"/>
            <w:szCs w:val="24"/>
            <w:lang w:val="en-US" w:eastAsia="zh-CN"/>
          </w:rPr>
          <w:t>InterWorking</w:t>
        </w:r>
        <w:proofErr w:type="spellEnd"/>
        <w:r w:rsidRPr="00CF3217">
          <w:rPr>
            <w:rFonts w:eastAsia="SimSun"/>
            <w:b/>
            <w:bCs/>
            <w:color w:val="000000"/>
            <w:szCs w:val="24"/>
            <w:lang w:val="en-US" w:eastAsia="zh-CN"/>
          </w:rPr>
          <w:t xml:space="preserve"> Function (IWF) between MAP based and Diameter based interfaces</w:t>
        </w:r>
      </w:ins>
    </w:p>
    <w:p w:rsidR="000E26CB" w:rsidRPr="00CF3217" w:rsidRDefault="000E26CB" w:rsidP="000E26CB">
      <w:pPr>
        <w:rPr>
          <w:ins w:id="3969" w:author="Romano Giovanni" w:date="2017-10-23T20:30:00Z"/>
          <w:rFonts w:eastAsia="SimSun"/>
          <w:lang w:val="en-US" w:eastAsia="zh-CN"/>
        </w:rPr>
      </w:pPr>
      <w:ins w:id="3970" w:author="Romano Giovanni" w:date="2017-10-23T20:30:00Z">
        <w:r w:rsidRPr="00CF3217">
          <w:rPr>
            <w:rFonts w:eastAsia="SimSun"/>
            <w:lang w:val="en-US" w:eastAsia="zh-CN"/>
          </w:rPr>
          <w:t xml:space="preserve">This document is to specify the </w:t>
        </w:r>
        <w:proofErr w:type="spellStart"/>
        <w:r w:rsidRPr="00CF3217">
          <w:rPr>
            <w:rFonts w:eastAsia="SimSun"/>
            <w:lang w:val="en-US" w:eastAsia="zh-CN"/>
          </w:rPr>
          <w:t>InterWorking</w:t>
        </w:r>
        <w:proofErr w:type="spellEnd"/>
        <w:r w:rsidRPr="00CF3217">
          <w:rPr>
            <w:rFonts w:eastAsia="SimSun"/>
            <w:lang w:val="en-US" w:eastAsia="zh-CN"/>
          </w:rPr>
          <w:t xml:space="preserve"> Functions (IWF):</w:t>
        </w:r>
      </w:ins>
    </w:p>
    <w:p w:rsidR="000E26CB" w:rsidRPr="00CF3217" w:rsidRDefault="000E26CB" w:rsidP="000E26CB">
      <w:pPr>
        <w:rPr>
          <w:ins w:id="3971" w:author="Romano Giovanni" w:date="2017-10-23T20:30:00Z"/>
          <w:rFonts w:eastAsia="SimSun"/>
          <w:lang w:val="en-US" w:eastAsia="zh-CN"/>
        </w:rPr>
      </w:pPr>
      <w:ins w:id="3972" w:author="Romano Giovanni" w:date="2017-10-23T20:30:00Z">
        <w:r w:rsidRPr="00CF3217">
          <w:rPr>
            <w:rFonts w:eastAsia="SimSun"/>
            <w:lang w:val="en-US" w:eastAsia="zh-CN"/>
          </w:rPr>
          <w:t xml:space="preserve">–   between MAP-based Gr, Gf interfaces and Diameter-based S6a, S6d, S13, S13a interfaces; </w:t>
        </w:r>
      </w:ins>
    </w:p>
    <w:p w:rsidR="000E26CB" w:rsidRPr="00CF3217" w:rsidRDefault="000E26CB" w:rsidP="000E26CB">
      <w:pPr>
        <w:rPr>
          <w:ins w:id="3973" w:author="Romano Giovanni" w:date="2017-10-23T20:30:00Z"/>
          <w:rFonts w:eastAsia="SimSun"/>
          <w:lang w:val="en-US" w:eastAsia="zh-CN"/>
        </w:rPr>
      </w:pPr>
      <w:ins w:id="3974" w:author="Romano Giovanni" w:date="2017-10-23T20:30:00Z">
        <w:r w:rsidRPr="00CF3217">
          <w:rPr>
            <w:rFonts w:eastAsia="SimSun"/>
            <w:lang w:val="en-US" w:eastAsia="zh-CN"/>
          </w:rPr>
          <w:t>–   between the S6a interface with SMS subscription data on the MME side and the S6a interface without SMS subscription data plus the MAP-based D interface for SMS subscription on the HSS side;</w:t>
        </w:r>
      </w:ins>
    </w:p>
    <w:p w:rsidR="000E26CB" w:rsidRPr="00CF3217" w:rsidRDefault="000E26CB" w:rsidP="000E26CB">
      <w:pPr>
        <w:rPr>
          <w:ins w:id="3975" w:author="Romano Giovanni" w:date="2017-10-23T20:30:00Z"/>
          <w:rFonts w:eastAsia="SimSun"/>
          <w:lang w:val="en-US" w:eastAsia="zh-CN"/>
        </w:rPr>
      </w:pPr>
      <w:ins w:id="3976" w:author="Romano Giovanni" w:date="2017-10-23T20:30:00Z">
        <w:r w:rsidRPr="00CF3217">
          <w:rPr>
            <w:rFonts w:eastAsia="SimSun"/>
            <w:lang w:val="en-US" w:eastAsia="zh-CN"/>
          </w:rPr>
          <w:t xml:space="preserve">–   between the S6a interface with SMS subscription data on the MME side and the S6a interface without SMS subscription data plus the MAP-based D interface for SMS subscription on the HSS side; </w:t>
        </w:r>
      </w:ins>
    </w:p>
    <w:p w:rsidR="000E26CB" w:rsidRPr="00CF3217" w:rsidRDefault="000E26CB" w:rsidP="000E26CB">
      <w:pPr>
        <w:rPr>
          <w:ins w:id="3977" w:author="Romano Giovanni" w:date="2017-10-23T20:30:00Z"/>
          <w:rFonts w:eastAsia="SimSun"/>
          <w:lang w:val="en-US" w:eastAsia="zh-CN"/>
        </w:rPr>
      </w:pPr>
      <w:ins w:id="3978" w:author="Romano Giovanni" w:date="2017-10-23T20:30:00Z">
        <w:r w:rsidRPr="00CF3217">
          <w:rPr>
            <w:rFonts w:eastAsia="SimSun"/>
            <w:lang w:val="en-US" w:eastAsia="zh-CN"/>
          </w:rPr>
          <w:t xml:space="preserve">–   between MAP-based C for SMS interface and Diameter-based S6c interface; </w:t>
        </w:r>
      </w:ins>
    </w:p>
    <w:p w:rsidR="000E26CB" w:rsidRPr="00CF3217" w:rsidRDefault="000E26CB" w:rsidP="000E26CB">
      <w:pPr>
        <w:rPr>
          <w:ins w:id="3979" w:author="Romano Giovanni" w:date="2017-10-23T20:30:00Z"/>
          <w:rFonts w:eastAsia="SimSun"/>
          <w:sz w:val="27"/>
          <w:szCs w:val="27"/>
          <w:lang w:val="en-US" w:eastAsia="zh-CN"/>
        </w:rPr>
      </w:pPr>
      <w:ins w:id="3980" w:author="Romano Giovanni" w:date="2017-10-23T20:30:00Z">
        <w:r w:rsidRPr="00CF3217">
          <w:rPr>
            <w:rFonts w:eastAsia="SimSun"/>
            <w:lang w:val="en-US" w:eastAsia="zh-CN"/>
          </w:rPr>
          <w:t xml:space="preserve">–   between MAP-based E for SMS interface and Diameter-based </w:t>
        </w:r>
        <w:proofErr w:type="spellStart"/>
        <w:r w:rsidRPr="00CF3217">
          <w:rPr>
            <w:rFonts w:eastAsia="SimSun"/>
            <w:lang w:val="en-US" w:eastAsia="zh-CN"/>
          </w:rPr>
          <w:t>SGd</w:t>
        </w:r>
        <w:proofErr w:type="spellEnd"/>
        <w:r w:rsidRPr="00CF3217">
          <w:rPr>
            <w:rFonts w:eastAsia="SimSun"/>
            <w:lang w:val="en-US" w:eastAsia="zh-CN"/>
          </w:rPr>
          <w:t xml:space="preserve"> interface.</w:t>
        </w:r>
      </w:ins>
    </w:p>
    <w:p w:rsidR="000E26CB" w:rsidRPr="00C337DE" w:rsidRDefault="000E26CB" w:rsidP="000E26CB">
      <w:pPr>
        <w:pStyle w:val="Titolo5"/>
        <w:rPr>
          <w:ins w:id="3981" w:author="Romano Giovanni" w:date="2017-10-23T20:30:00Z"/>
          <w:rFonts w:eastAsia="SimSun"/>
          <w:bCs/>
          <w:szCs w:val="24"/>
          <w:lang w:val="en-US" w:eastAsia="zh-CN"/>
        </w:rPr>
      </w:pPr>
      <w:ins w:id="3982" w:author="Romano Giovanni" w:date="2017-10-23T20:30:00Z">
        <w:r w:rsidRPr="003373A0">
          <w:rPr>
            <w:rFonts w:eastAsia="SimSun"/>
            <w:bCs/>
            <w:szCs w:val="24"/>
            <w:lang w:val="en-US" w:eastAsia="zh-CN"/>
          </w:rPr>
          <w:lastRenderedPageBreak/>
          <w:t>5.1.2.</w:t>
        </w:r>
      </w:ins>
      <w:ins w:id="3983" w:author="Romano Giovanni" w:date="2017-10-23T20:48:00Z">
        <w:r w:rsidR="00E64DB4">
          <w:rPr>
            <w:rFonts w:eastAsia="SimSun"/>
            <w:bCs/>
            <w:szCs w:val="24"/>
            <w:lang w:val="en-US" w:eastAsia="zh-CN"/>
          </w:rPr>
          <w:t>12.8.</w:t>
        </w:r>
      </w:ins>
      <w:ins w:id="3984" w:author="Romano Giovanni" w:date="2017-10-25T05:47:00Z">
        <w:r w:rsidR="001C0228">
          <w:rPr>
            <w:rFonts w:eastAsia="SimSun"/>
            <w:bCs/>
            <w:szCs w:val="24"/>
            <w:lang w:val="en-US" w:eastAsia="zh-CN"/>
          </w:rPr>
          <w:t>5</w:t>
        </w:r>
      </w:ins>
      <w:ins w:id="3985" w:author="Romano Giovanni" w:date="2017-10-23T20:30:00Z">
        <w:r>
          <w:rPr>
            <w:rFonts w:eastAsia="SimSun"/>
            <w:bCs/>
            <w:szCs w:val="24"/>
            <w:lang w:val="en-US" w:eastAsia="zh-CN"/>
          </w:rPr>
          <w:t>7</w:t>
        </w:r>
        <w:r w:rsidRPr="003373A0">
          <w:rPr>
            <w:rFonts w:eastAsia="SimSun"/>
            <w:bCs/>
            <w:szCs w:val="24"/>
            <w:lang w:val="en-US" w:eastAsia="zh-CN"/>
          </w:rPr>
          <w:tab/>
          <w:t>TS 29.311</w:t>
        </w:r>
      </w:ins>
    </w:p>
    <w:p w:rsidR="000E26CB" w:rsidRPr="003373A0" w:rsidRDefault="000E26CB" w:rsidP="000E26CB">
      <w:pPr>
        <w:widowControl w:val="0"/>
        <w:tabs>
          <w:tab w:val="clear" w:pos="1134"/>
          <w:tab w:val="clear" w:pos="1871"/>
          <w:tab w:val="clear" w:pos="2268"/>
          <w:tab w:val="left" w:pos="90"/>
        </w:tabs>
        <w:overflowPunct/>
        <w:spacing w:before="91"/>
        <w:textAlignment w:val="auto"/>
        <w:rPr>
          <w:ins w:id="3986" w:author="Romano Giovanni" w:date="2017-10-23T20:30:00Z"/>
          <w:rFonts w:eastAsia="SimSun"/>
          <w:b/>
          <w:bCs/>
          <w:sz w:val="30"/>
          <w:szCs w:val="30"/>
          <w:lang w:val="en-US" w:eastAsia="zh-CN"/>
        </w:rPr>
      </w:pPr>
      <w:ins w:id="3987" w:author="Romano Giovanni" w:date="2017-10-23T20:30:00Z">
        <w:r w:rsidRPr="003373A0">
          <w:rPr>
            <w:rFonts w:eastAsia="SimSun"/>
            <w:b/>
            <w:bCs/>
            <w:szCs w:val="24"/>
            <w:lang w:val="en-US" w:eastAsia="zh-CN"/>
          </w:rPr>
          <w:t>Service level interworking for Messaging Services</w:t>
        </w:r>
      </w:ins>
    </w:p>
    <w:p w:rsidR="000E26CB" w:rsidRPr="003373A0" w:rsidRDefault="000E26CB" w:rsidP="000E26CB">
      <w:pPr>
        <w:rPr>
          <w:ins w:id="3988" w:author="Romano Giovanni" w:date="2017-10-23T20:30:00Z"/>
          <w:rFonts w:eastAsia="SimSun"/>
          <w:lang w:val="en-US" w:eastAsia="zh-CN"/>
        </w:rPr>
      </w:pPr>
      <w:ins w:id="3989" w:author="Romano Giovanni" w:date="2017-10-23T20:30:00Z">
        <w:r w:rsidRPr="003373A0">
          <w:rPr>
            <w:rFonts w:eastAsia="SimSun"/>
            <w:lang w:val="en-US" w:eastAsia="zh-CN"/>
          </w:rPr>
          <w:t xml:space="preserve">This document specifies the protocol details of service level interworking between Instant Message (OMA-TS-SIMPLE_IM) or Chat Session </w:t>
        </w:r>
        <w:r w:rsidRPr="003373A0">
          <w:rPr>
            <w:rFonts w:eastAsia="SimSun"/>
            <w:lang w:val="en-US" w:eastAsia="zh-CN"/>
          </w:rPr>
          <w:br/>
          <w:t>(OMA-TS-</w:t>
        </w:r>
        <w:proofErr w:type="spellStart"/>
        <w:r w:rsidRPr="003373A0">
          <w:rPr>
            <w:rFonts w:eastAsia="SimSun"/>
            <w:lang w:val="en-US" w:eastAsia="zh-CN"/>
          </w:rPr>
          <w:t>CPM_Conv_Fnct</w:t>
        </w:r>
        <w:proofErr w:type="spellEnd"/>
        <w:r w:rsidRPr="003373A0">
          <w:rPr>
            <w:rFonts w:eastAsia="SimSun"/>
            <w:lang w:val="en-US" w:eastAsia="zh-CN"/>
          </w:rPr>
          <w:t xml:space="preserve">) using the 3GPP IP Multimedia CN subsystem and the Short Message Service over both legacy CS/PS network as specified in the 3GPP TS 23.040 and a generic IP Connectivity Access Network (IP-CAN) as specified in the 3GPP TS 24.341. These include: </w:t>
        </w:r>
      </w:ins>
    </w:p>
    <w:p w:rsidR="000E26CB" w:rsidRPr="003373A0" w:rsidRDefault="000E26CB" w:rsidP="000E26CB">
      <w:pPr>
        <w:rPr>
          <w:ins w:id="3990" w:author="Romano Giovanni" w:date="2017-10-23T20:30:00Z"/>
          <w:rFonts w:eastAsia="SimSun"/>
          <w:lang w:val="en-US" w:eastAsia="zh-CN"/>
        </w:rPr>
      </w:pPr>
      <w:ins w:id="3991" w:author="Romano Giovanni" w:date="2017-10-23T20:30:00Z">
        <w:r w:rsidRPr="003373A0">
          <w:rPr>
            <w:rFonts w:eastAsia="SimSun"/>
            <w:lang w:val="en-US" w:eastAsia="zh-CN"/>
          </w:rPr>
          <w:t xml:space="preserve">–   Procedures to implement service level interworking between IM and SM; </w:t>
        </w:r>
      </w:ins>
    </w:p>
    <w:p w:rsidR="000E26CB" w:rsidRPr="003373A0" w:rsidRDefault="000E26CB" w:rsidP="000E26CB">
      <w:pPr>
        <w:rPr>
          <w:ins w:id="3992" w:author="Romano Giovanni" w:date="2017-10-23T20:30:00Z"/>
          <w:rFonts w:eastAsia="SimSun"/>
          <w:lang w:val="en-US" w:eastAsia="zh-CN"/>
        </w:rPr>
      </w:pPr>
      <w:ins w:id="3993" w:author="Romano Giovanni" w:date="2017-10-23T20:30:00Z">
        <w:r w:rsidRPr="003373A0">
          <w:rPr>
            <w:rFonts w:eastAsia="SimSun"/>
            <w:lang w:val="en-US" w:eastAsia="zh-CN"/>
          </w:rPr>
          <w:t xml:space="preserve">–   Procedures to implement service level interworking between CPM and SM; </w:t>
        </w:r>
      </w:ins>
    </w:p>
    <w:p w:rsidR="000E26CB" w:rsidRPr="003373A0" w:rsidRDefault="000E26CB" w:rsidP="000E26CB">
      <w:pPr>
        <w:rPr>
          <w:ins w:id="3994" w:author="Romano Giovanni" w:date="2017-10-23T20:30:00Z"/>
          <w:rFonts w:eastAsia="SimSun"/>
          <w:lang w:val="en-US" w:eastAsia="zh-CN"/>
        </w:rPr>
      </w:pPr>
      <w:ins w:id="3995" w:author="Romano Giovanni" w:date="2017-10-23T20:30:00Z">
        <w:r w:rsidRPr="003373A0">
          <w:rPr>
            <w:rFonts w:eastAsia="SimSun"/>
            <w:lang w:val="en-US" w:eastAsia="zh-CN"/>
          </w:rPr>
          <w:t xml:space="preserve">–   Enhancement of the IP-SM-GW as an Application Server to support service selection, authorization and mapping between IM or CPM and SM protocols; </w:t>
        </w:r>
      </w:ins>
    </w:p>
    <w:p w:rsidR="000E26CB" w:rsidRPr="003373A0" w:rsidRDefault="000E26CB" w:rsidP="000E26CB">
      <w:pPr>
        <w:rPr>
          <w:ins w:id="3996" w:author="Romano Giovanni" w:date="2017-10-23T20:30:00Z"/>
          <w:rFonts w:eastAsia="SimSun"/>
          <w:sz w:val="27"/>
          <w:szCs w:val="27"/>
          <w:lang w:val="en-US" w:eastAsia="zh-CN"/>
        </w:rPr>
      </w:pPr>
      <w:ins w:id="3997" w:author="Romano Giovanni" w:date="2017-10-23T20:30:00Z">
        <w:r w:rsidRPr="003373A0">
          <w:rPr>
            <w:rFonts w:eastAsia="SimSun"/>
            <w:lang w:val="en-US" w:eastAsia="zh-CN"/>
          </w:rPr>
          <w:t>–   Interaction between service level interworking and transport layer interworking.</w:t>
        </w:r>
      </w:ins>
    </w:p>
    <w:p w:rsidR="000E26CB" w:rsidRPr="002D5C5B" w:rsidRDefault="000E26CB" w:rsidP="000E26CB">
      <w:pPr>
        <w:pStyle w:val="Titolo5"/>
        <w:rPr>
          <w:ins w:id="3998" w:author="Romano Giovanni" w:date="2017-10-23T20:30:00Z"/>
          <w:rFonts w:eastAsia="SimSun"/>
          <w:bCs/>
          <w:color w:val="000000"/>
          <w:szCs w:val="24"/>
          <w:lang w:val="en-US" w:eastAsia="zh-CN"/>
        </w:rPr>
      </w:pPr>
      <w:ins w:id="3999" w:author="Romano Giovanni" w:date="2017-10-23T20:30:00Z">
        <w:r w:rsidRPr="00CF3217">
          <w:rPr>
            <w:rFonts w:eastAsia="SimSun"/>
            <w:bCs/>
            <w:color w:val="000000"/>
            <w:szCs w:val="24"/>
            <w:lang w:val="en-US" w:eastAsia="zh-CN"/>
          </w:rPr>
          <w:t>5.1.2.</w:t>
        </w:r>
      </w:ins>
      <w:ins w:id="4000" w:author="Romano Giovanni" w:date="2017-10-23T20:48:00Z">
        <w:r w:rsidR="00E64DB4">
          <w:rPr>
            <w:rFonts w:eastAsia="SimSun"/>
            <w:bCs/>
            <w:color w:val="000000"/>
            <w:szCs w:val="24"/>
            <w:lang w:val="en-US" w:eastAsia="zh-CN"/>
          </w:rPr>
          <w:t>12.8.</w:t>
        </w:r>
      </w:ins>
      <w:ins w:id="4001" w:author="Romano Giovanni" w:date="2017-10-25T05:47:00Z">
        <w:r w:rsidR="001C0228">
          <w:rPr>
            <w:rFonts w:eastAsia="SimSun"/>
            <w:bCs/>
            <w:color w:val="000000"/>
            <w:szCs w:val="24"/>
            <w:lang w:val="en-US" w:eastAsia="zh-CN"/>
          </w:rPr>
          <w:t>5</w:t>
        </w:r>
      </w:ins>
      <w:ins w:id="4002" w:author="Romano Giovanni" w:date="2017-10-23T20:30:00Z">
        <w:r>
          <w:rPr>
            <w:rFonts w:eastAsia="SimSun"/>
            <w:bCs/>
            <w:color w:val="000000"/>
            <w:szCs w:val="24"/>
            <w:lang w:val="en-US" w:eastAsia="zh-CN"/>
          </w:rPr>
          <w:t>8</w:t>
        </w:r>
        <w:r w:rsidRPr="00CF3217">
          <w:rPr>
            <w:rFonts w:eastAsia="SimSun"/>
            <w:bCs/>
            <w:color w:val="000000"/>
            <w:szCs w:val="24"/>
            <w:lang w:val="en-US" w:eastAsia="zh-CN"/>
          </w:rPr>
          <w:tab/>
          <w:t>TS 29.328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03" w:author="Romano Giovanni" w:date="2017-10-23T20:30:00Z"/>
          <w:rFonts w:eastAsia="SimSun"/>
          <w:b/>
          <w:bCs/>
          <w:color w:val="000000"/>
          <w:sz w:val="30"/>
          <w:szCs w:val="30"/>
          <w:lang w:val="en-US" w:eastAsia="zh-CN"/>
        </w:rPr>
      </w:pPr>
      <w:ins w:id="4004" w:author="Romano Giovanni" w:date="2017-10-23T20:30:00Z">
        <w:r w:rsidRPr="00CF3217">
          <w:rPr>
            <w:rFonts w:eastAsia="SimSun"/>
            <w:b/>
            <w:bCs/>
            <w:color w:val="000000"/>
            <w:szCs w:val="24"/>
            <w:lang w:val="en-US" w:eastAsia="zh-CN"/>
          </w:rPr>
          <w:t xml:space="preserve">IP Multimedia (IM) Subsystem </w:t>
        </w:r>
        <w:proofErr w:type="spellStart"/>
        <w:r w:rsidRPr="00CF3217">
          <w:rPr>
            <w:rFonts w:eastAsia="SimSun"/>
            <w:b/>
            <w:bCs/>
            <w:color w:val="000000"/>
            <w:szCs w:val="24"/>
            <w:lang w:val="en-US" w:eastAsia="zh-CN"/>
          </w:rPr>
          <w:t>Sh</w:t>
        </w:r>
        <w:proofErr w:type="spellEnd"/>
        <w:r w:rsidRPr="00CF3217">
          <w:rPr>
            <w:rFonts w:eastAsia="SimSun"/>
            <w:b/>
            <w:bCs/>
            <w:color w:val="000000"/>
            <w:szCs w:val="24"/>
            <w:lang w:val="en-US" w:eastAsia="zh-CN"/>
          </w:rPr>
          <w:t xml:space="preserve"> interface;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flows and message contents</w:t>
        </w:r>
      </w:ins>
    </w:p>
    <w:p w:rsidR="000E26CB" w:rsidRPr="00CF3217" w:rsidRDefault="000E26CB" w:rsidP="000E26CB">
      <w:pPr>
        <w:rPr>
          <w:ins w:id="4005" w:author="Romano Giovanni" w:date="2017-10-23T20:30:00Z"/>
          <w:rFonts w:eastAsia="SimSun"/>
          <w:lang w:val="en-US" w:eastAsia="zh-CN"/>
        </w:rPr>
      </w:pPr>
      <w:ins w:id="4006" w:author="Romano Giovanni" w:date="2017-10-23T20:30:00Z">
        <w:r w:rsidRPr="00CF3217">
          <w:rPr>
            <w:rFonts w:eastAsia="SimSun"/>
            <w:lang w:val="en-US" w:eastAsia="zh-CN"/>
          </w:rPr>
          <w:t xml:space="preserve">This document specifies: </w:t>
        </w:r>
      </w:ins>
    </w:p>
    <w:p w:rsidR="000E26CB" w:rsidRPr="00CF3217" w:rsidRDefault="000E26CB" w:rsidP="000E26CB">
      <w:pPr>
        <w:rPr>
          <w:ins w:id="4007" w:author="Romano Giovanni" w:date="2017-10-23T20:30:00Z"/>
          <w:rFonts w:eastAsia="SimSun"/>
          <w:lang w:val="en-US" w:eastAsia="zh-CN"/>
        </w:rPr>
      </w:pPr>
      <w:ins w:id="4008" w:author="Romano Giovanni" w:date="2017-10-23T20:30:00Z">
        <w:r w:rsidRPr="00CF3217">
          <w:rPr>
            <w:rFonts w:eastAsia="SimSun"/>
            <w:lang w:val="en-US" w:eastAsia="zh-CN"/>
          </w:rPr>
          <w:t xml:space="preserve">–   The interactions between the HSS (Home Subscriber Server) and the SIP AS (Application Server) and between the HSS and the OSA SCS (Service Capability Server). This interface is referred to as the </w:t>
        </w:r>
        <w:proofErr w:type="spellStart"/>
        <w:r w:rsidRPr="00CF3217">
          <w:rPr>
            <w:rFonts w:eastAsia="SimSun"/>
            <w:lang w:val="en-US" w:eastAsia="zh-CN"/>
          </w:rPr>
          <w:t>Sh</w:t>
        </w:r>
        <w:proofErr w:type="spellEnd"/>
        <w:r w:rsidRPr="00CF3217">
          <w:rPr>
            <w:rFonts w:eastAsia="SimSun"/>
            <w:lang w:val="en-US" w:eastAsia="zh-CN"/>
          </w:rPr>
          <w:t xml:space="preserve"> reference point. </w:t>
        </w:r>
      </w:ins>
    </w:p>
    <w:p w:rsidR="000E26CB" w:rsidRPr="00CF3217" w:rsidRDefault="000E26CB" w:rsidP="000E26CB">
      <w:pPr>
        <w:rPr>
          <w:ins w:id="4009" w:author="Romano Giovanni" w:date="2017-10-23T20:30:00Z"/>
          <w:rFonts w:eastAsia="SimSun"/>
          <w:lang w:val="en-US" w:eastAsia="zh-CN"/>
        </w:rPr>
      </w:pPr>
      <w:ins w:id="4010" w:author="Romano Giovanni" w:date="2017-10-23T20:30:00Z">
        <w:r w:rsidRPr="00CF3217">
          <w:rPr>
            <w:rFonts w:eastAsia="SimSun"/>
            <w:lang w:val="en-US" w:eastAsia="zh-CN"/>
          </w:rPr>
          <w:t xml:space="preserve">–   The interactions between the SIP AS and the SLF (Subscription Locator Function) and between the OSA SCS and the SLF. This interface is referred to as the Dh reference point. </w:t>
        </w:r>
      </w:ins>
    </w:p>
    <w:p w:rsidR="000E26CB" w:rsidRPr="00CF3217" w:rsidRDefault="000E26CB" w:rsidP="000E26CB">
      <w:pPr>
        <w:rPr>
          <w:ins w:id="4011" w:author="Romano Giovanni" w:date="2017-10-23T20:30:00Z"/>
          <w:rFonts w:eastAsia="SimSun"/>
          <w:lang w:val="en-US" w:eastAsia="zh-CN"/>
        </w:rPr>
      </w:pPr>
      <w:ins w:id="4012" w:author="Romano Giovanni" w:date="2017-10-23T20:30:00Z">
        <w:r w:rsidRPr="00CF3217">
          <w:rPr>
            <w:rFonts w:eastAsia="SimSun"/>
            <w:lang w:val="en-US" w:eastAsia="zh-CN"/>
          </w:rPr>
          <w:t xml:space="preserve">The IP Multimedia (IM) Core Network Subsystem stage 2 is specified in 3GPP TS 23.228 and the </w:t>
        </w:r>
        <w:proofErr w:type="spellStart"/>
        <w:r w:rsidRPr="00CF3217">
          <w:rPr>
            <w:rFonts w:eastAsia="SimSun"/>
            <w:lang w:val="en-US" w:eastAsia="zh-CN"/>
          </w:rPr>
          <w:t>signalling</w:t>
        </w:r>
        <w:proofErr w:type="spellEnd"/>
        <w:r w:rsidRPr="00CF3217">
          <w:rPr>
            <w:rFonts w:eastAsia="SimSun"/>
            <w:lang w:val="en-US" w:eastAsia="zh-CN"/>
          </w:rPr>
          <w:t xml:space="preserve"> flows for the IP multimedia call control based on SIP and SDP are specified in 3GPP TS 24.228. </w:t>
        </w:r>
      </w:ins>
    </w:p>
    <w:p w:rsidR="000E26CB" w:rsidRPr="00CF3217" w:rsidRDefault="000E26CB" w:rsidP="000E26CB">
      <w:pPr>
        <w:widowControl w:val="0"/>
        <w:tabs>
          <w:tab w:val="left" w:pos="90"/>
        </w:tabs>
        <w:rPr>
          <w:ins w:id="4013" w:author="Romano Giovanni" w:date="2017-10-23T20:30:00Z"/>
          <w:color w:val="000000"/>
          <w:szCs w:val="24"/>
        </w:rPr>
      </w:pPr>
      <w:ins w:id="4014" w:author="Romano Giovanni" w:date="2017-10-23T20:30:00Z">
        <w:r w:rsidRPr="00CF3217">
          <w:rPr>
            <w:color w:val="000000"/>
            <w:szCs w:val="24"/>
          </w:rPr>
          <w:t xml:space="preserve">The IP Multimedia (IM) Session Handling with the IP Multimedia (IM) call model is specified in 3GPP TS 23.218. This document addresses the signalling flows and message contents for the protocol at the </w:t>
        </w:r>
        <w:proofErr w:type="spellStart"/>
        <w:r w:rsidRPr="00CF3217">
          <w:rPr>
            <w:color w:val="000000"/>
            <w:szCs w:val="24"/>
          </w:rPr>
          <w:t>Sh</w:t>
        </w:r>
        <w:proofErr w:type="spellEnd"/>
        <w:r w:rsidRPr="00CF3217">
          <w:rPr>
            <w:color w:val="000000"/>
            <w:szCs w:val="24"/>
          </w:rPr>
          <w:t xml:space="preserve"> and Dh interface and also addresses how the functionality of </w:t>
        </w:r>
        <w:proofErr w:type="spellStart"/>
        <w:r w:rsidRPr="00CF3217">
          <w:rPr>
            <w:color w:val="000000"/>
            <w:szCs w:val="24"/>
          </w:rPr>
          <w:t>Ph</w:t>
        </w:r>
        <w:proofErr w:type="spellEnd"/>
        <w:r w:rsidRPr="00CF3217">
          <w:rPr>
            <w:color w:val="000000"/>
            <w:szCs w:val="24"/>
          </w:rPr>
          <w:t xml:space="preserve"> interface is accomplished.</w:t>
        </w:r>
      </w:ins>
    </w:p>
    <w:p w:rsidR="000E26CB" w:rsidRPr="00CF3217" w:rsidRDefault="000E26CB" w:rsidP="000E26CB">
      <w:pPr>
        <w:widowControl w:val="0"/>
        <w:tabs>
          <w:tab w:val="left" w:pos="90"/>
        </w:tabs>
        <w:rPr>
          <w:ins w:id="4015" w:author="Romano Giovanni" w:date="2017-10-23T20:30:00Z"/>
          <w:color w:val="000000"/>
          <w:sz w:val="27"/>
          <w:szCs w:val="27"/>
        </w:rPr>
      </w:pPr>
      <w:ins w:id="4016" w:author="Romano Giovanni" w:date="2017-10-23T20:30:00Z">
        <w:r w:rsidRPr="00CF3217">
          <w:rPr>
            <w:color w:val="000000"/>
            <w:szCs w:val="24"/>
          </w:rPr>
          <w:t>The Presence Service Stage 2 description (architecture and functional solution) is specified in 3GPP TS 23.141.</w:t>
        </w:r>
      </w:ins>
    </w:p>
    <w:p w:rsidR="000E26CB" w:rsidRPr="002D5C5B" w:rsidRDefault="000E26CB" w:rsidP="000E26CB">
      <w:pPr>
        <w:pStyle w:val="Titolo5"/>
        <w:rPr>
          <w:ins w:id="4017" w:author="Romano Giovanni" w:date="2017-10-23T20:30:00Z"/>
          <w:rFonts w:eastAsia="SimSun"/>
          <w:bCs/>
          <w:color w:val="000000"/>
          <w:szCs w:val="24"/>
          <w:lang w:val="en-US" w:eastAsia="zh-CN"/>
        </w:rPr>
      </w:pPr>
      <w:ins w:id="4018" w:author="Romano Giovanni" w:date="2017-10-23T20:30:00Z">
        <w:r w:rsidRPr="00CF3217">
          <w:rPr>
            <w:rFonts w:eastAsia="SimSun"/>
            <w:bCs/>
            <w:color w:val="000000"/>
            <w:szCs w:val="24"/>
            <w:lang w:val="en-US" w:eastAsia="zh-CN"/>
          </w:rPr>
          <w:t>5.1.2.</w:t>
        </w:r>
      </w:ins>
      <w:ins w:id="4019" w:author="Romano Giovanni" w:date="2017-10-23T20:48:00Z">
        <w:r w:rsidR="00E64DB4">
          <w:rPr>
            <w:rFonts w:eastAsia="SimSun"/>
            <w:bCs/>
            <w:color w:val="000000"/>
            <w:szCs w:val="24"/>
            <w:lang w:val="en-US" w:eastAsia="zh-CN"/>
          </w:rPr>
          <w:t>12.8.</w:t>
        </w:r>
      </w:ins>
      <w:ins w:id="4020" w:author="Romano Giovanni" w:date="2017-10-25T05:47:00Z">
        <w:r w:rsidR="001C0228">
          <w:rPr>
            <w:rFonts w:eastAsia="SimSun"/>
            <w:bCs/>
            <w:color w:val="000000"/>
            <w:szCs w:val="24"/>
            <w:lang w:val="en-US" w:eastAsia="zh-CN"/>
          </w:rPr>
          <w:t>5</w:t>
        </w:r>
      </w:ins>
      <w:ins w:id="4021" w:author="Romano Giovanni" w:date="2017-10-23T20:30:00Z">
        <w:r>
          <w:rPr>
            <w:rFonts w:eastAsia="SimSun"/>
            <w:bCs/>
            <w:color w:val="000000"/>
            <w:szCs w:val="24"/>
            <w:lang w:val="en-US" w:eastAsia="zh-CN"/>
          </w:rPr>
          <w:t>9</w:t>
        </w:r>
        <w:r w:rsidRPr="00CF3217">
          <w:rPr>
            <w:rFonts w:eastAsia="SimSun"/>
            <w:bCs/>
            <w:color w:val="000000"/>
            <w:szCs w:val="24"/>
            <w:lang w:val="en-US" w:eastAsia="zh-CN"/>
          </w:rPr>
          <w:tab/>
          <w:t>TS 29.329</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22" w:author="Romano Giovanni" w:date="2017-10-23T20:30:00Z"/>
          <w:rFonts w:eastAsia="SimSun"/>
          <w:b/>
          <w:bCs/>
          <w:color w:val="000000"/>
          <w:sz w:val="30"/>
          <w:szCs w:val="30"/>
          <w:lang w:val="en-US" w:eastAsia="zh-CN"/>
        </w:rPr>
      </w:pPr>
      <w:proofErr w:type="spellStart"/>
      <w:ins w:id="4023" w:author="Romano Giovanni" w:date="2017-10-23T20:30:00Z">
        <w:r w:rsidRPr="00CF3217">
          <w:rPr>
            <w:rFonts w:eastAsia="SimSun"/>
            <w:b/>
            <w:bCs/>
            <w:color w:val="000000"/>
            <w:szCs w:val="24"/>
            <w:lang w:val="en-US" w:eastAsia="zh-CN"/>
          </w:rPr>
          <w:t>Sh</w:t>
        </w:r>
        <w:proofErr w:type="spellEnd"/>
        <w:r w:rsidRPr="00CF3217">
          <w:rPr>
            <w:rFonts w:eastAsia="SimSun"/>
            <w:b/>
            <w:bCs/>
            <w:color w:val="000000"/>
            <w:szCs w:val="24"/>
            <w:lang w:val="en-US" w:eastAsia="zh-CN"/>
          </w:rPr>
          <w:t xml:space="preserve"> interface based on the Diameter protocol; Protocol details</w:t>
        </w:r>
      </w:ins>
    </w:p>
    <w:p w:rsidR="000E26CB" w:rsidRPr="00CF3217" w:rsidRDefault="000E26CB" w:rsidP="000E26CB">
      <w:pPr>
        <w:rPr>
          <w:ins w:id="4024" w:author="Romano Giovanni" w:date="2017-10-23T20:30:00Z"/>
          <w:rFonts w:eastAsia="SimSun"/>
          <w:lang w:val="en-US" w:eastAsia="zh-CN"/>
        </w:rPr>
      </w:pPr>
      <w:ins w:id="4025" w:author="Romano Giovanni" w:date="2017-10-23T20:30:00Z">
        <w:r w:rsidRPr="00CF3217">
          <w:rPr>
            <w:rFonts w:eastAsia="SimSun"/>
            <w:lang w:val="en-US" w:eastAsia="zh-CN"/>
          </w:rPr>
          <w:t xml:space="preserve">This document defines a transport protocol for use in the IP multimedia (IM) Core Network (CN) subsystem based on Diameter and is applicable to: </w:t>
        </w:r>
      </w:ins>
    </w:p>
    <w:p w:rsidR="000E26CB" w:rsidRPr="00CF3217" w:rsidRDefault="000E26CB" w:rsidP="000E26CB">
      <w:pPr>
        <w:rPr>
          <w:ins w:id="4026" w:author="Romano Giovanni" w:date="2017-10-23T20:30:00Z"/>
          <w:rFonts w:eastAsia="SimSun"/>
          <w:lang w:val="en-US" w:eastAsia="zh-CN"/>
        </w:rPr>
      </w:pPr>
      <w:ins w:id="4027" w:author="Romano Giovanni" w:date="2017-10-23T20:30:00Z">
        <w:r w:rsidRPr="00CF3217">
          <w:rPr>
            <w:rFonts w:eastAsia="SimSun"/>
            <w:lang w:val="en-US" w:eastAsia="zh-CN"/>
          </w:rPr>
          <w:lastRenderedPageBreak/>
          <w:t xml:space="preserve">–   The </w:t>
        </w:r>
        <w:proofErr w:type="spellStart"/>
        <w:r w:rsidRPr="00CF3217">
          <w:rPr>
            <w:rFonts w:eastAsia="SimSun"/>
            <w:lang w:val="en-US" w:eastAsia="zh-CN"/>
          </w:rPr>
          <w:t>Sh</w:t>
        </w:r>
        <w:proofErr w:type="spellEnd"/>
        <w:r w:rsidRPr="00CF3217">
          <w:rPr>
            <w:rFonts w:eastAsia="SimSun"/>
            <w:lang w:val="en-US" w:eastAsia="zh-CN"/>
          </w:rPr>
          <w:t xml:space="preserve"> interface between an AS and the HSS. </w:t>
        </w:r>
      </w:ins>
    </w:p>
    <w:p w:rsidR="000E26CB" w:rsidRPr="00CF3217" w:rsidRDefault="000E26CB" w:rsidP="000E26CB">
      <w:pPr>
        <w:rPr>
          <w:ins w:id="4028" w:author="Romano Giovanni" w:date="2017-10-23T20:30:00Z"/>
          <w:rFonts w:eastAsia="SimSun"/>
          <w:sz w:val="27"/>
          <w:szCs w:val="27"/>
          <w:lang w:val="en-US" w:eastAsia="zh-CN"/>
        </w:rPr>
      </w:pPr>
      <w:ins w:id="4029" w:author="Romano Giovanni" w:date="2017-10-23T20:30:00Z">
        <w:r w:rsidRPr="00CF3217">
          <w:rPr>
            <w:rFonts w:eastAsia="SimSun"/>
            <w:lang w:val="en-US" w:eastAsia="zh-CN"/>
          </w:rPr>
          <w:t xml:space="preserve">–   The </w:t>
        </w:r>
        <w:proofErr w:type="spellStart"/>
        <w:r w:rsidRPr="00CF3217">
          <w:rPr>
            <w:rFonts w:eastAsia="SimSun"/>
            <w:lang w:val="en-US" w:eastAsia="zh-CN"/>
          </w:rPr>
          <w:t>Sh</w:t>
        </w:r>
        <w:proofErr w:type="spellEnd"/>
        <w:r w:rsidRPr="00CF3217">
          <w:rPr>
            <w:rFonts w:eastAsia="SimSun"/>
            <w:lang w:val="en-US" w:eastAsia="zh-CN"/>
          </w:rPr>
          <w:t xml:space="preserve"> interface between an SCS and the HSS. Whenever it is possible this document specifies the requirements for this protocol by reference to specifications produced by the IETF within the scope of Diameter. Where</w:t>
        </w:r>
        <w:r w:rsidRPr="00CF3217">
          <w:rPr>
            <w:rFonts w:eastAsia="SimSun"/>
            <w:sz w:val="27"/>
            <w:szCs w:val="27"/>
            <w:lang w:val="en-US" w:eastAsia="zh-CN"/>
          </w:rPr>
          <w:t xml:space="preserve"> </w:t>
        </w:r>
        <w:r w:rsidRPr="00CF3217">
          <w:rPr>
            <w:rFonts w:eastAsia="SimSun"/>
            <w:lang w:val="en-US" w:eastAsia="zh-CN"/>
          </w:rPr>
          <w:t>this is not possible, extensions to Diameter are defined within this document.</w:t>
        </w:r>
      </w:ins>
    </w:p>
    <w:p w:rsidR="000E26CB" w:rsidRPr="002D5C5B" w:rsidRDefault="000E26CB" w:rsidP="000E26CB">
      <w:pPr>
        <w:pStyle w:val="Titolo5"/>
        <w:rPr>
          <w:ins w:id="4030" w:author="Romano Giovanni" w:date="2017-10-23T20:30:00Z"/>
          <w:rFonts w:eastAsia="SimSun"/>
          <w:bCs/>
          <w:color w:val="000000"/>
          <w:szCs w:val="24"/>
          <w:lang w:val="en-US" w:eastAsia="zh-CN"/>
        </w:rPr>
      </w:pPr>
      <w:ins w:id="4031" w:author="Romano Giovanni" w:date="2017-10-23T20:30:00Z">
        <w:r w:rsidRPr="00CF3217">
          <w:rPr>
            <w:rFonts w:eastAsia="SimSun"/>
            <w:bCs/>
            <w:color w:val="000000"/>
            <w:szCs w:val="24"/>
            <w:lang w:val="en-US" w:eastAsia="zh-CN"/>
          </w:rPr>
          <w:t>5.1.2.</w:t>
        </w:r>
      </w:ins>
      <w:ins w:id="4032" w:author="Romano Giovanni" w:date="2017-10-23T20:48:00Z">
        <w:r w:rsidR="00E64DB4">
          <w:rPr>
            <w:rFonts w:eastAsia="SimSun"/>
            <w:bCs/>
            <w:color w:val="000000"/>
            <w:szCs w:val="24"/>
            <w:lang w:val="en-US" w:eastAsia="zh-CN"/>
          </w:rPr>
          <w:t>12.8.</w:t>
        </w:r>
      </w:ins>
      <w:ins w:id="4033" w:author="Romano Giovanni" w:date="2017-10-25T05:47:00Z">
        <w:r w:rsidR="001C0228">
          <w:rPr>
            <w:rFonts w:eastAsia="SimSun"/>
            <w:bCs/>
            <w:color w:val="000000"/>
            <w:szCs w:val="24"/>
            <w:lang w:val="en-US" w:eastAsia="zh-CN"/>
          </w:rPr>
          <w:t>6</w:t>
        </w:r>
      </w:ins>
      <w:ins w:id="4034" w:author="Romano Giovanni" w:date="2017-10-23T20:30:00Z">
        <w:r>
          <w:rPr>
            <w:rFonts w:eastAsia="SimSun"/>
            <w:bCs/>
            <w:color w:val="000000"/>
            <w:szCs w:val="24"/>
            <w:lang w:val="en-US" w:eastAsia="zh-CN"/>
          </w:rPr>
          <w:t>0</w:t>
        </w:r>
        <w:r w:rsidRPr="00CF3217">
          <w:rPr>
            <w:rFonts w:eastAsia="SimSun"/>
            <w:bCs/>
            <w:color w:val="000000"/>
            <w:szCs w:val="24"/>
            <w:lang w:val="en-US" w:eastAsia="zh-CN"/>
          </w:rPr>
          <w:tab/>
          <w:t>TS 29.332</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35" w:author="Romano Giovanni" w:date="2017-10-23T20:30:00Z"/>
          <w:rFonts w:eastAsia="SimSun"/>
          <w:b/>
          <w:bCs/>
          <w:color w:val="000000"/>
          <w:sz w:val="30"/>
          <w:szCs w:val="30"/>
          <w:lang w:val="en-US" w:eastAsia="zh-CN"/>
        </w:rPr>
      </w:pPr>
      <w:ins w:id="4036" w:author="Romano Giovanni" w:date="2017-10-23T20:30:00Z">
        <w:r w:rsidRPr="00CF3217">
          <w:rPr>
            <w:rFonts w:eastAsia="SimSun"/>
            <w:b/>
            <w:bCs/>
            <w:color w:val="000000"/>
            <w:szCs w:val="24"/>
            <w:lang w:val="en-US" w:eastAsia="zh-CN"/>
          </w:rPr>
          <w:t xml:space="preserve">Media Gateway Control Function (MGCF) – IM Media Gateway; </w:t>
        </w:r>
        <w:proofErr w:type="spellStart"/>
        <w:r w:rsidRPr="00CF3217">
          <w:rPr>
            <w:rFonts w:eastAsia="SimSun"/>
            <w:b/>
            <w:bCs/>
            <w:color w:val="000000"/>
            <w:szCs w:val="24"/>
            <w:lang w:val="en-US" w:eastAsia="zh-CN"/>
          </w:rPr>
          <w:t>Mn</w:t>
        </w:r>
        <w:proofErr w:type="spellEnd"/>
        <w:r w:rsidRPr="00CF3217">
          <w:rPr>
            <w:rFonts w:eastAsia="SimSun"/>
            <w:b/>
            <w:bCs/>
            <w:color w:val="000000"/>
            <w:szCs w:val="24"/>
            <w:lang w:val="en-US" w:eastAsia="zh-CN"/>
          </w:rPr>
          <w:t xml:space="preserve"> interface</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37" w:author="Romano Giovanni" w:date="2017-10-23T20:30:00Z"/>
          <w:rFonts w:eastAsia="SimSun"/>
          <w:color w:val="000000"/>
          <w:szCs w:val="24"/>
          <w:lang w:val="en-US" w:eastAsia="zh-CN"/>
        </w:rPr>
      </w:pPr>
      <w:ins w:id="4038" w:author="Romano Giovanni" w:date="2017-10-23T20:30:00Z">
        <w:r w:rsidRPr="00CF3217">
          <w:rPr>
            <w:rFonts w:eastAsia="SimSun"/>
            <w:color w:val="000000"/>
            <w:szCs w:val="24"/>
            <w:lang w:val="en-US" w:eastAsia="zh-CN"/>
          </w:rPr>
          <w: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39" w:author="Romano Giovanni" w:date="2017-10-23T20:30:00Z"/>
          <w:rFonts w:eastAsia="SimSun"/>
          <w:color w:val="000000"/>
          <w:szCs w:val="24"/>
          <w:lang w:val="en-US" w:eastAsia="zh-CN"/>
        </w:rPr>
      </w:pPr>
      <w:ins w:id="4040" w:author="Romano Giovanni" w:date="2017-10-23T20:30:00Z">
        <w:r w:rsidRPr="00CF3217">
          <w:rPr>
            <w:rFonts w:eastAsia="SimSun"/>
            <w:color w:val="000000"/>
            <w:szCs w:val="24"/>
            <w:lang w:val="en-US" w:eastAsia="zh-CN"/>
          </w:rPr>
          <w:t xml:space="preserve">The interaction of the MGCF-IM MGW interface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in relation to the SIP, and BICC/ISUP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at the MGCF are described in 3GPP TS 29.163. </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41" w:author="Romano Giovanni" w:date="2017-10-23T20:30:00Z"/>
          <w:rFonts w:eastAsia="SimSun"/>
          <w:color w:val="000000"/>
          <w:szCs w:val="24"/>
          <w:lang w:val="en-US" w:eastAsia="zh-CN"/>
        </w:rPr>
      </w:pPr>
      <w:ins w:id="4042" w:author="Romano Giovanni" w:date="2017-10-23T20:30:00Z">
        <w:r w:rsidRPr="00CF3217">
          <w:rPr>
            <w:rFonts w:eastAsia="SimSun"/>
            <w:color w:val="000000"/>
            <w:szCs w:val="24"/>
            <w:lang w:val="en-US" w:eastAsia="zh-CN"/>
          </w:rPr>
          <w:t xml:space="preserve">The interaction of the MGCF-IM MGW interface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in relation to the IMS SIP and SIP-I on </w:t>
        </w:r>
        <w:proofErr w:type="spellStart"/>
        <w:r w:rsidRPr="00CF3217">
          <w:rPr>
            <w:rFonts w:eastAsia="SimSun"/>
            <w:color w:val="000000"/>
            <w:szCs w:val="24"/>
            <w:lang w:val="en-US" w:eastAsia="zh-CN"/>
          </w:rPr>
          <w:t>Nc</w:t>
        </w:r>
        <w:proofErr w:type="spellEnd"/>
        <w:r w:rsidRPr="00CF3217">
          <w:rPr>
            <w:rFonts w:eastAsia="SimSun"/>
            <w:color w:val="000000"/>
            <w:szCs w:val="24"/>
            <w:lang w:val="en-US" w:eastAsia="zh-CN"/>
          </w:rPr>
          <w:t xml:space="preserve"> at the MGCF are described in 3GPP TS 29.235. This specification describes the application of H.248 on the </w:t>
        </w:r>
        <w:proofErr w:type="spellStart"/>
        <w:r w:rsidRPr="00CF3217">
          <w:rPr>
            <w:rFonts w:eastAsia="SimSun"/>
            <w:color w:val="000000"/>
            <w:szCs w:val="24"/>
            <w:lang w:val="en-US" w:eastAsia="zh-CN"/>
          </w:rPr>
          <w:t>Mn</w:t>
        </w:r>
        <w:proofErr w:type="spellEnd"/>
        <w:r w:rsidRPr="00CF3217">
          <w:rPr>
            <w:rFonts w:eastAsia="SimSun"/>
            <w:color w:val="000000"/>
            <w:szCs w:val="24"/>
            <w:lang w:val="en-US" w:eastAsia="zh-CN"/>
          </w:rPr>
          <w:t xml:space="preserve"> interface. Required extensions use the H.248 standard extension mechanism. In addition certain aspects of the base protocol H.248 are not needed for this interface and thus excluded by this profile. </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43" w:author="Romano Giovanni" w:date="2017-10-23T20:30:00Z"/>
          <w:rFonts w:eastAsia="SimSun"/>
          <w:color w:val="000000"/>
          <w:sz w:val="27"/>
          <w:szCs w:val="27"/>
          <w:lang w:val="en-US" w:eastAsia="zh-CN"/>
        </w:rPr>
      </w:pPr>
      <w:ins w:id="4044" w:author="Romano Giovanni" w:date="2017-10-23T20:30:00Z">
        <w:r w:rsidRPr="00CF3217">
          <w:rPr>
            <w:rFonts w:eastAsia="SimSun"/>
            <w:color w:val="000000"/>
            <w:szCs w:val="24"/>
            <w:lang w:val="en-US" w:eastAsia="zh-CN"/>
          </w:rPr>
          <w:t xml:space="preserve">In addition this profile provides support for PSTN/ISDN Emulation as required by ETSI TISPAN. The main body of the specification provides an introduction to the use of the profile for the </w:t>
        </w:r>
        <w:proofErr w:type="spellStart"/>
        <w:r w:rsidRPr="00CF3217">
          <w:rPr>
            <w:rFonts w:eastAsia="SimSun"/>
            <w:color w:val="000000"/>
            <w:szCs w:val="24"/>
            <w:lang w:val="en-US" w:eastAsia="zh-CN"/>
          </w:rPr>
          <w:t>Mn</w:t>
        </w:r>
        <w:proofErr w:type="spellEnd"/>
        <w:r w:rsidRPr="00CF3217">
          <w:rPr>
            <w:rFonts w:eastAsia="SimSun"/>
            <w:color w:val="000000"/>
            <w:szCs w:val="24"/>
            <w:lang w:val="en-US" w:eastAsia="zh-CN"/>
          </w:rPr>
          <w:t xml:space="preserve"> interface and introduces any specific functionality (e.g. new packages) associated with the </w:t>
        </w:r>
        <w:proofErr w:type="spellStart"/>
        <w:r w:rsidRPr="00CF3217">
          <w:rPr>
            <w:rFonts w:eastAsia="SimSun"/>
            <w:color w:val="000000"/>
            <w:szCs w:val="24"/>
            <w:lang w:val="en-US" w:eastAsia="zh-CN"/>
          </w:rPr>
          <w:t>Mn</w:t>
        </w:r>
        <w:proofErr w:type="spellEnd"/>
        <w:r w:rsidRPr="00CF3217">
          <w:rPr>
            <w:rFonts w:eastAsia="SimSun"/>
            <w:color w:val="000000"/>
            <w:szCs w:val="24"/>
            <w:lang w:val="en-US" w:eastAsia="zh-CN"/>
          </w:rPr>
          <w:t>.</w:t>
        </w:r>
      </w:ins>
    </w:p>
    <w:p w:rsidR="000E26CB" w:rsidRPr="002D5C5B" w:rsidRDefault="000E26CB" w:rsidP="000E26CB">
      <w:pPr>
        <w:pStyle w:val="Titolo5"/>
        <w:rPr>
          <w:ins w:id="4045" w:author="Romano Giovanni" w:date="2017-10-23T20:30:00Z"/>
          <w:rFonts w:eastAsia="SimSun"/>
          <w:bCs/>
          <w:color w:val="000000"/>
          <w:szCs w:val="24"/>
          <w:lang w:val="en-US" w:eastAsia="zh-CN"/>
        </w:rPr>
      </w:pPr>
      <w:ins w:id="4046" w:author="Romano Giovanni" w:date="2017-10-23T20:30:00Z">
        <w:r w:rsidRPr="00CF3217">
          <w:rPr>
            <w:rFonts w:eastAsia="SimSun"/>
            <w:bCs/>
            <w:color w:val="000000"/>
            <w:szCs w:val="24"/>
            <w:lang w:val="en-US" w:eastAsia="zh-CN"/>
          </w:rPr>
          <w:t>5.1.2.</w:t>
        </w:r>
      </w:ins>
      <w:ins w:id="4047" w:author="Romano Giovanni" w:date="2017-10-23T20:48:00Z">
        <w:r w:rsidR="00E64DB4">
          <w:rPr>
            <w:rFonts w:eastAsia="SimSun"/>
            <w:bCs/>
            <w:color w:val="000000"/>
            <w:szCs w:val="24"/>
            <w:lang w:val="en-US" w:eastAsia="zh-CN"/>
          </w:rPr>
          <w:t>12.8.</w:t>
        </w:r>
      </w:ins>
      <w:ins w:id="4048" w:author="Romano Giovanni" w:date="2017-10-25T05:47:00Z">
        <w:r w:rsidR="001C0228">
          <w:rPr>
            <w:rFonts w:eastAsia="SimSun"/>
            <w:bCs/>
            <w:color w:val="000000"/>
            <w:szCs w:val="24"/>
            <w:lang w:val="en-US" w:eastAsia="zh-CN"/>
          </w:rPr>
          <w:t>6</w:t>
        </w:r>
      </w:ins>
      <w:ins w:id="4049" w:author="Romano Giovanni" w:date="2017-10-23T20:30:00Z">
        <w:r>
          <w:rPr>
            <w:rFonts w:eastAsia="SimSun"/>
            <w:bCs/>
            <w:color w:val="000000"/>
            <w:szCs w:val="24"/>
            <w:lang w:val="en-US" w:eastAsia="zh-CN"/>
          </w:rPr>
          <w:t>1</w:t>
        </w:r>
        <w:r w:rsidRPr="00CF3217">
          <w:rPr>
            <w:rFonts w:eastAsia="SimSun"/>
            <w:bCs/>
            <w:color w:val="000000"/>
            <w:szCs w:val="24"/>
            <w:lang w:val="en-US" w:eastAsia="zh-CN"/>
          </w:rPr>
          <w:tab/>
          <w:t>TS 29.333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50" w:author="Romano Giovanni" w:date="2017-10-23T20:30:00Z"/>
          <w:rFonts w:eastAsia="SimSun"/>
          <w:b/>
          <w:bCs/>
          <w:color w:val="000000"/>
          <w:sz w:val="30"/>
          <w:szCs w:val="30"/>
          <w:lang w:val="en-US" w:eastAsia="zh-CN"/>
        </w:rPr>
      </w:pPr>
      <w:ins w:id="4051" w:author="Romano Giovanni" w:date="2017-10-23T20:30:00Z">
        <w:r w:rsidRPr="00CF3217">
          <w:rPr>
            <w:rFonts w:eastAsia="SimSun"/>
            <w:b/>
            <w:bCs/>
            <w:color w:val="000000"/>
            <w:szCs w:val="24"/>
            <w:lang w:val="en-US" w:eastAsia="zh-CN"/>
          </w:rPr>
          <w:t xml:space="preserve">Multimedia Resource Function Controller (MRFC) – Multimedia Resource Function Processor (MRFP) </w:t>
        </w:r>
        <w:proofErr w:type="spellStart"/>
        <w:r w:rsidRPr="00CF3217">
          <w:rPr>
            <w:rFonts w:eastAsia="SimSun"/>
            <w:b/>
            <w:bCs/>
            <w:color w:val="000000"/>
            <w:szCs w:val="24"/>
            <w:lang w:val="en-US" w:eastAsia="zh-CN"/>
          </w:rPr>
          <w:t>Mp</w:t>
        </w:r>
        <w:proofErr w:type="spellEnd"/>
        <w:r w:rsidRPr="00CF3217">
          <w:rPr>
            <w:rFonts w:eastAsia="SimSun"/>
            <w:b/>
            <w:bCs/>
            <w:color w:val="000000"/>
            <w:szCs w:val="24"/>
            <w:lang w:val="en-US" w:eastAsia="zh-CN"/>
          </w:rPr>
          <w:t xml:space="preserve"> interface;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52" w:author="Romano Giovanni" w:date="2017-10-23T20:30:00Z"/>
          <w:rFonts w:eastAsia="SimSun"/>
          <w:color w:val="000000"/>
          <w:sz w:val="27"/>
          <w:szCs w:val="27"/>
          <w:lang w:val="en-US" w:eastAsia="zh-CN"/>
        </w:rPr>
      </w:pPr>
      <w:ins w:id="4053" w:author="Romano Giovanni" w:date="2017-10-23T20:30:00Z">
        <w:r w:rsidRPr="00CF3217">
          <w:rPr>
            <w:rFonts w:eastAsia="SimSun"/>
            <w:color w:val="000000"/>
            <w:szCs w:val="24"/>
            <w:lang w:val="en-US" w:eastAsia="zh-CN"/>
          </w:rPr>
          <w:t>This document describes the protocol to be used on the Multimedia Resource Function Controller (MRFC) – Multimedia Resource Function Processor (MRFP) interface (</w:t>
        </w:r>
        <w:proofErr w:type="spellStart"/>
        <w:r w:rsidRPr="00CF3217">
          <w:rPr>
            <w:rFonts w:eastAsia="SimSun"/>
            <w:color w:val="000000"/>
            <w:szCs w:val="24"/>
            <w:lang w:val="en-US" w:eastAsia="zh-CN"/>
          </w:rPr>
          <w:t>Mp</w:t>
        </w:r>
        <w:proofErr w:type="spellEnd"/>
        <w:r w:rsidRPr="00CF3217">
          <w:rPr>
            <w:rFonts w:eastAsia="SimSun"/>
            <w:color w:val="000000"/>
            <w:szCs w:val="24"/>
            <w:lang w:val="en-US" w:eastAsia="zh-CN"/>
          </w:rPr>
          <w:t xml:space="preserve">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t>
        </w:r>
      </w:ins>
    </w:p>
    <w:p w:rsidR="000E26CB" w:rsidRPr="002D5C5B" w:rsidRDefault="000E26CB" w:rsidP="000E26CB">
      <w:pPr>
        <w:pStyle w:val="Titolo5"/>
        <w:rPr>
          <w:ins w:id="4054" w:author="Romano Giovanni" w:date="2017-10-23T20:30:00Z"/>
          <w:rFonts w:eastAsia="SimSun"/>
          <w:bCs/>
          <w:color w:val="000000"/>
          <w:szCs w:val="24"/>
          <w:lang w:val="en-US" w:eastAsia="zh-CN"/>
        </w:rPr>
      </w:pPr>
      <w:ins w:id="4055" w:author="Romano Giovanni" w:date="2017-10-23T20:30:00Z">
        <w:r w:rsidRPr="00CF3217">
          <w:rPr>
            <w:rFonts w:eastAsia="SimSun"/>
            <w:bCs/>
            <w:color w:val="000000"/>
            <w:szCs w:val="24"/>
            <w:lang w:val="en-US" w:eastAsia="zh-CN"/>
          </w:rPr>
          <w:t>5.1.2.</w:t>
        </w:r>
      </w:ins>
      <w:ins w:id="4056" w:author="Romano Giovanni" w:date="2017-10-23T20:48:00Z">
        <w:r w:rsidR="00E64DB4">
          <w:rPr>
            <w:rFonts w:eastAsia="SimSun"/>
            <w:bCs/>
            <w:color w:val="000000"/>
            <w:szCs w:val="24"/>
            <w:lang w:val="en-US" w:eastAsia="zh-CN"/>
          </w:rPr>
          <w:t>12.8.</w:t>
        </w:r>
      </w:ins>
      <w:ins w:id="4057" w:author="Romano Giovanni" w:date="2017-10-25T05:47:00Z">
        <w:r w:rsidR="001C0228">
          <w:rPr>
            <w:rFonts w:eastAsia="SimSun"/>
            <w:bCs/>
            <w:color w:val="000000"/>
            <w:szCs w:val="24"/>
            <w:lang w:val="en-US" w:eastAsia="zh-CN"/>
          </w:rPr>
          <w:t>6</w:t>
        </w:r>
      </w:ins>
      <w:ins w:id="4058" w:author="Romano Giovanni" w:date="2017-10-23T20:30:00Z">
        <w:r>
          <w:rPr>
            <w:rFonts w:eastAsia="SimSun"/>
            <w:bCs/>
            <w:color w:val="000000"/>
            <w:szCs w:val="24"/>
            <w:lang w:val="en-US" w:eastAsia="zh-CN"/>
          </w:rPr>
          <w:t>2</w:t>
        </w:r>
        <w:r w:rsidRPr="00CF3217">
          <w:rPr>
            <w:rFonts w:eastAsia="SimSun"/>
            <w:bCs/>
            <w:color w:val="000000"/>
            <w:szCs w:val="24"/>
            <w:lang w:val="en-US" w:eastAsia="zh-CN"/>
          </w:rPr>
          <w:tab/>
          <w:t>TS 29.334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59" w:author="Romano Giovanni" w:date="2017-10-23T20:30:00Z"/>
          <w:rFonts w:eastAsia="SimSun"/>
          <w:b/>
          <w:bCs/>
          <w:color w:val="000000"/>
          <w:sz w:val="30"/>
          <w:szCs w:val="30"/>
          <w:lang w:val="en-US" w:eastAsia="zh-CN"/>
        </w:rPr>
      </w:pPr>
      <w:ins w:id="4060" w:author="Romano Giovanni" w:date="2017-10-23T20:30:00Z">
        <w:r w:rsidRPr="00CF3217">
          <w:rPr>
            <w:rFonts w:eastAsia="SimSun"/>
            <w:b/>
            <w:bCs/>
            <w:color w:val="000000"/>
            <w:szCs w:val="24"/>
            <w:lang w:val="en-US" w:eastAsia="zh-CN"/>
          </w:rPr>
          <w:t xml:space="preserve">IMS Application Level Gateway (IMS-ALG) – IMS Access Gateway (IMS-AGW); </w:t>
        </w:r>
        <w:proofErr w:type="spellStart"/>
        <w:r w:rsidRPr="00CF3217">
          <w:rPr>
            <w:rFonts w:eastAsia="SimSun"/>
            <w:b/>
            <w:bCs/>
            <w:color w:val="000000"/>
            <w:szCs w:val="24"/>
            <w:lang w:val="en-US" w:eastAsia="zh-CN"/>
          </w:rPr>
          <w:t>Iq</w:t>
        </w:r>
        <w:proofErr w:type="spellEnd"/>
        <w:r w:rsidRPr="00CF3217">
          <w:rPr>
            <w:rFonts w:eastAsia="SimSun"/>
            <w:b/>
            <w:bCs/>
            <w:color w:val="000000"/>
            <w:szCs w:val="24"/>
            <w:lang w:val="en-US" w:eastAsia="zh-CN"/>
          </w:rPr>
          <w:t xml:space="preserve"> Interface;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61" w:author="Romano Giovanni" w:date="2017-10-23T20:30:00Z"/>
          <w:rFonts w:eastAsia="SimSun"/>
          <w:color w:val="000000"/>
          <w:sz w:val="27"/>
          <w:szCs w:val="27"/>
          <w:lang w:val="en-US" w:eastAsia="zh-CN"/>
        </w:rPr>
      </w:pPr>
      <w:ins w:id="4062" w:author="Romano Giovanni" w:date="2017-10-23T20:30:00Z">
        <w:r w:rsidRPr="00CF3217">
          <w:rPr>
            <w:rFonts w:eastAsia="SimSun"/>
            <w:color w:val="000000"/>
            <w:szCs w:val="24"/>
            <w:lang w:val="en-US" w:eastAsia="zh-CN"/>
          </w:rPr>
          <w:t xml:space="preserve">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w:t>
        </w:r>
        <w:proofErr w:type="spellStart"/>
        <w:r w:rsidRPr="00CF3217">
          <w:rPr>
            <w:rFonts w:eastAsia="SimSun"/>
            <w:color w:val="000000"/>
            <w:szCs w:val="24"/>
            <w:lang w:val="en-US" w:eastAsia="zh-CN"/>
          </w:rPr>
          <w:t>Iq</w:t>
        </w:r>
        <w:proofErr w:type="spellEnd"/>
        <w:r w:rsidRPr="00CF3217">
          <w:rPr>
            <w:rFonts w:eastAsia="SimSun"/>
            <w:color w:val="000000"/>
            <w:szCs w:val="24"/>
            <w:lang w:val="en-US" w:eastAsia="zh-CN"/>
          </w:rPr>
          <w:t xml:space="preserve"> interface. Required extensions use the H.248 standard extension mechanism. In addition certain aspects of the base protocol H.248 are not needed for this interface and thus excluded by this profile.</w:t>
        </w:r>
      </w:ins>
    </w:p>
    <w:p w:rsidR="000E26CB" w:rsidRPr="002D5C5B" w:rsidRDefault="000E26CB" w:rsidP="000E26CB">
      <w:pPr>
        <w:pStyle w:val="Titolo5"/>
        <w:rPr>
          <w:ins w:id="4063" w:author="Romano Giovanni" w:date="2017-10-23T20:30:00Z"/>
          <w:rFonts w:eastAsia="SimSun"/>
          <w:bCs/>
          <w:color w:val="000000"/>
          <w:szCs w:val="24"/>
          <w:lang w:val="en-US" w:eastAsia="zh-CN"/>
        </w:rPr>
      </w:pPr>
      <w:ins w:id="4064" w:author="Romano Giovanni" w:date="2017-10-23T20:30:00Z">
        <w:r w:rsidRPr="00CF3217">
          <w:rPr>
            <w:rFonts w:eastAsia="SimSun"/>
            <w:bCs/>
            <w:color w:val="000000"/>
            <w:szCs w:val="24"/>
            <w:lang w:val="en-US" w:eastAsia="zh-CN"/>
          </w:rPr>
          <w:lastRenderedPageBreak/>
          <w:t>5.1.2.</w:t>
        </w:r>
      </w:ins>
      <w:ins w:id="4065" w:author="Romano Giovanni" w:date="2017-10-23T20:48:00Z">
        <w:r w:rsidR="00E64DB4">
          <w:rPr>
            <w:rFonts w:eastAsia="SimSun"/>
            <w:bCs/>
            <w:color w:val="000000"/>
            <w:szCs w:val="24"/>
            <w:lang w:val="en-US" w:eastAsia="zh-CN"/>
          </w:rPr>
          <w:t>12.8.</w:t>
        </w:r>
      </w:ins>
      <w:ins w:id="4066" w:author="Romano Giovanni" w:date="2017-10-25T05:48:00Z">
        <w:r w:rsidR="001C0228">
          <w:rPr>
            <w:rFonts w:eastAsia="SimSun"/>
            <w:bCs/>
            <w:color w:val="000000"/>
            <w:szCs w:val="24"/>
            <w:lang w:val="en-US" w:eastAsia="zh-CN"/>
          </w:rPr>
          <w:t>6</w:t>
        </w:r>
      </w:ins>
      <w:ins w:id="4067" w:author="Romano Giovanni" w:date="2017-10-23T20:30:00Z">
        <w:r>
          <w:rPr>
            <w:rFonts w:eastAsia="SimSun"/>
            <w:bCs/>
            <w:color w:val="000000"/>
            <w:szCs w:val="24"/>
            <w:lang w:val="en-US" w:eastAsia="zh-CN"/>
          </w:rPr>
          <w:t>3</w:t>
        </w:r>
        <w:r w:rsidRPr="00CF3217">
          <w:rPr>
            <w:rFonts w:eastAsia="SimSun"/>
            <w:bCs/>
            <w:color w:val="000000"/>
            <w:szCs w:val="24"/>
            <w:lang w:val="en-US" w:eastAsia="zh-CN"/>
          </w:rPr>
          <w:tab/>
          <w:t>TS 29.335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68" w:author="Romano Giovanni" w:date="2017-10-23T20:30:00Z"/>
          <w:rFonts w:eastAsia="SimSun"/>
          <w:b/>
          <w:bCs/>
          <w:color w:val="000000"/>
          <w:sz w:val="30"/>
          <w:szCs w:val="30"/>
          <w:lang w:val="en-US" w:eastAsia="zh-CN"/>
        </w:rPr>
      </w:pPr>
      <w:ins w:id="4069" w:author="Romano Giovanni" w:date="2017-10-23T20:30:00Z">
        <w:r w:rsidRPr="00CF3217">
          <w:rPr>
            <w:rFonts w:eastAsia="SimSun"/>
            <w:b/>
            <w:bCs/>
            <w:color w:val="000000"/>
            <w:szCs w:val="24"/>
            <w:lang w:val="en-US" w:eastAsia="zh-CN"/>
          </w:rPr>
          <w:t xml:space="preserve">User Data Convergence (UDC); User data repository access protocol over the </w:t>
        </w:r>
        <w:proofErr w:type="spellStart"/>
        <w:r w:rsidRPr="00CF3217">
          <w:rPr>
            <w:rFonts w:eastAsia="SimSun"/>
            <w:b/>
            <w:bCs/>
            <w:color w:val="000000"/>
            <w:szCs w:val="24"/>
            <w:lang w:val="en-US" w:eastAsia="zh-CN"/>
          </w:rPr>
          <w:t>Ud</w:t>
        </w:r>
        <w:proofErr w:type="spellEnd"/>
        <w:r w:rsidRPr="00CF3217">
          <w:rPr>
            <w:rFonts w:eastAsia="SimSun"/>
            <w:b/>
            <w:bCs/>
            <w:color w:val="000000"/>
            <w:szCs w:val="24"/>
            <w:lang w:val="en-US" w:eastAsia="zh-CN"/>
          </w:rPr>
          <w:t xml:space="preserve"> interface; Stage 3</w:t>
        </w:r>
      </w:ins>
    </w:p>
    <w:p w:rsidR="000E26CB" w:rsidRPr="00CF3217" w:rsidRDefault="000E26CB" w:rsidP="000E26CB">
      <w:pPr>
        <w:widowControl w:val="0"/>
        <w:tabs>
          <w:tab w:val="clear" w:pos="1134"/>
          <w:tab w:val="clear" w:pos="1871"/>
          <w:tab w:val="clear" w:pos="2268"/>
          <w:tab w:val="left" w:pos="90"/>
        </w:tabs>
        <w:overflowPunct/>
        <w:spacing w:before="81"/>
        <w:textAlignment w:val="auto"/>
        <w:rPr>
          <w:ins w:id="4070" w:author="Romano Giovanni" w:date="2017-10-23T20:30:00Z"/>
          <w:rFonts w:eastAsia="SimSun"/>
          <w:color w:val="000000"/>
          <w:sz w:val="30"/>
          <w:szCs w:val="30"/>
          <w:lang w:val="en-US" w:eastAsia="zh-CN"/>
        </w:rPr>
      </w:pPr>
      <w:ins w:id="4071" w:author="Romano Giovanni" w:date="2017-10-23T20:30:00Z">
        <w:r w:rsidRPr="00CF3217">
          <w:rPr>
            <w:rFonts w:eastAsia="SimSun"/>
            <w:color w:val="000000"/>
            <w:szCs w:val="24"/>
            <w:lang w:val="en-US" w:eastAsia="zh-CN"/>
          </w:rPr>
          <w:t xml:space="preserve">This document describes the Stage 3 user data repository access protocol over </w:t>
        </w:r>
        <w:proofErr w:type="spellStart"/>
        <w:r w:rsidRPr="00CF3217">
          <w:rPr>
            <w:rFonts w:eastAsia="SimSun"/>
            <w:color w:val="000000"/>
            <w:szCs w:val="24"/>
            <w:lang w:val="en-US" w:eastAsia="zh-CN"/>
          </w:rPr>
          <w:t>Ud</w:t>
        </w:r>
        <w:proofErr w:type="spellEnd"/>
        <w:r w:rsidRPr="00CF3217">
          <w:rPr>
            <w:rFonts w:eastAsia="SimSun"/>
            <w:color w:val="000000"/>
            <w:szCs w:val="24"/>
            <w:lang w:val="en-US" w:eastAsia="zh-CN"/>
          </w:rPr>
          <w:t xml:space="preserve"> interface.</w:t>
        </w:r>
      </w:ins>
    </w:p>
    <w:p w:rsidR="000E26CB" w:rsidRPr="002D5C5B" w:rsidRDefault="000E26CB" w:rsidP="000E26CB">
      <w:pPr>
        <w:pStyle w:val="Titolo5"/>
        <w:rPr>
          <w:ins w:id="4072" w:author="Romano Giovanni" w:date="2017-10-23T20:30:00Z"/>
          <w:rFonts w:eastAsia="SimSun"/>
          <w:bCs/>
          <w:color w:val="000000"/>
          <w:szCs w:val="24"/>
          <w:lang w:val="en-US" w:eastAsia="zh-CN"/>
        </w:rPr>
      </w:pPr>
      <w:ins w:id="4073" w:author="Romano Giovanni" w:date="2017-10-23T20:30:00Z">
        <w:r w:rsidRPr="00CF3217">
          <w:rPr>
            <w:rFonts w:eastAsia="SimSun"/>
            <w:bCs/>
            <w:color w:val="000000"/>
            <w:szCs w:val="24"/>
            <w:lang w:val="en-US" w:eastAsia="zh-CN"/>
          </w:rPr>
          <w:t>5.1.2.</w:t>
        </w:r>
      </w:ins>
      <w:ins w:id="4074" w:author="Romano Giovanni" w:date="2017-10-23T20:48:00Z">
        <w:r w:rsidR="00E64DB4">
          <w:rPr>
            <w:rFonts w:eastAsia="SimSun"/>
            <w:bCs/>
            <w:color w:val="000000"/>
            <w:szCs w:val="24"/>
            <w:lang w:val="en-US" w:eastAsia="zh-CN"/>
          </w:rPr>
          <w:t>12.8.</w:t>
        </w:r>
      </w:ins>
      <w:ins w:id="4075" w:author="Romano Giovanni" w:date="2017-10-25T05:48:00Z">
        <w:r w:rsidR="001C0228">
          <w:rPr>
            <w:rFonts w:eastAsia="SimSun"/>
            <w:bCs/>
            <w:color w:val="000000"/>
            <w:szCs w:val="24"/>
            <w:lang w:val="en-US" w:eastAsia="zh-CN"/>
          </w:rPr>
          <w:t>6</w:t>
        </w:r>
      </w:ins>
      <w:ins w:id="4076" w:author="Romano Giovanni" w:date="2017-10-23T20:30:00Z">
        <w:r>
          <w:rPr>
            <w:rFonts w:eastAsia="SimSun"/>
            <w:bCs/>
            <w:color w:val="000000"/>
            <w:szCs w:val="24"/>
            <w:lang w:val="en-US" w:eastAsia="zh-CN"/>
          </w:rPr>
          <w:t>4</w:t>
        </w:r>
        <w:r w:rsidRPr="00CF3217">
          <w:rPr>
            <w:rFonts w:eastAsia="SimSun"/>
            <w:bCs/>
            <w:color w:val="000000"/>
            <w:szCs w:val="24"/>
            <w:lang w:val="en-US" w:eastAsia="zh-CN"/>
          </w:rPr>
          <w:tab/>
          <w:t>TS 29.336</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77" w:author="Romano Giovanni" w:date="2017-10-23T20:30:00Z"/>
          <w:rFonts w:eastAsia="SimSun"/>
          <w:b/>
          <w:bCs/>
          <w:color w:val="000000"/>
          <w:sz w:val="30"/>
          <w:szCs w:val="30"/>
          <w:lang w:val="en-US" w:eastAsia="zh-CN"/>
        </w:rPr>
      </w:pPr>
      <w:ins w:id="4078" w:author="Romano Giovanni" w:date="2017-10-23T20:30:00Z">
        <w:r w:rsidRPr="00CF3217">
          <w:rPr>
            <w:rFonts w:eastAsia="SimSun"/>
            <w:b/>
            <w:bCs/>
            <w:color w:val="000000"/>
            <w:szCs w:val="24"/>
            <w:lang w:val="en-US" w:eastAsia="zh-CN"/>
          </w:rPr>
          <w:t>Home Subscriber Server (HSS) diameter interfaces for interworking with packet data networks and applications</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079" w:author="Romano Giovanni" w:date="2017-10-23T20:30:00Z"/>
          <w:rFonts w:eastAsia="SimSun"/>
          <w:color w:val="000000"/>
          <w:sz w:val="27"/>
          <w:szCs w:val="27"/>
          <w:lang w:val="en-US" w:eastAsia="zh-CN"/>
        </w:rPr>
      </w:pPr>
      <w:ins w:id="4080" w:author="Romano Giovanni" w:date="2017-10-23T20:30:00Z">
        <w:r w:rsidRPr="00CF3217">
          <w:rPr>
            <w:rFonts w:eastAsia="SimSun"/>
            <w:color w:val="000000"/>
            <w:szCs w:val="24"/>
            <w:lang w:val="en-US" w:eastAsia="zh-CN"/>
          </w:rPr>
          <w: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t>
        </w:r>
        <w:r w:rsidRPr="00CF3217">
          <w:rPr>
            <w:rFonts w:eastAsia="SimSun"/>
            <w:color w:val="000000"/>
            <w:szCs w:val="24"/>
            <w:lang w:val="en-US" w:eastAsia="zh-CN"/>
          </w:rPr>
          <w:br/>
          <w:t>The procedures over those interfaces are defined in 3GPP TS 23.682.</w:t>
        </w:r>
      </w:ins>
    </w:p>
    <w:p w:rsidR="000E26CB" w:rsidRPr="002D5C5B" w:rsidRDefault="000E26CB" w:rsidP="000E26CB">
      <w:pPr>
        <w:pStyle w:val="Titolo5"/>
        <w:rPr>
          <w:ins w:id="4081" w:author="Romano Giovanni" w:date="2017-10-23T20:30:00Z"/>
          <w:rFonts w:eastAsia="SimSun"/>
          <w:bCs/>
          <w:color w:val="000000"/>
          <w:szCs w:val="24"/>
          <w:lang w:val="en-US" w:eastAsia="zh-CN"/>
        </w:rPr>
      </w:pPr>
      <w:ins w:id="4082" w:author="Romano Giovanni" w:date="2017-10-23T20:30:00Z">
        <w:r w:rsidRPr="00CF3217">
          <w:rPr>
            <w:rFonts w:eastAsia="SimSun"/>
            <w:bCs/>
            <w:color w:val="000000"/>
            <w:szCs w:val="24"/>
            <w:lang w:val="en-US" w:eastAsia="zh-CN"/>
          </w:rPr>
          <w:t>5.1.2.</w:t>
        </w:r>
      </w:ins>
      <w:ins w:id="4083" w:author="Romano Giovanni" w:date="2017-10-23T20:48:00Z">
        <w:r w:rsidR="00E64DB4">
          <w:rPr>
            <w:rFonts w:eastAsia="SimSun"/>
            <w:bCs/>
            <w:color w:val="000000"/>
            <w:szCs w:val="24"/>
            <w:lang w:val="en-US" w:eastAsia="zh-CN"/>
          </w:rPr>
          <w:t>12.8.</w:t>
        </w:r>
      </w:ins>
      <w:ins w:id="4084" w:author="Romano Giovanni" w:date="2017-10-25T05:48:00Z">
        <w:r w:rsidR="001C0228">
          <w:rPr>
            <w:rFonts w:eastAsia="SimSun"/>
            <w:bCs/>
            <w:color w:val="000000"/>
            <w:szCs w:val="24"/>
            <w:lang w:val="en-US" w:eastAsia="zh-CN"/>
          </w:rPr>
          <w:t>6</w:t>
        </w:r>
      </w:ins>
      <w:ins w:id="4085" w:author="Romano Giovanni" w:date="2017-10-23T20:30:00Z">
        <w:r>
          <w:rPr>
            <w:rFonts w:eastAsia="SimSun"/>
            <w:bCs/>
            <w:color w:val="000000"/>
            <w:szCs w:val="24"/>
            <w:lang w:val="en-US" w:eastAsia="zh-CN"/>
          </w:rPr>
          <w:t>5</w:t>
        </w:r>
        <w:r w:rsidRPr="00CF3217">
          <w:rPr>
            <w:rFonts w:eastAsia="SimSun"/>
            <w:bCs/>
            <w:color w:val="000000"/>
            <w:szCs w:val="24"/>
            <w:lang w:val="en-US" w:eastAsia="zh-CN"/>
          </w:rPr>
          <w:tab/>
          <w:t>TS 29.337</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86" w:author="Romano Giovanni" w:date="2017-10-23T20:30:00Z"/>
          <w:rFonts w:eastAsia="SimSun"/>
          <w:b/>
          <w:bCs/>
          <w:color w:val="000000"/>
          <w:sz w:val="30"/>
          <w:szCs w:val="30"/>
          <w:lang w:val="en-US" w:eastAsia="zh-CN"/>
        </w:rPr>
      </w:pPr>
      <w:ins w:id="4087" w:author="Romano Giovanni" w:date="2017-10-23T20:30:00Z">
        <w:r w:rsidRPr="00CF3217">
          <w:rPr>
            <w:rFonts w:eastAsia="SimSun"/>
            <w:b/>
            <w:bCs/>
            <w:color w:val="000000"/>
            <w:szCs w:val="24"/>
            <w:lang w:val="en-US" w:eastAsia="zh-CN"/>
          </w:rPr>
          <w:t>Diameter-based T4 Interface for communications with packet data networks and applications</w:t>
        </w:r>
      </w:ins>
    </w:p>
    <w:p w:rsidR="000E26CB" w:rsidRPr="00CF3217" w:rsidRDefault="000E26CB" w:rsidP="000E26C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4088" w:author="Romano Giovanni" w:date="2017-10-23T20:30:00Z"/>
          <w:rFonts w:eastAsia="SimSun"/>
          <w:color w:val="000000"/>
          <w:szCs w:val="24"/>
          <w:lang w:val="en-US" w:eastAsia="zh-CN"/>
        </w:rPr>
      </w:pPr>
      <w:ins w:id="4089" w:author="Romano Giovanni" w:date="2017-10-23T20:30:00Z">
        <w:r w:rsidRPr="00CF3217">
          <w:rPr>
            <w:rFonts w:eastAsia="SimSun"/>
            <w:color w:val="000000"/>
            <w:szCs w:val="24"/>
            <w:lang w:val="en-US" w:eastAsia="zh-CN"/>
          </w:rPr>
          <w:t>This document describes the Diameter based interface between the Machine Type Communications-</w:t>
        </w:r>
        <w:proofErr w:type="spellStart"/>
        <w:r w:rsidRPr="00CF3217">
          <w:rPr>
            <w:rFonts w:eastAsia="SimSun"/>
            <w:color w:val="000000"/>
            <w:szCs w:val="24"/>
            <w:lang w:val="en-US" w:eastAsia="zh-CN"/>
          </w:rPr>
          <w:t>InterWorking</w:t>
        </w:r>
        <w:proofErr w:type="spellEnd"/>
        <w:r w:rsidRPr="00CF3217">
          <w:rPr>
            <w:rFonts w:eastAsia="SimSun"/>
            <w:color w:val="000000"/>
            <w:szCs w:val="24"/>
            <w:lang w:val="en-US" w:eastAsia="zh-CN"/>
          </w:rPr>
          <w:t xml:space="preserve"> Function (MTC-IWF) and the Short Message Service-Service Centre (SMS-SC) for communications with packet data networks and applications. This specification defines</w:t>
        </w:r>
        <w:r w:rsidRPr="00CF3217">
          <w:rPr>
            <w:rFonts w:eastAsia="SimSun"/>
            <w:color w:val="000000"/>
            <w:sz w:val="27"/>
            <w:szCs w:val="27"/>
            <w:lang w:val="en-US" w:eastAsia="zh-CN"/>
          </w:rPr>
          <w:t xml:space="preserve"> </w:t>
        </w:r>
        <w:r w:rsidRPr="00CF3217">
          <w:rPr>
            <w:rFonts w:eastAsia="SimSun"/>
            <w:color w:val="000000"/>
            <w:szCs w:val="24"/>
            <w:lang w:val="en-US" w:eastAsia="zh-CN"/>
          </w:rPr>
          <w:t>the Diameter application for the T4 reference point between the MTC-IWF and the SMS-SC. The interactions between the MTC-IWF and the</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SMS-SC are specified. </w:t>
        </w:r>
        <w:r w:rsidRPr="00CF3217">
          <w:rPr>
            <w:rFonts w:eastAsia="SimSun"/>
            <w:color w:val="000000"/>
            <w:szCs w:val="24"/>
            <w:lang w:val="en-US" w:eastAsia="zh-CN"/>
          </w:rPr>
          <w:br/>
          <w:t>The stage 2 description for communications with packet data networks and applications (architecture and functionality) is specified in the 3GPP TS 23.682.</w:t>
        </w:r>
      </w:ins>
    </w:p>
    <w:p w:rsidR="000E26CB" w:rsidRPr="002D5C5B" w:rsidRDefault="000E26CB" w:rsidP="000E26CB">
      <w:pPr>
        <w:pStyle w:val="Titolo5"/>
        <w:rPr>
          <w:ins w:id="4090" w:author="Romano Giovanni" w:date="2017-10-23T20:30:00Z"/>
          <w:rFonts w:eastAsia="SimSun"/>
          <w:bCs/>
          <w:color w:val="000000"/>
          <w:szCs w:val="24"/>
          <w:lang w:val="en-US" w:eastAsia="zh-CN"/>
        </w:rPr>
      </w:pPr>
      <w:ins w:id="4091" w:author="Romano Giovanni" w:date="2017-10-23T20:30:00Z">
        <w:r w:rsidRPr="00CF3217">
          <w:rPr>
            <w:rFonts w:eastAsia="SimSun"/>
            <w:bCs/>
            <w:color w:val="000000"/>
            <w:szCs w:val="24"/>
            <w:lang w:val="en-US" w:eastAsia="zh-CN"/>
          </w:rPr>
          <w:t>5.1.2.</w:t>
        </w:r>
      </w:ins>
      <w:ins w:id="4092" w:author="Romano Giovanni" w:date="2017-10-23T20:48:00Z">
        <w:r w:rsidR="00E64DB4">
          <w:rPr>
            <w:rFonts w:eastAsia="SimSun"/>
            <w:bCs/>
            <w:color w:val="000000"/>
            <w:szCs w:val="24"/>
            <w:lang w:val="en-US" w:eastAsia="zh-CN"/>
          </w:rPr>
          <w:t>12.8.</w:t>
        </w:r>
      </w:ins>
      <w:ins w:id="4093" w:author="Romano Giovanni" w:date="2017-10-25T05:48:00Z">
        <w:r w:rsidR="001C0228">
          <w:rPr>
            <w:rFonts w:eastAsia="SimSun"/>
            <w:bCs/>
            <w:color w:val="000000"/>
            <w:szCs w:val="24"/>
            <w:lang w:val="en-US" w:eastAsia="zh-CN"/>
          </w:rPr>
          <w:t>6</w:t>
        </w:r>
      </w:ins>
      <w:ins w:id="4094" w:author="Romano Giovanni" w:date="2017-10-23T20:30:00Z">
        <w:r>
          <w:rPr>
            <w:rFonts w:eastAsia="SimSun"/>
            <w:bCs/>
            <w:color w:val="000000"/>
            <w:szCs w:val="24"/>
            <w:lang w:val="en-US" w:eastAsia="zh-CN"/>
          </w:rPr>
          <w:t>6</w:t>
        </w:r>
        <w:r w:rsidRPr="00CF3217">
          <w:rPr>
            <w:rFonts w:eastAsia="SimSun"/>
            <w:bCs/>
            <w:color w:val="000000"/>
            <w:szCs w:val="24"/>
            <w:lang w:val="en-US" w:eastAsia="zh-CN"/>
          </w:rPr>
          <w:tab/>
          <w:t>TS 29.338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095" w:author="Romano Giovanni" w:date="2017-10-23T20:30:00Z"/>
          <w:rFonts w:eastAsia="SimSun"/>
          <w:b/>
          <w:bCs/>
          <w:color w:val="000000"/>
          <w:sz w:val="30"/>
          <w:szCs w:val="30"/>
          <w:lang w:val="en-US" w:eastAsia="zh-CN"/>
        </w:rPr>
      </w:pPr>
      <w:ins w:id="4096" w:author="Romano Giovanni" w:date="2017-10-23T20:30:00Z">
        <w:r w:rsidRPr="00CF3217">
          <w:rPr>
            <w:rFonts w:eastAsia="SimSun"/>
            <w:b/>
            <w:bCs/>
            <w:color w:val="000000"/>
            <w:szCs w:val="24"/>
            <w:lang w:val="en-US" w:eastAsia="zh-CN"/>
          </w:rPr>
          <w:t>Diameter based protocols to support Short Message Service (SMS) capable Mobile Management Entities (MMEs)</w:t>
        </w:r>
      </w:ins>
    </w:p>
    <w:p w:rsidR="000E26CB" w:rsidRPr="00CF3217" w:rsidRDefault="000E26CB" w:rsidP="000E26CB">
      <w:pPr>
        <w:widowControl w:val="0"/>
        <w:tabs>
          <w:tab w:val="clear" w:pos="1134"/>
          <w:tab w:val="clear" w:pos="1871"/>
          <w:tab w:val="clear" w:pos="2268"/>
          <w:tab w:val="left" w:pos="90"/>
        </w:tabs>
        <w:overflowPunct/>
        <w:textAlignment w:val="auto"/>
        <w:rPr>
          <w:ins w:id="4097" w:author="Romano Giovanni" w:date="2017-10-23T20:30:00Z"/>
          <w:rFonts w:eastAsia="SimSun"/>
          <w:color w:val="000000"/>
          <w:szCs w:val="24"/>
          <w:lang w:val="en-US" w:eastAsia="zh-CN"/>
        </w:rPr>
      </w:pPr>
      <w:ins w:id="4098" w:author="Romano Giovanni" w:date="2017-10-23T20:30:00Z">
        <w:r w:rsidRPr="00CF3217">
          <w:rPr>
            <w:rFonts w:eastAsia="SimSun"/>
            <w:color w:val="000000"/>
            <w:szCs w:val="24"/>
            <w:lang w:val="en-US" w:eastAsia="zh-CN"/>
          </w:rPr>
          <w:t>This document defines the Diameter-based interfaces specific to SMS when they are used in conjunction with the "SMS in MME" architecture specified in 3GPP TS 23.272. It comprises:</w:t>
        </w:r>
      </w:ins>
    </w:p>
    <w:p w:rsidR="000E26CB" w:rsidRPr="00CF3217" w:rsidRDefault="000E26CB" w:rsidP="000E26CB">
      <w:pPr>
        <w:widowControl w:val="0"/>
        <w:tabs>
          <w:tab w:val="clear" w:pos="1134"/>
          <w:tab w:val="clear" w:pos="1871"/>
          <w:tab w:val="clear" w:pos="2268"/>
          <w:tab w:val="left" w:pos="90"/>
        </w:tabs>
        <w:overflowPunct/>
        <w:textAlignment w:val="auto"/>
        <w:rPr>
          <w:ins w:id="4099" w:author="Romano Giovanni" w:date="2017-10-23T20:30:00Z"/>
          <w:rFonts w:eastAsia="SimSun"/>
          <w:color w:val="000000"/>
          <w:szCs w:val="24"/>
          <w:lang w:val="en-US" w:eastAsia="zh-CN"/>
        </w:rPr>
      </w:pPr>
      <w:ins w:id="4100" w:author="Romano Giovanni" w:date="2017-10-23T20:30:00Z">
        <w:r w:rsidRPr="00CF3217">
          <w:rPr>
            <w:rFonts w:eastAsia="SimSun"/>
            <w:color w:val="000000"/>
            <w:szCs w:val="24"/>
            <w:lang w:val="en-US" w:eastAsia="zh-CN"/>
          </w:rPr>
          <w:t>- the Diameter application for the S6c interface between the HSS and the SMS-GMSC or the SMS Router and between the SMS-GMSC and the SMS Router;</w:t>
        </w:r>
      </w:ins>
    </w:p>
    <w:p w:rsidR="000E26CB" w:rsidRPr="00CF3217" w:rsidRDefault="000E26CB" w:rsidP="000E26CB">
      <w:pPr>
        <w:widowControl w:val="0"/>
        <w:tabs>
          <w:tab w:val="clear" w:pos="1134"/>
          <w:tab w:val="clear" w:pos="1871"/>
          <w:tab w:val="clear" w:pos="2268"/>
          <w:tab w:val="left" w:pos="90"/>
        </w:tabs>
        <w:overflowPunct/>
        <w:textAlignment w:val="auto"/>
        <w:rPr>
          <w:ins w:id="4101" w:author="Romano Giovanni" w:date="2017-10-23T20:30:00Z"/>
          <w:rFonts w:eastAsia="SimSun"/>
          <w:color w:val="000000"/>
          <w:sz w:val="27"/>
          <w:szCs w:val="27"/>
          <w:lang w:val="en-US" w:eastAsia="zh-CN"/>
        </w:rPr>
      </w:pPr>
      <w:ins w:id="4102" w:author="Romano Giovanni" w:date="2017-10-23T20:30:00Z">
        <w:r w:rsidRPr="00CF3217">
          <w:rPr>
            <w:rFonts w:eastAsia="SimSun"/>
            <w:color w:val="000000"/>
            <w:szCs w:val="24"/>
            <w:lang w:val="en-US" w:eastAsia="zh-CN"/>
          </w:rPr>
          <w:t xml:space="preserve">- the Diameter application for the </w:t>
        </w:r>
        <w:proofErr w:type="spellStart"/>
        <w:r w:rsidRPr="00CF3217">
          <w:rPr>
            <w:rFonts w:eastAsia="SimSun"/>
            <w:color w:val="000000"/>
            <w:szCs w:val="24"/>
            <w:lang w:val="en-US" w:eastAsia="zh-CN"/>
          </w:rPr>
          <w:t>SGd</w:t>
        </w:r>
        <w:proofErr w:type="spellEnd"/>
        <w:r w:rsidRPr="00CF3217">
          <w:rPr>
            <w:rFonts w:eastAsia="SimSun"/>
            <w:color w:val="000000"/>
            <w:szCs w:val="24"/>
            <w:lang w:val="en-US" w:eastAsia="zh-CN"/>
          </w:rPr>
          <w:t xml:space="preserve"> interface between the MME and the SMS-IWMSC or the SMS-GMSC or the SMS Router and between the SMS-GMSC and the SMS Router.</w:t>
        </w:r>
      </w:ins>
    </w:p>
    <w:p w:rsidR="000E26CB" w:rsidRPr="00CF3217" w:rsidRDefault="000E26CB" w:rsidP="000E26CB">
      <w:pPr>
        <w:pStyle w:val="Titolo5"/>
        <w:rPr>
          <w:ins w:id="4103" w:author="Romano Giovanni" w:date="2017-10-23T20:30:00Z"/>
          <w:rFonts w:eastAsia="SimSun"/>
          <w:bCs/>
          <w:color w:val="000000"/>
          <w:szCs w:val="24"/>
          <w:lang w:val="en-US" w:eastAsia="zh-CN"/>
        </w:rPr>
      </w:pPr>
      <w:ins w:id="4104" w:author="Romano Giovanni" w:date="2017-10-23T20:3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4105" w:author="Romano Giovanni" w:date="2017-10-23T20:48:00Z">
        <w:r w:rsidR="00E64DB4">
          <w:rPr>
            <w:rFonts w:eastAsia="SimSun"/>
            <w:bCs/>
            <w:color w:val="000000"/>
            <w:szCs w:val="24"/>
            <w:lang w:val="en-US" w:eastAsia="zh-CN"/>
          </w:rPr>
          <w:t>12.8.</w:t>
        </w:r>
      </w:ins>
      <w:ins w:id="4106" w:author="Romano Giovanni" w:date="2017-10-25T05:48:00Z">
        <w:r w:rsidR="001C0228">
          <w:rPr>
            <w:rFonts w:eastAsia="SimSun"/>
            <w:bCs/>
            <w:color w:val="000000"/>
            <w:szCs w:val="24"/>
            <w:lang w:val="en-US" w:eastAsia="zh-CN"/>
          </w:rPr>
          <w:t>6</w:t>
        </w:r>
      </w:ins>
      <w:ins w:id="4107" w:author="Romano Giovanni" w:date="2017-10-23T20:30:00Z">
        <w:r>
          <w:rPr>
            <w:rFonts w:eastAsia="SimSun"/>
            <w:bCs/>
            <w:color w:val="000000"/>
            <w:szCs w:val="24"/>
            <w:lang w:val="en-US" w:eastAsia="zh-CN"/>
          </w:rPr>
          <w:t>7</w:t>
        </w:r>
        <w:r w:rsidRPr="00CF3217">
          <w:rPr>
            <w:rFonts w:eastAsia="SimSun"/>
            <w:bCs/>
            <w:color w:val="000000"/>
            <w:szCs w:val="24"/>
            <w:lang w:val="en-US" w:eastAsia="zh-CN"/>
          </w:rPr>
          <w:tab/>
          <w:t>TS 29.343</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08" w:author="Romano Giovanni" w:date="2017-10-23T20:30:00Z"/>
          <w:rFonts w:eastAsia="SimSun"/>
          <w:b/>
          <w:bCs/>
          <w:color w:val="000000"/>
          <w:szCs w:val="24"/>
          <w:lang w:val="en-US" w:eastAsia="zh-CN"/>
        </w:rPr>
      </w:pPr>
      <w:ins w:id="4109" w:author="Romano Giovanni" w:date="2017-10-23T20:30:00Z">
        <w:r w:rsidRPr="00CF3217">
          <w:rPr>
            <w:rFonts w:eastAsia="SimSun"/>
            <w:b/>
            <w:bCs/>
            <w:color w:val="000000"/>
            <w:szCs w:val="24"/>
            <w:lang w:val="en-US" w:eastAsia="zh-CN"/>
          </w:rPr>
          <w:t>Proximity-services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xml:space="preserve">) function to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xml:space="preserve"> application server aspects (PC2);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10" w:author="Romano Giovanni" w:date="2017-10-23T20:30:00Z"/>
          <w:rFonts w:eastAsia="SimSun"/>
          <w:color w:val="000000"/>
          <w:szCs w:val="24"/>
          <w:lang w:val="en-US" w:eastAsia="zh-CN"/>
        </w:rPr>
      </w:pPr>
      <w:ins w:id="4111" w:author="Romano Giovanni" w:date="2017-10-23T20:30:00Z">
        <w:r w:rsidRPr="00CF3217">
          <w:rPr>
            <w:rFonts w:eastAsia="SimSun"/>
            <w:color w:val="000000"/>
            <w:szCs w:val="24"/>
            <w:lang w:val="en-US" w:eastAsia="zh-CN"/>
          </w:rPr>
          <w:t xml:space="preserve">This document provides the stage 3 specification of the PC2 reference point. The functional requirements and the stage 2 procedures of the PC2 reference </w:t>
        </w:r>
        <w:r w:rsidRPr="00CF3217">
          <w:rPr>
            <w:rFonts w:eastAsia="SimSun"/>
            <w:color w:val="000000"/>
            <w:szCs w:val="24"/>
            <w:lang w:val="en-US" w:eastAsia="zh-CN"/>
          </w:rPr>
          <w:lastRenderedPageBreak/>
          <w:t xml:space="preserve">point are contained in 3GPP TS 23.303. The PC2 reference point lies between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and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Application Server.</w:t>
        </w:r>
      </w:ins>
    </w:p>
    <w:p w:rsidR="000E26CB" w:rsidRPr="00CF3217" w:rsidRDefault="000E26CB" w:rsidP="000E26CB">
      <w:pPr>
        <w:pStyle w:val="Titolo5"/>
        <w:rPr>
          <w:ins w:id="4112" w:author="Romano Giovanni" w:date="2017-10-23T20:30:00Z"/>
          <w:rFonts w:eastAsia="SimSun"/>
          <w:bCs/>
          <w:color w:val="000000"/>
          <w:szCs w:val="24"/>
          <w:lang w:val="en-US" w:eastAsia="zh-CN"/>
        </w:rPr>
      </w:pPr>
      <w:ins w:id="4113" w:author="Romano Giovanni" w:date="2017-10-23T20:3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4114" w:author="Romano Giovanni" w:date="2017-10-23T20:48:00Z">
        <w:r w:rsidR="00E64DB4">
          <w:rPr>
            <w:rFonts w:eastAsia="SimSun"/>
            <w:bCs/>
            <w:color w:val="000000"/>
            <w:szCs w:val="24"/>
            <w:lang w:val="en-US" w:eastAsia="zh-CN"/>
          </w:rPr>
          <w:t>12.8.</w:t>
        </w:r>
      </w:ins>
      <w:ins w:id="4115" w:author="Romano Giovanni" w:date="2017-10-25T05:48:00Z">
        <w:r w:rsidR="001C0228">
          <w:rPr>
            <w:rFonts w:eastAsia="SimSun"/>
            <w:bCs/>
            <w:color w:val="000000"/>
            <w:szCs w:val="24"/>
            <w:lang w:val="en-US" w:eastAsia="zh-CN"/>
          </w:rPr>
          <w:t>6</w:t>
        </w:r>
      </w:ins>
      <w:ins w:id="4116" w:author="Romano Giovanni" w:date="2017-10-23T20:30:00Z">
        <w:r>
          <w:rPr>
            <w:rFonts w:eastAsia="SimSun"/>
            <w:bCs/>
            <w:color w:val="000000"/>
            <w:szCs w:val="24"/>
            <w:lang w:val="en-US" w:eastAsia="zh-CN"/>
          </w:rPr>
          <w:t>8</w:t>
        </w:r>
        <w:r w:rsidRPr="00CF3217">
          <w:rPr>
            <w:rFonts w:eastAsia="SimSun"/>
            <w:bCs/>
            <w:color w:val="000000"/>
            <w:szCs w:val="24"/>
            <w:lang w:val="en-US" w:eastAsia="zh-CN"/>
          </w:rPr>
          <w:tab/>
          <w:t>TS 29.344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17" w:author="Romano Giovanni" w:date="2017-10-23T20:30:00Z"/>
          <w:rFonts w:eastAsia="SimSun"/>
          <w:b/>
          <w:bCs/>
          <w:color w:val="000000"/>
          <w:szCs w:val="24"/>
          <w:lang w:val="en-US" w:eastAsia="zh-CN"/>
        </w:rPr>
      </w:pPr>
      <w:ins w:id="4118" w:author="Romano Giovanni" w:date="2017-10-23T20:30:00Z">
        <w:r w:rsidRPr="00CF3217">
          <w:rPr>
            <w:rFonts w:eastAsia="SimSun"/>
            <w:b/>
            <w:bCs/>
            <w:color w:val="000000"/>
            <w:szCs w:val="24"/>
            <w:lang w:val="en-US" w:eastAsia="zh-CN"/>
          </w:rPr>
          <w:t>Proximity-services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function to Home Subscriber Server (HSS) aspects;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19" w:author="Romano Giovanni" w:date="2017-10-23T20:30:00Z"/>
          <w:rFonts w:eastAsia="SimSun"/>
          <w:color w:val="000000"/>
          <w:szCs w:val="24"/>
          <w:lang w:val="en-US" w:eastAsia="zh-CN"/>
        </w:rPr>
      </w:pPr>
      <w:ins w:id="4120" w:author="Romano Giovanni" w:date="2017-10-23T20:30:00Z">
        <w:r w:rsidRPr="00CF3217">
          <w:rPr>
            <w:rFonts w:eastAsia="SimSun"/>
            <w:color w:val="000000"/>
            <w:szCs w:val="24"/>
            <w:lang w:val="en-US" w:eastAsia="zh-CN"/>
          </w:rPr>
          <w:t>This document describes the Diameter-based PC4a interface between the Proximity-based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and the Home Subscriber Server (HSS) defined for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21" w:author="Romano Giovanni" w:date="2017-10-23T20:30:00Z"/>
          <w:rFonts w:eastAsia="SimSun"/>
          <w:color w:val="000000"/>
          <w:szCs w:val="24"/>
          <w:lang w:val="en-US" w:eastAsia="zh-CN"/>
        </w:rPr>
      </w:pPr>
      <w:ins w:id="4122" w:author="Romano Giovanni" w:date="2017-10-23T20:30:00Z">
        <w:r w:rsidRPr="00CF3217">
          <w:rPr>
            <w:rFonts w:eastAsia="SimSun"/>
            <w:color w:val="000000"/>
            <w:szCs w:val="24"/>
            <w:lang w:val="en-US" w:eastAsia="zh-CN"/>
          </w:rPr>
          <w:t xml:space="preserve">This specification defines the Diameter application for PC4a reference point between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and the </w:t>
        </w:r>
        <w:proofErr w:type="spellStart"/>
        <w:r w:rsidRPr="00CF3217">
          <w:rPr>
            <w:rFonts w:eastAsia="SimSun"/>
            <w:color w:val="000000"/>
            <w:szCs w:val="24"/>
            <w:lang w:val="en-US" w:eastAsia="zh-CN"/>
          </w:rPr>
          <w:t>HSS.The</w:t>
        </w:r>
        <w:proofErr w:type="spellEnd"/>
        <w:r w:rsidRPr="00CF3217">
          <w:rPr>
            <w:rFonts w:eastAsia="SimSun"/>
            <w:color w:val="000000"/>
            <w:szCs w:val="24"/>
            <w:lang w:val="en-US" w:eastAsia="zh-CN"/>
          </w:rPr>
          <w:t xml:space="preserve"> interactions between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and the HSS are specified.</w:t>
        </w:r>
      </w:ins>
    </w:p>
    <w:p w:rsidR="000E26CB" w:rsidRPr="00CF3217" w:rsidRDefault="000E26CB" w:rsidP="000E26CB">
      <w:pPr>
        <w:pStyle w:val="Titolo5"/>
        <w:rPr>
          <w:ins w:id="4123" w:author="Romano Giovanni" w:date="2017-10-23T20:30:00Z"/>
          <w:rFonts w:eastAsia="SimSun"/>
          <w:bCs/>
          <w:color w:val="000000"/>
          <w:szCs w:val="24"/>
          <w:lang w:val="en-US" w:eastAsia="zh-CN"/>
        </w:rPr>
      </w:pPr>
      <w:ins w:id="4124" w:author="Romano Giovanni" w:date="2017-10-23T20:3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4125" w:author="Romano Giovanni" w:date="2017-10-23T20:48:00Z">
        <w:r w:rsidR="00E64DB4">
          <w:rPr>
            <w:rFonts w:eastAsia="SimSun"/>
            <w:bCs/>
            <w:color w:val="000000"/>
            <w:szCs w:val="24"/>
            <w:lang w:val="en-US" w:eastAsia="zh-CN"/>
          </w:rPr>
          <w:t>12.8.</w:t>
        </w:r>
      </w:ins>
      <w:ins w:id="4126" w:author="Romano Giovanni" w:date="2017-10-25T05:48:00Z">
        <w:r w:rsidR="001C0228">
          <w:rPr>
            <w:rFonts w:eastAsia="SimSun"/>
            <w:bCs/>
            <w:color w:val="000000"/>
            <w:szCs w:val="24"/>
            <w:lang w:val="en-US" w:eastAsia="zh-CN"/>
          </w:rPr>
          <w:t>6</w:t>
        </w:r>
      </w:ins>
      <w:ins w:id="4127" w:author="Romano Giovanni" w:date="2017-10-23T20:30:00Z">
        <w:r>
          <w:rPr>
            <w:rFonts w:eastAsia="SimSun"/>
            <w:bCs/>
            <w:color w:val="000000"/>
            <w:szCs w:val="24"/>
            <w:lang w:val="en-US" w:eastAsia="zh-CN"/>
          </w:rPr>
          <w:t>9</w:t>
        </w:r>
        <w:r w:rsidRPr="00CF3217">
          <w:rPr>
            <w:rFonts w:eastAsia="SimSun"/>
            <w:bCs/>
            <w:color w:val="000000"/>
            <w:szCs w:val="24"/>
            <w:lang w:val="en-US" w:eastAsia="zh-CN"/>
          </w:rPr>
          <w:tab/>
          <w:t>TS 29.345</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28" w:author="Romano Giovanni" w:date="2017-10-23T20:30:00Z"/>
          <w:rFonts w:eastAsia="SimSun"/>
          <w:b/>
          <w:bCs/>
          <w:color w:val="000000"/>
          <w:szCs w:val="24"/>
          <w:lang w:val="en-US" w:eastAsia="zh-CN"/>
        </w:rPr>
      </w:pPr>
      <w:ins w:id="4129" w:author="Romano Giovanni" w:date="2017-10-23T20:30:00Z">
        <w:r w:rsidRPr="00CF3217">
          <w:rPr>
            <w:rFonts w:eastAsia="SimSun"/>
            <w:b/>
            <w:bCs/>
            <w:color w:val="000000"/>
            <w:szCs w:val="24"/>
            <w:lang w:val="en-US" w:eastAsia="zh-CN"/>
          </w:rPr>
          <w:t xml:space="preserve">Inter-Proximity-services (Prose) function </w:t>
        </w:r>
        <w:proofErr w:type="spellStart"/>
        <w:r w:rsidRPr="00CF3217">
          <w:rPr>
            <w:rFonts w:eastAsia="SimSun"/>
            <w:b/>
            <w:bCs/>
            <w:color w:val="000000"/>
            <w:szCs w:val="24"/>
            <w:lang w:val="en-US" w:eastAsia="zh-CN"/>
          </w:rPr>
          <w:t>signalling</w:t>
        </w:r>
        <w:proofErr w:type="spellEnd"/>
        <w:r w:rsidRPr="00CF3217">
          <w:rPr>
            <w:rFonts w:eastAsia="SimSun"/>
            <w:b/>
            <w:bCs/>
            <w:color w:val="000000"/>
            <w:szCs w:val="24"/>
            <w:lang w:val="en-US" w:eastAsia="zh-CN"/>
          </w:rPr>
          <w:t xml:space="preserve"> aspects;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30" w:author="Romano Giovanni" w:date="2017-10-23T20:30:00Z"/>
          <w:rFonts w:eastAsia="SimSun"/>
          <w:color w:val="000000"/>
          <w:szCs w:val="24"/>
          <w:lang w:val="en-US" w:eastAsia="zh-CN"/>
        </w:rPr>
      </w:pPr>
      <w:ins w:id="4131" w:author="Romano Giovanni" w:date="2017-10-23T20:30:00Z">
        <w:r w:rsidRPr="00CF3217">
          <w:rPr>
            <w:rFonts w:eastAsia="SimSun"/>
            <w:color w:val="000000"/>
            <w:szCs w:val="24"/>
            <w:lang w:val="en-US" w:eastAsia="zh-CN"/>
          </w:rPr>
          <w:t>This document  describes the Diameter-based interfaces between the Proximity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in the HPLMN and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in a local PLMN (PC6 interface) or between the Proximity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in the HPLMN and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in a visited PLMN (PC7 interface).</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32" w:author="Romano Giovanni" w:date="2017-10-23T20:30:00Z"/>
          <w:rFonts w:eastAsia="SimSun"/>
          <w:color w:val="000000"/>
          <w:szCs w:val="24"/>
          <w:lang w:val="en-US" w:eastAsia="zh-CN"/>
        </w:rPr>
      </w:pPr>
      <w:ins w:id="4133" w:author="Romano Giovanni" w:date="2017-10-23T20:30:00Z">
        <w:r w:rsidRPr="00CF3217">
          <w:rPr>
            <w:rFonts w:eastAsia="SimSun"/>
            <w:color w:val="000000"/>
            <w:szCs w:val="24"/>
            <w:lang w:val="en-US" w:eastAsia="zh-CN"/>
          </w:rPr>
          <w:t xml:space="preserve">This specification defines the Diameter application for PC6/PC7 reference points between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Functions. The interactions between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Functions are specified.</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34" w:author="Romano Giovanni" w:date="2017-10-23T20:30:00Z"/>
          <w:rFonts w:eastAsia="SimSun"/>
          <w:color w:val="000000"/>
          <w:szCs w:val="24"/>
          <w:lang w:val="en-US" w:eastAsia="zh-CN"/>
        </w:rPr>
      </w:pPr>
      <w:ins w:id="4135" w:author="Romano Giovanni" w:date="2017-10-23T20:30:00Z">
        <w:r w:rsidRPr="00CF3217">
          <w:rPr>
            <w:rFonts w:eastAsia="SimSun"/>
            <w:color w:val="000000"/>
            <w:szCs w:val="24"/>
            <w:lang w:val="en-US" w:eastAsia="zh-CN"/>
          </w:rPr>
          <w:t>The stage 2 description for Proximity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features in EPS is specified in 3GPP TS 23.303.</w:t>
        </w:r>
      </w:ins>
    </w:p>
    <w:p w:rsidR="000E26CB" w:rsidRPr="002D5C5B" w:rsidRDefault="000E26CB" w:rsidP="000E26CB">
      <w:pPr>
        <w:pStyle w:val="Titolo5"/>
        <w:rPr>
          <w:ins w:id="4136" w:author="Romano Giovanni" w:date="2017-10-23T20:30:00Z"/>
          <w:rFonts w:eastAsia="SimSun"/>
          <w:bCs/>
          <w:color w:val="000000"/>
          <w:szCs w:val="24"/>
          <w:lang w:val="en-US" w:eastAsia="zh-CN"/>
        </w:rPr>
      </w:pPr>
      <w:ins w:id="4137" w:author="Romano Giovanni" w:date="2017-10-23T20:30:00Z">
        <w:r w:rsidRPr="00CF3217">
          <w:rPr>
            <w:rFonts w:eastAsia="SimSun"/>
            <w:bCs/>
            <w:color w:val="000000"/>
            <w:szCs w:val="24"/>
            <w:lang w:val="en-US" w:eastAsia="zh-CN"/>
          </w:rPr>
          <w:t>5.1.2.</w:t>
        </w:r>
      </w:ins>
      <w:ins w:id="4138" w:author="Romano Giovanni" w:date="2017-10-23T20:48:00Z">
        <w:r w:rsidR="00E64DB4">
          <w:rPr>
            <w:rFonts w:eastAsia="SimSun"/>
            <w:bCs/>
            <w:color w:val="000000"/>
            <w:szCs w:val="24"/>
            <w:lang w:val="en-US" w:eastAsia="zh-CN"/>
          </w:rPr>
          <w:t>12.8.</w:t>
        </w:r>
      </w:ins>
      <w:ins w:id="4139" w:author="Romano Giovanni" w:date="2017-10-25T05:48:00Z">
        <w:r w:rsidR="001C0228">
          <w:rPr>
            <w:rFonts w:eastAsia="SimSun"/>
            <w:bCs/>
            <w:color w:val="000000"/>
            <w:szCs w:val="24"/>
            <w:lang w:val="en-US" w:eastAsia="zh-CN"/>
          </w:rPr>
          <w:t>7</w:t>
        </w:r>
      </w:ins>
      <w:ins w:id="4140" w:author="Romano Giovanni" w:date="2017-10-23T20:30:00Z">
        <w:r>
          <w:rPr>
            <w:rFonts w:eastAsia="SimSun"/>
            <w:bCs/>
            <w:color w:val="000000"/>
            <w:szCs w:val="24"/>
            <w:lang w:val="en-US" w:eastAsia="zh-CN"/>
          </w:rPr>
          <w:t>0</w:t>
        </w:r>
        <w:r w:rsidRPr="00CF3217">
          <w:rPr>
            <w:rFonts w:eastAsia="SimSun"/>
            <w:bCs/>
            <w:color w:val="000000"/>
            <w:szCs w:val="24"/>
            <w:lang w:val="en-US" w:eastAsia="zh-CN"/>
          </w:rPr>
          <w:tab/>
          <w:t>TS 29.364</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41" w:author="Romano Giovanni" w:date="2017-10-23T20:30:00Z"/>
          <w:rFonts w:eastAsia="SimSun"/>
          <w:b/>
          <w:bCs/>
          <w:color w:val="000000"/>
          <w:sz w:val="30"/>
          <w:szCs w:val="30"/>
          <w:lang w:val="en-US" w:eastAsia="zh-CN"/>
        </w:rPr>
      </w:pPr>
      <w:ins w:id="4142" w:author="Romano Giovanni" w:date="2017-10-23T20:30:00Z">
        <w:r w:rsidRPr="00CF3217">
          <w:rPr>
            <w:rFonts w:eastAsia="SimSun"/>
            <w:b/>
            <w:bCs/>
            <w:color w:val="000000"/>
            <w:szCs w:val="24"/>
            <w:lang w:val="en-US" w:eastAsia="zh-CN"/>
          </w:rPr>
          <w:t>IP Multimedia Subsystem (IMS) Application Server (AS) service data descriptions for AS interoperability</w:t>
        </w:r>
      </w:ins>
    </w:p>
    <w:p w:rsidR="000E26CB" w:rsidRPr="00CF3217" w:rsidRDefault="000E26CB" w:rsidP="000E26CB">
      <w:pPr>
        <w:widowControl w:val="0"/>
        <w:tabs>
          <w:tab w:val="clear" w:pos="1134"/>
          <w:tab w:val="clear" w:pos="1871"/>
          <w:tab w:val="clear" w:pos="2268"/>
          <w:tab w:val="left" w:pos="90"/>
        </w:tabs>
        <w:overflowPunct/>
        <w:textAlignment w:val="auto"/>
        <w:rPr>
          <w:ins w:id="4143" w:author="Romano Giovanni" w:date="2017-10-23T20:30:00Z"/>
          <w:rFonts w:eastAsia="SimSun"/>
          <w:color w:val="000000"/>
          <w:sz w:val="27"/>
          <w:szCs w:val="27"/>
          <w:lang w:val="en-US" w:eastAsia="zh-CN"/>
        </w:rPr>
      </w:pPr>
      <w:ins w:id="4144" w:author="Romano Giovanni" w:date="2017-10-23T20:30:00Z">
        <w:r w:rsidRPr="00CF3217">
          <w:rPr>
            <w:rFonts w:eastAsia="SimSun"/>
            <w:color w:val="000000"/>
            <w:szCs w:val="24"/>
            <w:lang w:val="en-US" w:eastAsia="zh-CN"/>
          </w:rPr>
          <w:t xml:space="preserve">This specification standardizes the structure and the coding of the service data that are transported over the </w:t>
        </w:r>
        <w:proofErr w:type="spellStart"/>
        <w:r w:rsidRPr="00CF3217">
          <w:rPr>
            <w:rFonts w:eastAsia="SimSun"/>
            <w:color w:val="000000"/>
            <w:szCs w:val="24"/>
            <w:lang w:val="en-US" w:eastAsia="zh-CN"/>
          </w:rPr>
          <w:t>Sh</w:t>
        </w:r>
        <w:proofErr w:type="spellEnd"/>
        <w:r w:rsidRPr="00CF3217">
          <w:rPr>
            <w:rFonts w:eastAsia="SimSun"/>
            <w:color w:val="000000"/>
            <w:szCs w:val="24"/>
            <w:lang w:val="en-US" w:eastAsia="zh-CN"/>
          </w:rPr>
          <w:t xml:space="preserve"> interface between an Application</w:t>
        </w:r>
        <w:r w:rsidRPr="00CF3217">
          <w:rPr>
            <w:rFonts w:eastAsia="SimSun"/>
            <w:color w:val="000000"/>
            <w:sz w:val="30"/>
            <w:szCs w:val="30"/>
            <w:lang w:val="en-US" w:eastAsia="zh-CN"/>
          </w:rPr>
          <w:t xml:space="preserve"> </w:t>
        </w:r>
        <w:r w:rsidRPr="00CF3217">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ins>
    </w:p>
    <w:p w:rsidR="000E26CB" w:rsidRPr="002D5C5B" w:rsidRDefault="000E26CB" w:rsidP="000E26CB">
      <w:pPr>
        <w:pStyle w:val="Titolo5"/>
        <w:rPr>
          <w:ins w:id="4145" w:author="Romano Giovanni" w:date="2017-10-23T20:30:00Z"/>
          <w:rFonts w:eastAsia="SimSun"/>
          <w:bCs/>
          <w:color w:val="000000"/>
          <w:szCs w:val="24"/>
          <w:lang w:val="en-US" w:eastAsia="zh-CN"/>
        </w:rPr>
      </w:pPr>
      <w:ins w:id="4146" w:author="Romano Giovanni" w:date="2017-10-23T20:30:00Z">
        <w:r w:rsidRPr="00CF3217">
          <w:rPr>
            <w:rFonts w:eastAsia="SimSun"/>
            <w:bCs/>
            <w:color w:val="000000"/>
            <w:szCs w:val="24"/>
            <w:lang w:val="en-US" w:eastAsia="zh-CN"/>
          </w:rPr>
          <w:t>5.1.2.</w:t>
        </w:r>
      </w:ins>
      <w:ins w:id="4147" w:author="Romano Giovanni" w:date="2017-10-23T20:48:00Z">
        <w:r w:rsidR="00E64DB4">
          <w:rPr>
            <w:rFonts w:eastAsia="SimSun"/>
            <w:bCs/>
            <w:color w:val="000000"/>
            <w:szCs w:val="24"/>
            <w:lang w:val="en-US" w:eastAsia="zh-CN"/>
          </w:rPr>
          <w:t>12.8.</w:t>
        </w:r>
      </w:ins>
      <w:ins w:id="4148" w:author="Romano Giovanni" w:date="2017-10-25T05:48:00Z">
        <w:r w:rsidR="001C0228">
          <w:rPr>
            <w:rFonts w:eastAsia="SimSun"/>
            <w:bCs/>
            <w:color w:val="000000"/>
            <w:szCs w:val="24"/>
            <w:lang w:val="en-US" w:eastAsia="zh-CN"/>
          </w:rPr>
          <w:t>7</w:t>
        </w:r>
      </w:ins>
      <w:ins w:id="4149" w:author="Romano Giovanni" w:date="2017-10-23T20:30:00Z">
        <w:r>
          <w:rPr>
            <w:rFonts w:eastAsia="SimSun"/>
            <w:bCs/>
            <w:color w:val="000000"/>
            <w:szCs w:val="24"/>
            <w:lang w:val="en-US" w:eastAsia="zh-CN"/>
          </w:rPr>
          <w:t>1</w:t>
        </w:r>
        <w:r w:rsidRPr="00CF3217">
          <w:rPr>
            <w:rFonts w:eastAsia="SimSun"/>
            <w:bCs/>
            <w:color w:val="000000"/>
            <w:szCs w:val="24"/>
            <w:lang w:val="en-US" w:eastAsia="zh-CN"/>
          </w:rPr>
          <w:tab/>
          <w:t>TS 29.368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50" w:author="Romano Giovanni" w:date="2017-10-23T20:30:00Z"/>
          <w:rFonts w:eastAsia="SimSun"/>
          <w:b/>
          <w:bCs/>
          <w:color w:val="000000"/>
          <w:sz w:val="30"/>
          <w:szCs w:val="30"/>
          <w:lang w:val="en-US" w:eastAsia="zh-CN"/>
        </w:rPr>
      </w:pPr>
      <w:ins w:id="4151" w:author="Romano Giovanni" w:date="2017-10-23T20:30:00Z">
        <w:r w:rsidRPr="00CF3217">
          <w:rPr>
            <w:rFonts w:eastAsia="SimSun"/>
            <w:b/>
            <w:bCs/>
            <w:color w:val="000000"/>
            <w:szCs w:val="24"/>
            <w:lang w:val="en-US" w:eastAsia="zh-CN"/>
          </w:rPr>
          <w:t>Tsp interface protocol between the MTC Interworking Function (MTC-IWF) and Service Capability Server (SCS)</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52" w:author="Romano Giovanni" w:date="2017-10-23T20:30:00Z"/>
          <w:rFonts w:eastAsia="SimSun"/>
          <w:color w:val="000000"/>
          <w:sz w:val="27"/>
          <w:szCs w:val="27"/>
          <w:lang w:val="en-US" w:eastAsia="zh-CN"/>
        </w:rPr>
      </w:pPr>
      <w:ins w:id="4153" w:author="Romano Giovanni" w:date="2017-10-23T20:30:00Z">
        <w:r w:rsidRPr="00CF3217">
          <w:rPr>
            <w:rFonts w:eastAsia="SimSun"/>
            <w:color w:val="000000"/>
            <w:szCs w:val="24"/>
            <w:lang w:val="en-US" w:eastAsia="zh-CN"/>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ins>
    </w:p>
    <w:p w:rsidR="005C02C8" w:rsidRPr="005C02C8" w:rsidRDefault="005C02C8" w:rsidP="005C02C8">
      <w:pPr>
        <w:pStyle w:val="Titolo5"/>
        <w:rPr>
          <w:ins w:id="4154" w:author="Romano Giovanni" w:date="2017-10-25T05:55:00Z"/>
          <w:rFonts w:eastAsia="SimSun"/>
          <w:bCs/>
          <w:color w:val="000000"/>
          <w:szCs w:val="24"/>
          <w:highlight w:val="yellow"/>
          <w:lang w:val="en-US" w:eastAsia="zh-CN"/>
        </w:rPr>
      </w:pPr>
      <w:ins w:id="4155" w:author="Romano Giovanni" w:date="2017-10-25T05:55:00Z">
        <w:r w:rsidRPr="005C02C8">
          <w:rPr>
            <w:rFonts w:eastAsia="SimSun"/>
            <w:bCs/>
            <w:color w:val="000000"/>
            <w:szCs w:val="24"/>
            <w:highlight w:val="yellow"/>
            <w:lang w:val="en-US" w:eastAsia="zh-CN"/>
          </w:rPr>
          <w:t>5.1.2.12.8.72</w:t>
        </w:r>
        <w:r w:rsidRPr="005C02C8">
          <w:rPr>
            <w:rFonts w:eastAsia="SimSun"/>
            <w:bCs/>
            <w:color w:val="000000"/>
            <w:szCs w:val="24"/>
            <w:highlight w:val="yellow"/>
            <w:lang w:val="en-US" w:eastAsia="zh-CN"/>
          </w:rPr>
          <w:tab/>
          <w:t>TS 29.388</w:t>
        </w:r>
      </w:ins>
    </w:p>
    <w:p w:rsidR="005C02C8" w:rsidRPr="005C02C8" w:rsidRDefault="005C02C8" w:rsidP="005C02C8">
      <w:pPr>
        <w:widowControl w:val="0"/>
        <w:tabs>
          <w:tab w:val="clear" w:pos="1134"/>
          <w:tab w:val="clear" w:pos="1871"/>
          <w:tab w:val="clear" w:pos="2268"/>
          <w:tab w:val="left" w:pos="90"/>
        </w:tabs>
        <w:overflowPunct/>
        <w:spacing w:before="91"/>
        <w:textAlignment w:val="auto"/>
        <w:rPr>
          <w:ins w:id="4156" w:author="Romano Giovanni" w:date="2017-10-25T05:55:00Z"/>
          <w:rFonts w:eastAsia="SimSun"/>
          <w:b/>
          <w:bCs/>
          <w:color w:val="000000"/>
          <w:szCs w:val="24"/>
          <w:highlight w:val="yellow"/>
          <w:lang w:val="en-US" w:eastAsia="zh-CN"/>
        </w:rPr>
      </w:pPr>
      <w:ins w:id="4157" w:author="Romano Giovanni" w:date="2017-10-25T05:55:00Z">
        <w:r w:rsidRPr="005C02C8">
          <w:rPr>
            <w:rFonts w:eastAsia="SimSun"/>
            <w:b/>
            <w:bCs/>
            <w:color w:val="000000"/>
            <w:szCs w:val="24"/>
            <w:highlight w:val="yellow"/>
            <w:lang w:val="en-US" w:eastAsia="zh-CN"/>
          </w:rPr>
          <w:t>V2X Control Function to Home Subscriber Server (HSS) aspects (V4); Stage 3</w:t>
        </w:r>
      </w:ins>
    </w:p>
    <w:p w:rsidR="005C02C8" w:rsidRPr="005C02C8" w:rsidRDefault="005C02C8" w:rsidP="005C02C8">
      <w:pPr>
        <w:rPr>
          <w:ins w:id="4158" w:author="Romano Giovanni" w:date="2017-10-25T05:55:00Z"/>
          <w:rFonts w:eastAsia="SimSun" w:hint="eastAsia"/>
          <w:color w:val="000000"/>
          <w:szCs w:val="24"/>
          <w:highlight w:val="yellow"/>
          <w:lang w:val="en-US" w:eastAsia="zh-CN"/>
        </w:rPr>
      </w:pPr>
      <w:ins w:id="4159" w:author="Romano Giovanni" w:date="2017-10-25T05:55:00Z">
        <w:r w:rsidRPr="005C02C8">
          <w:rPr>
            <w:rFonts w:eastAsia="SimSun"/>
            <w:color w:val="000000"/>
            <w:szCs w:val="24"/>
            <w:highlight w:val="yellow"/>
            <w:lang w:val="en-US" w:eastAsia="zh-CN"/>
          </w:rPr>
          <w:lastRenderedPageBreak/>
          <w:t xml:space="preserve">This document </w:t>
        </w:r>
        <w:r w:rsidRPr="005C02C8">
          <w:rPr>
            <w:rFonts w:eastAsia="SimSun" w:hint="eastAsia"/>
            <w:color w:val="000000"/>
            <w:szCs w:val="24"/>
            <w:highlight w:val="yellow"/>
            <w:lang w:val="en-US" w:eastAsia="zh-CN"/>
          </w:rPr>
          <w:t>d</w:t>
        </w:r>
        <w:r w:rsidRPr="005C02C8">
          <w:rPr>
            <w:rFonts w:eastAsia="SimSun"/>
            <w:color w:val="000000"/>
            <w:szCs w:val="24"/>
            <w:highlight w:val="yellow"/>
            <w:lang w:val="en-US" w:eastAsia="zh-CN"/>
          </w:rPr>
          <w:t xml:space="preserve">escribes the Diameter-based </w:t>
        </w:r>
        <w:r w:rsidRPr="005C02C8">
          <w:rPr>
            <w:rFonts w:eastAsia="SimSun" w:hint="eastAsia"/>
            <w:color w:val="000000"/>
            <w:szCs w:val="24"/>
            <w:highlight w:val="yellow"/>
            <w:lang w:val="en-US" w:eastAsia="zh-CN"/>
          </w:rPr>
          <w:t>V4</w:t>
        </w:r>
        <w:r w:rsidRPr="005C02C8">
          <w:rPr>
            <w:rFonts w:eastAsia="SimSun"/>
            <w:color w:val="000000"/>
            <w:szCs w:val="24"/>
            <w:highlight w:val="yellow"/>
            <w:lang w:val="en-US" w:eastAsia="zh-CN"/>
          </w:rPr>
          <w:t xml:space="preserve"> interface between the </w:t>
        </w:r>
        <w:r w:rsidRPr="005C02C8">
          <w:rPr>
            <w:rFonts w:eastAsia="SimSun" w:hint="eastAsia"/>
            <w:color w:val="000000"/>
            <w:szCs w:val="24"/>
            <w:highlight w:val="yellow"/>
            <w:lang w:val="en-US" w:eastAsia="zh-CN"/>
          </w:rPr>
          <w:t xml:space="preserve">V2X Control Function </w:t>
        </w:r>
        <w:r w:rsidRPr="005C02C8">
          <w:rPr>
            <w:rFonts w:eastAsia="SimSun"/>
            <w:color w:val="000000"/>
            <w:szCs w:val="24"/>
            <w:highlight w:val="yellow"/>
            <w:lang w:val="en-US" w:eastAsia="zh-CN"/>
          </w:rPr>
          <w:t xml:space="preserve">and the Home Subscriber Server </w:t>
        </w:r>
        <w:r w:rsidRPr="005C02C8">
          <w:rPr>
            <w:rFonts w:eastAsia="SimSun" w:hint="eastAsia"/>
            <w:color w:val="000000"/>
            <w:szCs w:val="24"/>
            <w:highlight w:val="yellow"/>
            <w:lang w:val="en-US" w:eastAsia="zh-CN"/>
          </w:rPr>
          <w:t>(</w:t>
        </w:r>
        <w:r w:rsidRPr="005C02C8">
          <w:rPr>
            <w:rFonts w:eastAsia="SimSun"/>
            <w:color w:val="000000"/>
            <w:szCs w:val="24"/>
            <w:highlight w:val="yellow"/>
            <w:lang w:val="en-US" w:eastAsia="zh-CN"/>
          </w:rPr>
          <w:t>HSS</w:t>
        </w:r>
        <w:r w:rsidRPr="005C02C8">
          <w:rPr>
            <w:rFonts w:eastAsia="SimSun" w:hint="eastAsia"/>
            <w:color w:val="000000"/>
            <w:szCs w:val="24"/>
            <w:highlight w:val="yellow"/>
            <w:lang w:val="en-US" w:eastAsia="zh-CN"/>
          </w:rPr>
          <w:t>)</w:t>
        </w:r>
        <w:r w:rsidRPr="005C02C8">
          <w:rPr>
            <w:rFonts w:eastAsia="SimSun"/>
            <w:color w:val="000000"/>
            <w:szCs w:val="24"/>
            <w:highlight w:val="yellow"/>
            <w:lang w:val="en-US" w:eastAsia="zh-CN"/>
          </w:rPr>
          <w:t xml:space="preserve"> defined for </w:t>
        </w:r>
        <w:r w:rsidRPr="005C02C8">
          <w:rPr>
            <w:rFonts w:eastAsia="SimSun" w:hint="eastAsia"/>
            <w:color w:val="000000"/>
            <w:szCs w:val="24"/>
            <w:highlight w:val="yellow"/>
            <w:lang w:val="en-US" w:eastAsia="zh-CN"/>
          </w:rPr>
          <w:t>V2X services</w:t>
        </w:r>
        <w:r w:rsidRPr="005C02C8">
          <w:rPr>
            <w:rFonts w:eastAsia="SimSun"/>
            <w:color w:val="000000"/>
            <w:szCs w:val="24"/>
            <w:highlight w:val="yellow"/>
            <w:lang w:val="en-US" w:eastAsia="zh-CN"/>
          </w:rPr>
          <w:t>.</w:t>
        </w:r>
      </w:ins>
    </w:p>
    <w:p w:rsidR="005C02C8" w:rsidRPr="005C02C8" w:rsidRDefault="005C02C8" w:rsidP="005C02C8">
      <w:pPr>
        <w:rPr>
          <w:ins w:id="4160" w:author="Romano Giovanni" w:date="2017-10-25T05:55:00Z"/>
          <w:rFonts w:eastAsia="SimSun" w:hint="eastAsia"/>
          <w:color w:val="000000"/>
          <w:szCs w:val="24"/>
          <w:highlight w:val="yellow"/>
          <w:lang w:val="en-US" w:eastAsia="zh-CN"/>
        </w:rPr>
      </w:pPr>
      <w:ins w:id="4161" w:author="Romano Giovanni" w:date="2017-10-25T05:55:00Z">
        <w:r w:rsidRPr="005C02C8">
          <w:rPr>
            <w:rFonts w:eastAsia="SimSun"/>
            <w:color w:val="000000"/>
            <w:szCs w:val="24"/>
            <w:highlight w:val="yellow"/>
            <w:lang w:val="en-US" w:eastAsia="zh-CN"/>
          </w:rPr>
          <w:t xml:space="preserve">This specification defines the Diameter application for </w:t>
        </w:r>
        <w:r w:rsidRPr="005C02C8">
          <w:rPr>
            <w:rFonts w:eastAsia="SimSun" w:hint="eastAsia"/>
            <w:color w:val="000000"/>
            <w:szCs w:val="24"/>
            <w:highlight w:val="yellow"/>
            <w:lang w:val="en-US" w:eastAsia="zh-CN"/>
          </w:rPr>
          <w:t>V4</w:t>
        </w:r>
        <w:r w:rsidRPr="005C02C8">
          <w:rPr>
            <w:rFonts w:eastAsia="SimSun"/>
            <w:color w:val="000000"/>
            <w:szCs w:val="24"/>
            <w:highlight w:val="yellow"/>
            <w:lang w:val="en-US" w:eastAsia="zh-CN"/>
          </w:rPr>
          <w:t xml:space="preserve"> reference point</w:t>
        </w:r>
        <w:r w:rsidRPr="005C02C8">
          <w:rPr>
            <w:rFonts w:eastAsia="SimSun" w:hint="eastAsia"/>
            <w:color w:val="000000"/>
            <w:szCs w:val="24"/>
            <w:highlight w:val="yellow"/>
            <w:lang w:val="en-US" w:eastAsia="zh-CN"/>
          </w:rPr>
          <w:t xml:space="preserve"> between </w:t>
        </w:r>
        <w:r w:rsidRPr="005C02C8">
          <w:rPr>
            <w:rFonts w:eastAsia="SimSun"/>
            <w:color w:val="000000"/>
            <w:szCs w:val="24"/>
            <w:highlight w:val="yellow"/>
            <w:lang w:val="en-US" w:eastAsia="zh-CN"/>
          </w:rPr>
          <w:t>the</w:t>
        </w:r>
        <w:r w:rsidRPr="005C02C8">
          <w:rPr>
            <w:rFonts w:eastAsia="SimSun" w:hint="eastAsia"/>
            <w:color w:val="000000"/>
            <w:szCs w:val="24"/>
            <w:highlight w:val="yellow"/>
            <w:lang w:val="en-US" w:eastAsia="zh-CN"/>
          </w:rPr>
          <w:t xml:space="preserve"> V2X Control Function and the </w:t>
        </w:r>
        <w:r w:rsidRPr="005C02C8">
          <w:rPr>
            <w:rFonts w:eastAsia="SimSun"/>
            <w:color w:val="000000"/>
            <w:szCs w:val="24"/>
            <w:highlight w:val="yellow"/>
            <w:lang w:val="en-US" w:eastAsia="zh-CN"/>
          </w:rPr>
          <w:t>HSS.</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 xml:space="preserve">The interactions between the </w:t>
        </w:r>
        <w:r w:rsidRPr="005C02C8">
          <w:rPr>
            <w:rFonts w:eastAsia="SimSun" w:hint="eastAsia"/>
            <w:color w:val="000000"/>
            <w:szCs w:val="24"/>
            <w:highlight w:val="yellow"/>
            <w:lang w:val="en-US" w:eastAsia="zh-CN"/>
          </w:rPr>
          <w:t>V2X Control</w:t>
        </w:r>
        <w:r w:rsidRPr="005C02C8">
          <w:rPr>
            <w:rFonts w:eastAsia="SimSun"/>
            <w:color w:val="000000"/>
            <w:szCs w:val="24"/>
            <w:highlight w:val="yellow"/>
            <w:lang w:val="en-US" w:eastAsia="zh-CN"/>
          </w:rPr>
          <w:t xml:space="preserve"> Function </w:t>
        </w:r>
        <w:r w:rsidRPr="005C02C8">
          <w:rPr>
            <w:rFonts w:eastAsia="SimSun" w:hint="eastAsia"/>
            <w:color w:val="000000"/>
            <w:szCs w:val="24"/>
            <w:highlight w:val="yellow"/>
            <w:lang w:val="en-US" w:eastAsia="zh-CN"/>
          </w:rPr>
          <w:t xml:space="preserve">and the HSS </w:t>
        </w:r>
        <w:r w:rsidRPr="005C02C8">
          <w:rPr>
            <w:rFonts w:eastAsia="SimSun"/>
            <w:color w:val="000000"/>
            <w:szCs w:val="24"/>
            <w:highlight w:val="yellow"/>
            <w:lang w:val="en-US" w:eastAsia="zh-CN"/>
          </w:rPr>
          <w:t>are specified.</w:t>
        </w:r>
      </w:ins>
    </w:p>
    <w:p w:rsidR="005C02C8" w:rsidRPr="005C02C8" w:rsidRDefault="005C02C8" w:rsidP="005C02C8">
      <w:pPr>
        <w:rPr>
          <w:ins w:id="4162" w:author="Romano Giovanni" w:date="2017-10-25T05:55:00Z"/>
          <w:rFonts w:eastAsia="SimSun"/>
          <w:color w:val="000000"/>
          <w:szCs w:val="24"/>
          <w:highlight w:val="yellow"/>
          <w:lang w:val="en-US" w:eastAsia="zh-CN"/>
        </w:rPr>
      </w:pPr>
      <w:ins w:id="4163" w:author="Romano Giovanni" w:date="2017-10-25T05:55:00Z">
        <w:r w:rsidRPr="005C02C8">
          <w:rPr>
            <w:rFonts w:eastAsia="SimSun" w:hint="eastAsia"/>
            <w:color w:val="000000"/>
            <w:szCs w:val="24"/>
            <w:highlight w:val="yellow"/>
            <w:lang w:val="en-US" w:eastAsia="zh-CN"/>
          </w:rPr>
          <w:t xml:space="preserve">The stage 2 </w:t>
        </w:r>
        <w:r w:rsidRPr="005C02C8">
          <w:rPr>
            <w:rFonts w:eastAsia="SimSun"/>
            <w:color w:val="000000"/>
            <w:szCs w:val="24"/>
            <w:highlight w:val="yellow"/>
            <w:lang w:val="en-US" w:eastAsia="zh-CN"/>
          </w:rPr>
          <w:t xml:space="preserve">description </w:t>
        </w:r>
        <w:r w:rsidRPr="005C02C8">
          <w:rPr>
            <w:rFonts w:eastAsia="SimSun" w:hint="eastAsia"/>
            <w:color w:val="000000"/>
            <w:szCs w:val="24"/>
            <w:highlight w:val="yellow"/>
            <w:lang w:val="en-US" w:eastAsia="zh-CN"/>
          </w:rPr>
          <w:t>for V2X s</w:t>
        </w:r>
        <w:r w:rsidRPr="005C02C8">
          <w:rPr>
            <w:rFonts w:eastAsia="SimSun"/>
            <w:color w:val="000000"/>
            <w:szCs w:val="24"/>
            <w:highlight w:val="yellow"/>
            <w:lang w:val="en-US" w:eastAsia="zh-CN"/>
          </w:rPr>
          <w:t xml:space="preserve">ervice features in EPS </w:t>
        </w:r>
        <w:r w:rsidRPr="005C02C8">
          <w:rPr>
            <w:rFonts w:eastAsia="SimSun" w:hint="eastAsia"/>
            <w:color w:val="000000"/>
            <w:szCs w:val="24"/>
            <w:highlight w:val="yellow"/>
            <w:lang w:val="en-US" w:eastAsia="zh-CN"/>
          </w:rPr>
          <w:t>is specified</w:t>
        </w:r>
        <w:r w:rsidRPr="005C02C8">
          <w:rPr>
            <w:rFonts w:eastAsia="SimSun"/>
            <w:color w:val="000000"/>
            <w:szCs w:val="24"/>
            <w:highlight w:val="yellow"/>
            <w:lang w:val="en-US" w:eastAsia="zh-CN"/>
          </w:rPr>
          <w:t xml:space="preserve"> in 3GPP TS 23.</w:t>
        </w:r>
        <w:r w:rsidRPr="005C02C8">
          <w:rPr>
            <w:rFonts w:eastAsia="SimSun" w:hint="eastAsia"/>
            <w:color w:val="000000"/>
            <w:szCs w:val="24"/>
            <w:highlight w:val="yellow"/>
            <w:lang w:val="en-US" w:eastAsia="zh-CN"/>
          </w:rPr>
          <w:t>285</w:t>
        </w:r>
        <w:r w:rsidRPr="005C02C8">
          <w:rPr>
            <w:rFonts w:eastAsia="SimSun"/>
            <w:color w:val="000000"/>
            <w:szCs w:val="24"/>
            <w:highlight w:val="yellow"/>
            <w:lang w:val="en-US" w:eastAsia="zh-CN"/>
          </w:rPr>
          <w:t>.</w:t>
        </w:r>
      </w:ins>
    </w:p>
    <w:p w:rsidR="005C02C8" w:rsidRPr="005C02C8" w:rsidRDefault="005C02C8" w:rsidP="005C02C8">
      <w:pPr>
        <w:pStyle w:val="Titolo5"/>
        <w:rPr>
          <w:ins w:id="4164" w:author="Romano Giovanni" w:date="2017-10-25T05:55:00Z"/>
          <w:rFonts w:eastAsia="SimSun"/>
          <w:bCs/>
          <w:color w:val="000000"/>
          <w:szCs w:val="24"/>
          <w:highlight w:val="yellow"/>
          <w:lang w:val="en-US" w:eastAsia="zh-CN"/>
        </w:rPr>
      </w:pPr>
      <w:ins w:id="4165" w:author="Romano Giovanni" w:date="2017-10-25T05:55:00Z">
        <w:r w:rsidRPr="005C02C8">
          <w:rPr>
            <w:rFonts w:eastAsia="SimSun"/>
            <w:bCs/>
            <w:color w:val="000000"/>
            <w:szCs w:val="24"/>
            <w:highlight w:val="yellow"/>
            <w:lang w:val="en-US" w:eastAsia="zh-CN"/>
          </w:rPr>
          <w:t>5.1.2.12.8.73</w:t>
        </w:r>
        <w:r w:rsidRPr="005C02C8">
          <w:rPr>
            <w:rFonts w:eastAsia="SimSun"/>
            <w:bCs/>
            <w:color w:val="000000"/>
            <w:szCs w:val="24"/>
            <w:highlight w:val="yellow"/>
            <w:lang w:val="en-US" w:eastAsia="zh-CN"/>
          </w:rPr>
          <w:tab/>
          <w:t>TS 29.389</w:t>
        </w:r>
      </w:ins>
    </w:p>
    <w:p w:rsidR="005C02C8" w:rsidRPr="005C02C8" w:rsidRDefault="005C02C8" w:rsidP="005C02C8">
      <w:pPr>
        <w:widowControl w:val="0"/>
        <w:tabs>
          <w:tab w:val="clear" w:pos="1134"/>
          <w:tab w:val="clear" w:pos="1871"/>
          <w:tab w:val="clear" w:pos="2268"/>
          <w:tab w:val="left" w:pos="90"/>
        </w:tabs>
        <w:overflowPunct/>
        <w:spacing w:before="91"/>
        <w:textAlignment w:val="auto"/>
        <w:rPr>
          <w:ins w:id="4166" w:author="Romano Giovanni" w:date="2017-10-25T05:55:00Z"/>
          <w:rFonts w:eastAsia="SimSun"/>
          <w:b/>
          <w:bCs/>
          <w:color w:val="000000"/>
          <w:szCs w:val="24"/>
          <w:highlight w:val="yellow"/>
          <w:lang w:val="en-US" w:eastAsia="zh-CN"/>
        </w:rPr>
      </w:pPr>
      <w:ins w:id="4167" w:author="Romano Giovanni" w:date="2017-10-25T05:55:00Z">
        <w:r w:rsidRPr="005C02C8">
          <w:rPr>
            <w:rFonts w:eastAsia="SimSun"/>
            <w:b/>
            <w:bCs/>
            <w:color w:val="000000"/>
            <w:szCs w:val="24"/>
            <w:highlight w:val="yellow"/>
            <w:lang w:val="en-US" w:eastAsia="zh-CN"/>
          </w:rPr>
          <w:t xml:space="preserve">Inter-V2X Control Function </w:t>
        </w:r>
        <w:proofErr w:type="spellStart"/>
        <w:r w:rsidRPr="005C02C8">
          <w:rPr>
            <w:rFonts w:eastAsia="SimSun"/>
            <w:b/>
            <w:bCs/>
            <w:color w:val="000000"/>
            <w:szCs w:val="24"/>
            <w:highlight w:val="yellow"/>
            <w:lang w:val="en-US" w:eastAsia="zh-CN"/>
          </w:rPr>
          <w:t>Signalling</w:t>
        </w:r>
        <w:proofErr w:type="spellEnd"/>
        <w:r w:rsidRPr="005C02C8">
          <w:rPr>
            <w:rFonts w:eastAsia="SimSun"/>
            <w:b/>
            <w:bCs/>
            <w:color w:val="000000"/>
            <w:szCs w:val="24"/>
            <w:highlight w:val="yellow"/>
            <w:lang w:val="en-US" w:eastAsia="zh-CN"/>
          </w:rPr>
          <w:t xml:space="preserve"> aspects (V6); Stage 3</w:t>
        </w:r>
      </w:ins>
    </w:p>
    <w:p w:rsidR="005C02C8" w:rsidRPr="005C02C8" w:rsidRDefault="005C02C8" w:rsidP="005C02C8">
      <w:pPr>
        <w:rPr>
          <w:ins w:id="4168" w:author="Romano Giovanni" w:date="2017-10-25T05:55:00Z"/>
          <w:rFonts w:eastAsia="SimSun"/>
          <w:color w:val="000000"/>
          <w:szCs w:val="24"/>
          <w:highlight w:val="yellow"/>
          <w:lang w:val="en-US" w:eastAsia="zh-CN"/>
        </w:rPr>
      </w:pPr>
      <w:ins w:id="4169" w:author="Romano Giovanni" w:date="2017-10-25T05:55:00Z">
        <w:r w:rsidRPr="005C02C8">
          <w:rPr>
            <w:rFonts w:eastAsia="SimSun"/>
            <w:color w:val="000000"/>
            <w:szCs w:val="24"/>
            <w:highlight w:val="yellow"/>
            <w:lang w:val="en-US" w:eastAsia="zh-CN"/>
          </w:rPr>
          <w:t xml:space="preserve">This document </w:t>
        </w:r>
        <w:r w:rsidRPr="005C02C8">
          <w:rPr>
            <w:rFonts w:eastAsia="SimSun" w:hint="eastAsia"/>
            <w:color w:val="000000"/>
            <w:szCs w:val="24"/>
            <w:highlight w:val="yellow"/>
            <w:lang w:val="en-US" w:eastAsia="zh-CN"/>
          </w:rPr>
          <w:t>d</w:t>
        </w:r>
        <w:r w:rsidRPr="005C02C8">
          <w:rPr>
            <w:rFonts w:eastAsia="SimSun"/>
            <w:color w:val="000000"/>
            <w:szCs w:val="24"/>
            <w:highlight w:val="yellow"/>
            <w:lang w:val="en-US" w:eastAsia="zh-CN"/>
          </w:rPr>
          <w:t xml:space="preserve">escribes the Diameter-based interfaces between the </w:t>
        </w:r>
        <w:r w:rsidRPr="005C02C8">
          <w:rPr>
            <w:rFonts w:eastAsia="SimSun" w:hint="eastAsia"/>
            <w:color w:val="000000"/>
            <w:szCs w:val="24"/>
            <w:highlight w:val="yellow"/>
            <w:lang w:val="en-US" w:eastAsia="zh-CN"/>
          </w:rPr>
          <w:t xml:space="preserve">V2X Control Function </w:t>
        </w:r>
        <w:r w:rsidRPr="005C02C8">
          <w:rPr>
            <w:rFonts w:eastAsia="SimSun"/>
            <w:color w:val="000000"/>
            <w:szCs w:val="24"/>
            <w:highlight w:val="yellow"/>
            <w:lang w:val="en-US" w:eastAsia="zh-CN"/>
          </w:rPr>
          <w:t xml:space="preserve">in the HPLMN and the </w:t>
        </w:r>
        <w:r w:rsidRPr="005C02C8">
          <w:rPr>
            <w:rFonts w:eastAsia="SimSun" w:hint="eastAsia"/>
            <w:color w:val="000000"/>
            <w:szCs w:val="24"/>
            <w:highlight w:val="yellow"/>
            <w:lang w:val="en-US" w:eastAsia="zh-CN"/>
          </w:rPr>
          <w:t xml:space="preserve">V2X Control Function </w:t>
        </w:r>
        <w:r w:rsidRPr="005C02C8">
          <w:rPr>
            <w:rFonts w:eastAsia="SimSun"/>
            <w:color w:val="000000"/>
            <w:szCs w:val="24"/>
            <w:highlight w:val="yellow"/>
            <w:lang w:val="en-US" w:eastAsia="zh-CN"/>
          </w:rPr>
          <w:t xml:space="preserve">in </w:t>
        </w:r>
        <w:r w:rsidRPr="005C02C8">
          <w:rPr>
            <w:rFonts w:eastAsia="SimSun" w:hint="eastAsia"/>
            <w:color w:val="000000"/>
            <w:szCs w:val="24"/>
            <w:highlight w:val="yellow"/>
            <w:lang w:val="en-US" w:eastAsia="zh-CN"/>
          </w:rPr>
          <w:t>the VPLMN</w:t>
        </w:r>
        <w:r w:rsidRPr="005C02C8">
          <w:rPr>
            <w:rFonts w:eastAsia="SimSun"/>
            <w:color w:val="000000"/>
            <w:szCs w:val="24"/>
            <w:highlight w:val="yellow"/>
            <w:lang w:val="en-US" w:eastAsia="zh-CN"/>
          </w:rPr>
          <w:t xml:space="preserve"> (</w:t>
        </w:r>
        <w:r w:rsidRPr="005C02C8">
          <w:rPr>
            <w:rFonts w:eastAsia="SimSun" w:hint="eastAsia"/>
            <w:color w:val="000000"/>
            <w:szCs w:val="24"/>
            <w:highlight w:val="yellow"/>
            <w:lang w:val="en-US" w:eastAsia="zh-CN"/>
          </w:rPr>
          <w:t>V6</w:t>
        </w:r>
        <w:r w:rsidRPr="005C02C8">
          <w:rPr>
            <w:rFonts w:eastAsia="SimSun"/>
            <w:color w:val="000000"/>
            <w:szCs w:val="24"/>
            <w:highlight w:val="yellow"/>
            <w:lang w:val="en-US" w:eastAsia="zh-CN"/>
          </w:rPr>
          <w:t xml:space="preserve"> interface).</w:t>
        </w:r>
      </w:ins>
    </w:p>
    <w:p w:rsidR="005C02C8" w:rsidRPr="005C02C8" w:rsidRDefault="005C02C8" w:rsidP="005C02C8">
      <w:pPr>
        <w:rPr>
          <w:ins w:id="4170" w:author="Romano Giovanni" w:date="2017-10-25T05:55:00Z"/>
          <w:rFonts w:eastAsia="SimSun" w:hint="eastAsia"/>
          <w:color w:val="000000"/>
          <w:szCs w:val="24"/>
          <w:highlight w:val="yellow"/>
          <w:lang w:val="en-US" w:eastAsia="zh-CN"/>
        </w:rPr>
      </w:pPr>
      <w:ins w:id="4171" w:author="Romano Giovanni" w:date="2017-10-25T05:55:00Z">
        <w:r w:rsidRPr="005C02C8">
          <w:rPr>
            <w:rFonts w:eastAsia="SimSun"/>
            <w:color w:val="000000"/>
            <w:szCs w:val="24"/>
            <w:highlight w:val="yellow"/>
            <w:lang w:val="en-US" w:eastAsia="zh-CN"/>
          </w:rPr>
          <w:t xml:space="preserve">This specification defines the Diameter application for </w:t>
        </w:r>
        <w:r w:rsidRPr="005C02C8">
          <w:rPr>
            <w:rFonts w:eastAsia="SimSun" w:hint="eastAsia"/>
            <w:color w:val="000000"/>
            <w:szCs w:val="24"/>
            <w:highlight w:val="yellow"/>
            <w:lang w:val="en-US" w:eastAsia="zh-CN"/>
          </w:rPr>
          <w:t>V6</w:t>
        </w:r>
        <w:r w:rsidRPr="005C02C8">
          <w:rPr>
            <w:rFonts w:eastAsia="SimSun"/>
            <w:color w:val="000000"/>
            <w:szCs w:val="24"/>
            <w:highlight w:val="yellow"/>
            <w:lang w:val="en-US" w:eastAsia="zh-CN"/>
          </w:rPr>
          <w:t xml:space="preserve"> reference points</w:t>
        </w:r>
        <w:r w:rsidRPr="005C02C8">
          <w:rPr>
            <w:rFonts w:eastAsia="SimSun" w:hint="eastAsia"/>
            <w:color w:val="000000"/>
            <w:szCs w:val="24"/>
            <w:highlight w:val="yellow"/>
            <w:lang w:val="en-US" w:eastAsia="zh-CN"/>
          </w:rPr>
          <w:t xml:space="preserve"> between </w:t>
        </w:r>
        <w:r w:rsidRPr="005C02C8">
          <w:rPr>
            <w:rFonts w:eastAsia="SimSun"/>
            <w:color w:val="000000"/>
            <w:szCs w:val="24"/>
            <w:highlight w:val="yellow"/>
            <w:lang w:val="en-US" w:eastAsia="zh-CN"/>
          </w:rPr>
          <w:t>the</w:t>
        </w:r>
        <w:r w:rsidRPr="005C02C8">
          <w:rPr>
            <w:rFonts w:eastAsia="SimSun" w:hint="eastAsia"/>
            <w:color w:val="000000"/>
            <w:szCs w:val="24"/>
            <w:highlight w:val="yellow"/>
            <w:lang w:val="en-US" w:eastAsia="zh-CN"/>
          </w:rPr>
          <w:t xml:space="preserve"> V2X Control</w:t>
        </w:r>
        <w:r w:rsidRPr="005C02C8">
          <w:rPr>
            <w:rFonts w:eastAsia="SimSun"/>
            <w:color w:val="000000"/>
            <w:szCs w:val="24"/>
            <w:highlight w:val="yellow"/>
            <w:lang w:val="en-US" w:eastAsia="zh-CN"/>
          </w:rPr>
          <w:t xml:space="preserve"> Functions. The interactions between the </w:t>
        </w:r>
        <w:r w:rsidRPr="005C02C8">
          <w:rPr>
            <w:rFonts w:eastAsia="SimSun" w:hint="eastAsia"/>
            <w:color w:val="000000"/>
            <w:szCs w:val="24"/>
            <w:highlight w:val="yellow"/>
            <w:lang w:val="en-US" w:eastAsia="zh-CN"/>
          </w:rPr>
          <w:t>V2X Control</w:t>
        </w:r>
        <w:r w:rsidRPr="005C02C8">
          <w:rPr>
            <w:rFonts w:eastAsia="SimSun"/>
            <w:color w:val="000000"/>
            <w:szCs w:val="24"/>
            <w:highlight w:val="yellow"/>
            <w:lang w:val="en-US" w:eastAsia="zh-CN"/>
          </w:rPr>
          <w:t xml:space="preserve"> Functions</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are specified.</w:t>
        </w:r>
      </w:ins>
    </w:p>
    <w:p w:rsidR="005C02C8" w:rsidRPr="005C02C8" w:rsidRDefault="005C02C8" w:rsidP="005C02C8">
      <w:pPr>
        <w:rPr>
          <w:ins w:id="4172" w:author="Romano Giovanni" w:date="2017-10-25T05:55:00Z"/>
          <w:rFonts w:eastAsia="SimSun"/>
          <w:color w:val="000000"/>
          <w:szCs w:val="24"/>
          <w:highlight w:val="yellow"/>
          <w:lang w:val="en-US" w:eastAsia="zh-CN"/>
        </w:rPr>
      </w:pPr>
      <w:ins w:id="4173" w:author="Romano Giovanni" w:date="2017-10-25T05:55:00Z">
        <w:r w:rsidRPr="005C02C8">
          <w:rPr>
            <w:rFonts w:eastAsia="SimSun" w:hint="eastAsia"/>
            <w:color w:val="000000"/>
            <w:szCs w:val="24"/>
            <w:highlight w:val="yellow"/>
            <w:lang w:val="en-US" w:eastAsia="zh-CN"/>
          </w:rPr>
          <w:t xml:space="preserve">The stage 2 </w:t>
        </w:r>
        <w:r w:rsidRPr="005C02C8">
          <w:rPr>
            <w:rFonts w:eastAsia="SimSun"/>
            <w:color w:val="000000"/>
            <w:szCs w:val="24"/>
            <w:highlight w:val="yellow"/>
            <w:lang w:val="en-US" w:eastAsia="zh-CN"/>
          </w:rPr>
          <w:t xml:space="preserve">description </w:t>
        </w:r>
        <w:r w:rsidRPr="005C02C8">
          <w:rPr>
            <w:rFonts w:eastAsia="SimSun" w:hint="eastAsia"/>
            <w:color w:val="000000"/>
            <w:szCs w:val="24"/>
            <w:highlight w:val="yellow"/>
            <w:lang w:val="en-US" w:eastAsia="zh-CN"/>
          </w:rPr>
          <w:t>for V2X</w:t>
        </w:r>
        <w:r w:rsidRPr="005C02C8">
          <w:rPr>
            <w:rFonts w:eastAsia="SimSun"/>
            <w:color w:val="000000"/>
            <w:szCs w:val="24"/>
            <w:highlight w:val="yellow"/>
            <w:lang w:val="en-US" w:eastAsia="zh-CN"/>
          </w:rPr>
          <w:t xml:space="preserve"> </w:t>
        </w:r>
        <w:r w:rsidRPr="005C02C8">
          <w:rPr>
            <w:rFonts w:eastAsia="SimSun" w:hint="eastAsia"/>
            <w:color w:val="000000"/>
            <w:szCs w:val="24"/>
            <w:highlight w:val="yellow"/>
            <w:lang w:val="en-US" w:eastAsia="zh-CN"/>
          </w:rPr>
          <w:t>s</w:t>
        </w:r>
        <w:r w:rsidRPr="005C02C8">
          <w:rPr>
            <w:rFonts w:eastAsia="SimSun"/>
            <w:color w:val="000000"/>
            <w:szCs w:val="24"/>
            <w:highlight w:val="yellow"/>
            <w:lang w:val="en-US" w:eastAsia="zh-CN"/>
          </w:rPr>
          <w:t xml:space="preserve">ervice features in EPS </w:t>
        </w:r>
        <w:r w:rsidRPr="005C02C8">
          <w:rPr>
            <w:rFonts w:eastAsia="SimSun" w:hint="eastAsia"/>
            <w:color w:val="000000"/>
            <w:szCs w:val="24"/>
            <w:highlight w:val="yellow"/>
            <w:lang w:val="en-US" w:eastAsia="zh-CN"/>
          </w:rPr>
          <w:t>is specified</w:t>
        </w:r>
        <w:r w:rsidRPr="005C02C8">
          <w:rPr>
            <w:rFonts w:eastAsia="SimSun"/>
            <w:color w:val="000000"/>
            <w:szCs w:val="24"/>
            <w:highlight w:val="yellow"/>
            <w:lang w:val="en-US" w:eastAsia="zh-CN"/>
          </w:rPr>
          <w:t xml:space="preserve"> in 3GPP TS 23.</w:t>
        </w:r>
        <w:r w:rsidRPr="005C02C8">
          <w:rPr>
            <w:rFonts w:eastAsia="SimSun" w:hint="eastAsia"/>
            <w:color w:val="000000"/>
            <w:szCs w:val="24"/>
            <w:highlight w:val="yellow"/>
            <w:lang w:val="en-US" w:eastAsia="zh-CN"/>
          </w:rPr>
          <w:t>285</w:t>
        </w:r>
        <w:r w:rsidRPr="005C02C8">
          <w:rPr>
            <w:rFonts w:eastAsia="SimSun"/>
            <w:color w:val="000000"/>
            <w:szCs w:val="24"/>
            <w:highlight w:val="yellow"/>
            <w:lang w:val="en-US" w:eastAsia="zh-CN"/>
          </w:rPr>
          <w:t>.</w:t>
        </w:r>
      </w:ins>
    </w:p>
    <w:p w:rsidR="005C02C8" w:rsidRPr="005C02C8" w:rsidRDefault="005C02C8" w:rsidP="005C02C8">
      <w:pPr>
        <w:pStyle w:val="Titolo5"/>
        <w:rPr>
          <w:ins w:id="4174" w:author="Romano Giovanni" w:date="2017-10-25T05:55:00Z"/>
          <w:rFonts w:eastAsia="SimSun"/>
          <w:bCs/>
          <w:color w:val="000000"/>
          <w:szCs w:val="24"/>
          <w:highlight w:val="yellow"/>
          <w:lang w:val="en-US" w:eastAsia="zh-CN"/>
        </w:rPr>
      </w:pPr>
      <w:ins w:id="4175" w:author="Romano Giovanni" w:date="2017-10-25T05:55:00Z">
        <w:r w:rsidRPr="005C02C8">
          <w:rPr>
            <w:rFonts w:eastAsia="SimSun"/>
            <w:bCs/>
            <w:color w:val="000000"/>
            <w:szCs w:val="24"/>
            <w:highlight w:val="yellow"/>
            <w:lang w:val="en-US" w:eastAsia="zh-CN"/>
          </w:rPr>
          <w:t>5.1.2.12.8.74</w:t>
        </w:r>
        <w:r w:rsidRPr="005C02C8">
          <w:rPr>
            <w:rFonts w:eastAsia="SimSun"/>
            <w:bCs/>
            <w:color w:val="000000"/>
            <w:szCs w:val="24"/>
            <w:highlight w:val="yellow"/>
            <w:lang w:val="en-US" w:eastAsia="zh-CN"/>
          </w:rPr>
          <w:tab/>
          <w:t>TS 29.405</w:t>
        </w:r>
      </w:ins>
    </w:p>
    <w:p w:rsidR="005C02C8" w:rsidRPr="005C02C8" w:rsidRDefault="005C02C8" w:rsidP="005C02C8">
      <w:pPr>
        <w:widowControl w:val="0"/>
        <w:tabs>
          <w:tab w:val="clear" w:pos="1134"/>
          <w:tab w:val="clear" w:pos="1871"/>
          <w:tab w:val="clear" w:pos="2268"/>
          <w:tab w:val="left" w:pos="90"/>
        </w:tabs>
        <w:overflowPunct/>
        <w:spacing w:before="91"/>
        <w:textAlignment w:val="auto"/>
        <w:rPr>
          <w:ins w:id="4176" w:author="Romano Giovanni" w:date="2017-10-25T05:55:00Z"/>
          <w:rFonts w:eastAsia="SimSun"/>
          <w:b/>
          <w:bCs/>
          <w:color w:val="000000"/>
          <w:szCs w:val="24"/>
          <w:highlight w:val="yellow"/>
          <w:lang w:val="en-US" w:eastAsia="zh-CN"/>
        </w:rPr>
      </w:pPr>
      <w:ins w:id="4177" w:author="Romano Giovanni" w:date="2017-10-25T05:55:00Z">
        <w:r w:rsidRPr="005C02C8">
          <w:rPr>
            <w:rFonts w:eastAsia="SimSun"/>
            <w:b/>
            <w:bCs/>
            <w:color w:val="000000"/>
            <w:szCs w:val="24"/>
            <w:highlight w:val="yellow"/>
            <w:lang w:val="en-US" w:eastAsia="zh-CN"/>
          </w:rPr>
          <w:t>Nq and Nq Application Protocol (Nq-AP); Stage 3</w:t>
        </w:r>
      </w:ins>
    </w:p>
    <w:p w:rsidR="005C02C8" w:rsidRPr="005C02C8" w:rsidRDefault="005C02C8" w:rsidP="005C02C8">
      <w:pPr>
        <w:rPr>
          <w:ins w:id="4178" w:author="Romano Giovanni" w:date="2017-10-25T05:55:00Z"/>
          <w:rFonts w:eastAsia="SimSun"/>
          <w:color w:val="000000"/>
          <w:szCs w:val="24"/>
          <w:lang w:val="en-US" w:eastAsia="zh-CN"/>
        </w:rPr>
      </w:pPr>
      <w:ins w:id="4179" w:author="Romano Giovanni" w:date="2017-10-25T05:55:00Z">
        <w:r w:rsidRPr="005C02C8">
          <w:rPr>
            <w:rFonts w:eastAsia="SimSun"/>
            <w:color w:val="000000"/>
            <w:szCs w:val="24"/>
            <w:highlight w:val="yellow"/>
            <w:lang w:val="en-US" w:eastAsia="zh-CN"/>
          </w:rPr>
          <w:t>This document specifies the procedures and</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 xml:space="preserve">the </w:t>
        </w:r>
        <w:r w:rsidRPr="005C02C8">
          <w:rPr>
            <w:rFonts w:eastAsia="SimSun" w:hint="eastAsia"/>
            <w:color w:val="000000"/>
            <w:szCs w:val="24"/>
            <w:highlight w:val="yellow"/>
            <w:lang w:val="en-US" w:eastAsia="zh-CN"/>
          </w:rPr>
          <w:t>Nq and Nq'</w:t>
        </w:r>
        <w:r w:rsidRPr="005C02C8">
          <w:rPr>
            <w:rFonts w:eastAsia="SimSun"/>
            <w:color w:val="000000"/>
            <w:szCs w:val="24"/>
            <w:highlight w:val="yellow"/>
            <w:lang w:val="en-US" w:eastAsia="zh-CN"/>
          </w:rPr>
          <w:t xml:space="preserve"> Application Protocol </w:t>
        </w:r>
        <w:r w:rsidRPr="005C02C8">
          <w:rPr>
            <w:rFonts w:eastAsia="SimSun" w:hint="eastAsia"/>
            <w:color w:val="000000"/>
            <w:szCs w:val="24"/>
            <w:highlight w:val="yellow"/>
            <w:lang w:val="en-US" w:eastAsia="zh-CN"/>
          </w:rPr>
          <w:t xml:space="preserve">(Nq-AP) </w:t>
        </w:r>
        <w:r w:rsidRPr="005C02C8">
          <w:rPr>
            <w:rFonts w:eastAsia="SimSun"/>
            <w:color w:val="000000"/>
            <w:szCs w:val="24"/>
            <w:highlight w:val="yellow"/>
            <w:lang w:val="en-US" w:eastAsia="zh-CN"/>
          </w:rPr>
          <w:t>messages used on the Nq/Nq' interfaces</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between the RAN Congestion Awareness Function (RCAF) and the Mobility Management Entity (MME)</w:t>
        </w:r>
        <w:r w:rsidRPr="005C02C8">
          <w:rPr>
            <w:rFonts w:eastAsia="SimSun" w:hint="eastAsia"/>
            <w:color w:val="000000"/>
            <w:szCs w:val="24"/>
            <w:highlight w:val="yellow"/>
            <w:lang w:val="en-US" w:eastAsia="zh-CN"/>
          </w:rPr>
          <w:t xml:space="preserve"> or the</w:t>
        </w:r>
        <w:r w:rsidRPr="005C02C8">
          <w:rPr>
            <w:rFonts w:eastAsia="SimSun"/>
            <w:color w:val="000000"/>
            <w:szCs w:val="24"/>
            <w:highlight w:val="yellow"/>
            <w:lang w:val="en-US" w:eastAsia="zh-CN"/>
          </w:rPr>
          <w:t xml:space="preserve"> Serving GPRS Support Node (SGSN)</w:t>
        </w:r>
        <w:r w:rsidRPr="005C02C8">
          <w:rPr>
            <w:rFonts w:eastAsia="SimSun" w:hint="eastAsia"/>
            <w:color w:val="000000"/>
            <w:szCs w:val="24"/>
            <w:highlight w:val="yellow"/>
            <w:lang w:val="en-US" w:eastAsia="zh-CN"/>
          </w:rPr>
          <w:t xml:space="preserve">. The </w:t>
        </w:r>
        <w:r w:rsidRPr="005C02C8">
          <w:rPr>
            <w:rFonts w:eastAsia="SimSun"/>
            <w:color w:val="000000"/>
            <w:szCs w:val="24"/>
            <w:highlight w:val="yellow"/>
            <w:lang w:val="en-US" w:eastAsia="zh-CN"/>
          </w:rPr>
          <w:t xml:space="preserve">related </w:t>
        </w:r>
        <w:r w:rsidRPr="005C02C8">
          <w:rPr>
            <w:rFonts w:eastAsia="SimSun" w:hint="eastAsia"/>
            <w:color w:val="000000"/>
            <w:szCs w:val="24"/>
            <w:highlight w:val="yellow"/>
            <w:lang w:val="en-US" w:eastAsia="zh-CN"/>
          </w:rPr>
          <w:t xml:space="preserve">stage 2 </w:t>
        </w:r>
        <w:r w:rsidRPr="005C02C8">
          <w:rPr>
            <w:rFonts w:eastAsia="SimSun"/>
            <w:color w:val="000000"/>
            <w:szCs w:val="24"/>
            <w:highlight w:val="yellow"/>
            <w:lang w:val="en-US" w:eastAsia="zh-CN"/>
          </w:rPr>
          <w:t xml:space="preserve">requirements are </w:t>
        </w:r>
        <w:r w:rsidRPr="005C02C8">
          <w:rPr>
            <w:rFonts w:eastAsia="SimSun" w:hint="eastAsia"/>
            <w:color w:val="000000"/>
            <w:szCs w:val="24"/>
            <w:highlight w:val="yellow"/>
            <w:lang w:val="en-US" w:eastAsia="zh-CN"/>
          </w:rPr>
          <w:t>specified</w:t>
        </w:r>
        <w:r w:rsidRPr="005C02C8">
          <w:rPr>
            <w:rFonts w:eastAsia="SimSun"/>
            <w:color w:val="000000"/>
            <w:szCs w:val="24"/>
            <w:highlight w:val="yellow"/>
            <w:lang w:val="en-US" w:eastAsia="zh-CN"/>
          </w:rPr>
          <w:t xml:space="preserve"> in 3GPP TS 23.401 and 3GPP TS 23.060.</w:t>
        </w:r>
      </w:ins>
    </w:p>
    <w:p w:rsidR="000E26CB" w:rsidRPr="002D5C5B" w:rsidRDefault="000E26CB" w:rsidP="000E26CB">
      <w:pPr>
        <w:pStyle w:val="Titolo5"/>
        <w:rPr>
          <w:ins w:id="4180" w:author="Romano Giovanni" w:date="2017-10-23T20:30:00Z"/>
          <w:rFonts w:eastAsia="SimSun"/>
          <w:bCs/>
          <w:color w:val="000000"/>
          <w:szCs w:val="24"/>
          <w:lang w:val="en-US" w:eastAsia="zh-CN"/>
        </w:rPr>
      </w:pPr>
      <w:ins w:id="4181" w:author="Romano Giovanni" w:date="2017-10-23T20:30: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ins>
      <w:ins w:id="4182" w:author="Romano Giovanni" w:date="2017-10-23T20:48:00Z">
        <w:r w:rsidR="00E64DB4">
          <w:rPr>
            <w:rFonts w:eastAsia="SimSun"/>
            <w:bCs/>
            <w:color w:val="000000"/>
            <w:szCs w:val="24"/>
            <w:lang w:val="en-US" w:eastAsia="zh-CN"/>
          </w:rPr>
          <w:t>12.8.</w:t>
        </w:r>
      </w:ins>
      <w:ins w:id="4183" w:author="Romano Giovanni" w:date="2017-10-25T05:55:00Z">
        <w:r w:rsidR="00091149">
          <w:rPr>
            <w:rFonts w:eastAsia="SimSun"/>
            <w:bCs/>
            <w:color w:val="000000"/>
            <w:szCs w:val="24"/>
            <w:lang w:val="en-US" w:eastAsia="zh-CN"/>
          </w:rPr>
          <w:t>75</w:t>
        </w:r>
      </w:ins>
      <w:ins w:id="4184" w:author="Romano Giovanni" w:date="2017-10-23T20:30:00Z">
        <w:r w:rsidRPr="00CF3217">
          <w:rPr>
            <w:rFonts w:eastAsia="SimSun"/>
            <w:bCs/>
            <w:color w:val="000000"/>
            <w:szCs w:val="24"/>
            <w:lang w:val="en-US" w:eastAsia="zh-CN"/>
          </w:rPr>
          <w:tab/>
          <w:t>TS 29.468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85" w:author="Romano Giovanni" w:date="2017-10-23T20:30:00Z"/>
          <w:rFonts w:eastAsia="SimSun"/>
          <w:b/>
          <w:bCs/>
          <w:color w:val="000000"/>
          <w:szCs w:val="24"/>
          <w:lang w:val="en-US" w:eastAsia="zh-CN"/>
        </w:rPr>
      </w:pPr>
      <w:ins w:id="4186" w:author="Romano Giovanni" w:date="2017-10-23T20:30:00Z">
        <w:r w:rsidRPr="00CF3217">
          <w:rPr>
            <w:rFonts w:eastAsia="SimSun"/>
            <w:b/>
            <w:bCs/>
            <w:color w:val="000000"/>
            <w:szCs w:val="24"/>
            <w:lang w:val="en-US" w:eastAsia="zh-CN"/>
          </w:rPr>
          <w:t>Group Communication System Enablers for LTE (GCSE_LTE); MB2 reference point; Stage 3</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87" w:author="Romano Giovanni" w:date="2017-10-23T20:30:00Z"/>
          <w:rFonts w:eastAsia="SimSun"/>
          <w:color w:val="000000"/>
          <w:szCs w:val="24"/>
          <w:lang w:val="en-US" w:eastAsia="zh-CN"/>
        </w:rPr>
      </w:pPr>
      <w:ins w:id="4188" w:author="Romano Giovanni" w:date="2017-10-23T20:30:00Z">
        <w:r w:rsidRPr="00CF3217">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0E26CB" w:rsidRPr="00CF3217" w:rsidRDefault="000E26CB" w:rsidP="000E26CB">
      <w:pPr>
        <w:widowControl w:val="0"/>
        <w:tabs>
          <w:tab w:val="clear" w:pos="1134"/>
          <w:tab w:val="clear" w:pos="1871"/>
          <w:tab w:val="clear" w:pos="2268"/>
          <w:tab w:val="left" w:pos="90"/>
        </w:tabs>
        <w:overflowPunct/>
        <w:spacing w:before="0"/>
        <w:textAlignment w:val="auto"/>
        <w:rPr>
          <w:ins w:id="4189" w:author="Romano Giovanni" w:date="2017-10-23T20:30:00Z"/>
          <w:rFonts w:eastAsia="SimSun"/>
          <w:color w:val="000000"/>
          <w:szCs w:val="24"/>
          <w:lang w:val="en-US" w:eastAsia="zh-CN"/>
        </w:rPr>
      </w:pPr>
      <w:ins w:id="4190" w:author="Romano Giovanni" w:date="2017-10-23T20:30:00Z">
        <w:r w:rsidRPr="00CF3217">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0E26CB" w:rsidRPr="002D5C5B" w:rsidRDefault="000E26CB" w:rsidP="000E26CB">
      <w:pPr>
        <w:pStyle w:val="Titolo5"/>
        <w:rPr>
          <w:ins w:id="4191" w:author="Romano Giovanni" w:date="2017-10-23T20:30:00Z"/>
          <w:rFonts w:eastAsia="SimSun"/>
          <w:bCs/>
          <w:color w:val="000000"/>
          <w:szCs w:val="24"/>
          <w:lang w:val="en-US" w:eastAsia="zh-CN"/>
        </w:rPr>
      </w:pPr>
      <w:ins w:id="4192" w:author="Romano Giovanni" w:date="2017-10-23T20:30:00Z">
        <w:r w:rsidRPr="00CF3217">
          <w:rPr>
            <w:rFonts w:eastAsia="SimSun"/>
            <w:bCs/>
            <w:color w:val="000000"/>
            <w:szCs w:val="24"/>
            <w:lang w:val="en-US" w:eastAsia="zh-CN"/>
          </w:rPr>
          <w:t>5.1.2.</w:t>
        </w:r>
      </w:ins>
      <w:ins w:id="4193" w:author="Romano Giovanni" w:date="2017-10-23T20:48:00Z">
        <w:r w:rsidR="00E64DB4">
          <w:rPr>
            <w:rFonts w:eastAsia="SimSun"/>
            <w:bCs/>
            <w:color w:val="000000"/>
            <w:szCs w:val="24"/>
            <w:lang w:val="en-US" w:eastAsia="zh-CN"/>
          </w:rPr>
          <w:t>12.8.</w:t>
        </w:r>
      </w:ins>
      <w:ins w:id="4194" w:author="Romano Giovanni" w:date="2017-10-25T05:55:00Z">
        <w:r w:rsidR="00091149">
          <w:rPr>
            <w:rFonts w:eastAsia="SimSun"/>
            <w:bCs/>
            <w:color w:val="000000"/>
            <w:szCs w:val="24"/>
            <w:lang w:val="en-US" w:eastAsia="zh-CN"/>
          </w:rPr>
          <w:t>76</w:t>
        </w:r>
      </w:ins>
      <w:ins w:id="4195" w:author="Romano Giovanni" w:date="2017-10-23T20:30:00Z">
        <w:r w:rsidRPr="00CF3217">
          <w:rPr>
            <w:rFonts w:eastAsia="SimSun"/>
            <w:bCs/>
            <w:color w:val="000000"/>
            <w:szCs w:val="24"/>
            <w:lang w:val="en-US" w:eastAsia="zh-CN"/>
          </w:rPr>
          <w:tab/>
          <w:t>TS 29.658</w:t>
        </w:r>
      </w:ins>
    </w:p>
    <w:p w:rsidR="000E26CB" w:rsidRPr="00CF3217" w:rsidRDefault="000E26CB" w:rsidP="000E26CB">
      <w:pPr>
        <w:widowControl w:val="0"/>
        <w:tabs>
          <w:tab w:val="clear" w:pos="1134"/>
          <w:tab w:val="clear" w:pos="1871"/>
          <w:tab w:val="clear" w:pos="2268"/>
          <w:tab w:val="left" w:pos="90"/>
        </w:tabs>
        <w:overflowPunct/>
        <w:spacing w:before="91"/>
        <w:textAlignment w:val="auto"/>
        <w:rPr>
          <w:ins w:id="4196" w:author="Romano Giovanni" w:date="2017-10-23T20:30:00Z"/>
          <w:rFonts w:eastAsia="SimSun"/>
          <w:b/>
          <w:bCs/>
          <w:color w:val="000000"/>
          <w:sz w:val="30"/>
          <w:szCs w:val="30"/>
          <w:lang w:val="en-US" w:eastAsia="zh-CN"/>
        </w:rPr>
      </w:pPr>
      <w:ins w:id="4197" w:author="Romano Giovanni" w:date="2017-10-23T20:30:00Z">
        <w:r w:rsidRPr="00CF3217">
          <w:rPr>
            <w:rFonts w:eastAsia="SimSun"/>
            <w:b/>
            <w:bCs/>
            <w:color w:val="000000"/>
            <w:szCs w:val="24"/>
            <w:lang w:val="en-US" w:eastAsia="zh-CN"/>
          </w:rPr>
          <w:t>SIP Transfer of IP Multimedia Service Tariff Information; Protocol specification</w:t>
        </w:r>
      </w:ins>
    </w:p>
    <w:p w:rsidR="000E26CB" w:rsidRPr="00CF3217" w:rsidRDefault="000E26CB" w:rsidP="000E26CB">
      <w:pPr>
        <w:widowControl w:val="0"/>
        <w:tabs>
          <w:tab w:val="clear" w:pos="1134"/>
          <w:tab w:val="clear" w:pos="1871"/>
          <w:tab w:val="clear" w:pos="2268"/>
          <w:tab w:val="left" w:pos="90"/>
        </w:tabs>
        <w:overflowPunct/>
        <w:textAlignment w:val="auto"/>
        <w:rPr>
          <w:ins w:id="4198" w:author="Romano Giovanni" w:date="2017-10-23T20:30:00Z"/>
          <w:rFonts w:eastAsia="SimSun"/>
          <w:color w:val="000000"/>
          <w:sz w:val="27"/>
          <w:szCs w:val="27"/>
          <w:lang w:val="en-US" w:eastAsia="zh-CN"/>
        </w:rPr>
      </w:pPr>
      <w:ins w:id="4199" w:author="Romano Giovanni" w:date="2017-10-23T20:30:00Z">
        <w:r w:rsidRPr="00CF3217">
          <w:rPr>
            <w:rFonts w:eastAsia="SimSun"/>
            <w:color w:val="000000"/>
            <w:szCs w:val="24"/>
            <w:lang w:val="en-US" w:eastAsia="zh-CN"/>
          </w:rPr>
          <w:t>This document specifies the protocol for the real-time transfer of Tariff Information between a Charge Determination Point (CDP) and a Charge</w:t>
        </w:r>
        <w:r w:rsidRPr="00CF3217">
          <w:rPr>
            <w:rFonts w:eastAsia="SimSun"/>
            <w:color w:val="000000"/>
            <w:sz w:val="30"/>
            <w:szCs w:val="30"/>
            <w:lang w:val="en-US" w:eastAsia="zh-CN"/>
          </w:rPr>
          <w:t xml:space="preserve"> </w:t>
        </w:r>
        <w:r w:rsidRPr="00CF3217">
          <w:rPr>
            <w:rFonts w:eastAsia="SimSun"/>
            <w:color w:val="000000"/>
            <w:szCs w:val="24"/>
            <w:lang w:val="en-US" w:eastAsia="zh-CN"/>
          </w:rPr>
          <w:lastRenderedPageBreak/>
          <w:t>Generation Point (CGP) by means of the Session Initiation Protocol (SIP). It identifies the protocol procedures and switching functions needed</w:t>
        </w:r>
        <w:r w:rsidRPr="00CF3217">
          <w:rPr>
            <w:rFonts w:eastAsia="SimSun"/>
            <w:color w:val="000000"/>
            <w:sz w:val="27"/>
            <w:szCs w:val="27"/>
            <w:lang w:val="en-US" w:eastAsia="zh-CN"/>
          </w:rPr>
          <w:t xml:space="preserve"> </w:t>
        </w:r>
        <w:r w:rsidRPr="00CF3217">
          <w:rPr>
            <w:rFonts w:eastAsia="SimSun"/>
            <w:color w:val="000000"/>
            <w:szCs w:val="24"/>
            <w:lang w:val="en-US" w:eastAsia="zh-CN"/>
          </w:rPr>
          <w:t>to support the transfer of tariff information related to IP multimedia services.</w:t>
        </w:r>
      </w:ins>
    </w:p>
    <w:p w:rsidR="00226F6F" w:rsidRDefault="00226F6F" w:rsidP="00226F6F">
      <w:pPr>
        <w:pStyle w:val="Titolo4"/>
        <w:rPr>
          <w:ins w:id="4200" w:author="Romano Giovanni" w:date="2017-10-23T17:53:00Z"/>
        </w:rPr>
      </w:pPr>
      <w:ins w:id="4201" w:author="Romano Giovanni" w:date="2017-10-23T17:53:00Z">
        <w:r>
          <w:rPr>
            <w:rFonts w:eastAsia="SimSun"/>
            <w:bCs/>
            <w:color w:val="000000"/>
            <w:szCs w:val="24"/>
            <w:lang w:val="en-US" w:eastAsia="zh-CN"/>
          </w:rPr>
          <w:t>5.1.2.</w:t>
        </w:r>
      </w:ins>
      <w:ins w:id="4202" w:author="Romano Giovanni" w:date="2017-10-23T20:49:00Z">
        <w:r w:rsidR="00E64DB4">
          <w:rPr>
            <w:rFonts w:eastAsia="SimSun"/>
            <w:bCs/>
            <w:color w:val="000000"/>
            <w:szCs w:val="24"/>
            <w:lang w:val="en-US" w:eastAsia="zh-CN"/>
          </w:rPr>
          <w:t>12.9</w:t>
        </w:r>
      </w:ins>
      <w:ins w:id="4203" w:author="Romano Giovanni" w:date="2017-10-23T17:53:00Z">
        <w:r>
          <w:rPr>
            <w:rFonts w:eastAsia="SimSun"/>
            <w:bCs/>
            <w:color w:val="000000"/>
            <w:szCs w:val="24"/>
            <w:lang w:val="en-US" w:eastAsia="zh-CN"/>
          </w:rPr>
          <w:tab/>
        </w:r>
        <w:r>
          <w:t>Subscriber Identity Module (SIM / USIM), IC Cards. Test specs</w:t>
        </w:r>
      </w:ins>
    </w:p>
    <w:p w:rsidR="00BE3CD2" w:rsidRPr="00C337DE" w:rsidRDefault="00BE3CD2" w:rsidP="00BE3CD2">
      <w:pPr>
        <w:pStyle w:val="Titolo5"/>
        <w:rPr>
          <w:ins w:id="4204" w:author="Romano Giovanni" w:date="2017-10-23T20:37:00Z"/>
          <w:rFonts w:eastAsia="SimSun"/>
          <w:bCs/>
          <w:szCs w:val="24"/>
          <w:lang w:val="en-US" w:eastAsia="zh-CN"/>
        </w:rPr>
      </w:pPr>
      <w:ins w:id="4205" w:author="Romano Giovanni" w:date="2017-10-23T20:37:00Z">
        <w:r w:rsidRPr="00C75DC7">
          <w:rPr>
            <w:rFonts w:eastAsia="SimSun"/>
            <w:bCs/>
            <w:szCs w:val="24"/>
            <w:lang w:val="en-US" w:eastAsia="zh-CN"/>
          </w:rPr>
          <w:t>5.1.2.</w:t>
        </w:r>
      </w:ins>
      <w:ins w:id="4206" w:author="Romano Giovanni" w:date="2017-10-23T20:50:00Z">
        <w:r w:rsidR="00E64DB4">
          <w:rPr>
            <w:rFonts w:eastAsia="SimSun"/>
            <w:bCs/>
            <w:szCs w:val="24"/>
            <w:lang w:val="en-US" w:eastAsia="zh-CN"/>
          </w:rPr>
          <w:t>12.9.</w:t>
        </w:r>
      </w:ins>
      <w:ins w:id="4207" w:author="Romano Giovanni" w:date="2017-10-23T20:37:00Z">
        <w:r>
          <w:rPr>
            <w:rFonts w:eastAsia="SimSun"/>
            <w:bCs/>
            <w:szCs w:val="24"/>
            <w:lang w:val="en-US" w:eastAsia="zh-CN"/>
          </w:rPr>
          <w:t>1</w:t>
        </w:r>
        <w:r w:rsidRPr="00C75DC7">
          <w:rPr>
            <w:rFonts w:eastAsia="SimSun"/>
            <w:bCs/>
            <w:szCs w:val="24"/>
            <w:lang w:val="en-US" w:eastAsia="zh-CN"/>
          </w:rPr>
          <w:tab/>
          <w:t>TS 31.101</w:t>
        </w:r>
      </w:ins>
    </w:p>
    <w:p w:rsidR="00BE3CD2" w:rsidRPr="00C75DC7" w:rsidRDefault="00BE3CD2" w:rsidP="00BE3CD2">
      <w:pPr>
        <w:rPr>
          <w:ins w:id="4208" w:author="Romano Giovanni" w:date="2017-10-23T20:37:00Z"/>
          <w:rFonts w:eastAsia="SimSun"/>
          <w:sz w:val="30"/>
          <w:szCs w:val="30"/>
          <w:lang w:val="en-US" w:eastAsia="zh-CN"/>
        </w:rPr>
      </w:pPr>
      <w:ins w:id="4209" w:author="Romano Giovanni" w:date="2017-10-23T20:37:00Z">
        <w:r w:rsidRPr="00C75DC7">
          <w:rPr>
            <w:rFonts w:eastAsia="SimSun"/>
            <w:lang w:val="en-US" w:eastAsia="zh-CN"/>
          </w:rPr>
          <w:t>UICC-terminal interface; Physical and logical characteristics</w:t>
        </w:r>
      </w:ins>
    </w:p>
    <w:p w:rsidR="00BE3CD2" w:rsidRPr="00C75DC7" w:rsidRDefault="00BE3CD2" w:rsidP="00BE3CD2">
      <w:pPr>
        <w:rPr>
          <w:ins w:id="4210" w:author="Romano Giovanni" w:date="2017-10-23T20:37:00Z"/>
          <w:rFonts w:eastAsia="SimSun"/>
          <w:lang w:val="en-US" w:eastAsia="zh-CN"/>
        </w:rPr>
      </w:pPr>
      <w:ins w:id="4211" w:author="Romano Giovanni" w:date="2017-10-23T20:37:00Z">
        <w:r w:rsidRPr="00C75DC7">
          <w:rPr>
            <w:rFonts w:eastAsia="SimSun"/>
            <w:lang w:val="en-US" w:eastAsia="zh-CN"/>
          </w:rPr>
          <w:t xml:space="preserve">This document specifies the interface between the UICC and the Terminal for 3G telecom network operation. It specifies: </w:t>
        </w:r>
      </w:ins>
    </w:p>
    <w:p w:rsidR="00BE3CD2" w:rsidRPr="00C75DC7" w:rsidRDefault="00BE3CD2" w:rsidP="00BE3CD2">
      <w:pPr>
        <w:rPr>
          <w:ins w:id="4212" w:author="Romano Giovanni" w:date="2017-10-23T20:37:00Z"/>
          <w:rFonts w:eastAsia="SimSun"/>
          <w:lang w:val="en-US" w:eastAsia="zh-CN"/>
        </w:rPr>
      </w:pPr>
      <w:ins w:id="4213" w:author="Romano Giovanni" w:date="2017-10-23T20:37:00Z">
        <w:r w:rsidRPr="00C75DC7">
          <w:rPr>
            <w:rFonts w:eastAsia="SimSun"/>
            <w:lang w:val="en-US" w:eastAsia="zh-CN"/>
          </w:rPr>
          <w:t xml:space="preserve">–   the requirements for the physical characteristics of the UICC; </w:t>
        </w:r>
      </w:ins>
    </w:p>
    <w:p w:rsidR="00BE3CD2" w:rsidRPr="00C75DC7" w:rsidRDefault="00BE3CD2" w:rsidP="00BE3CD2">
      <w:pPr>
        <w:rPr>
          <w:ins w:id="4214" w:author="Romano Giovanni" w:date="2017-10-23T20:37:00Z"/>
          <w:rFonts w:eastAsia="SimSun"/>
          <w:lang w:val="en-US" w:eastAsia="zh-CN"/>
        </w:rPr>
      </w:pPr>
      <w:ins w:id="4215" w:author="Romano Giovanni" w:date="2017-10-23T20:37:00Z">
        <w:r w:rsidRPr="00C75DC7">
          <w:rPr>
            <w:rFonts w:eastAsia="SimSun"/>
            <w:lang w:val="en-US" w:eastAsia="zh-CN"/>
          </w:rPr>
          <w:t>–   the electrical interface between the UICC and the Terminal;</w:t>
        </w:r>
      </w:ins>
    </w:p>
    <w:p w:rsidR="00BE3CD2" w:rsidRPr="00C75DC7" w:rsidRDefault="00BE3CD2" w:rsidP="00BE3CD2">
      <w:pPr>
        <w:rPr>
          <w:ins w:id="4216" w:author="Romano Giovanni" w:date="2017-10-23T20:37:00Z"/>
          <w:rFonts w:eastAsia="SimSun"/>
          <w:lang w:val="en-US" w:eastAsia="zh-CN"/>
        </w:rPr>
      </w:pPr>
      <w:ins w:id="4217" w:author="Romano Giovanni" w:date="2017-10-23T20:37:00Z">
        <w:r w:rsidRPr="00C75DC7">
          <w:rPr>
            <w:rFonts w:eastAsia="SimSun"/>
            <w:lang w:val="en-US" w:eastAsia="zh-CN"/>
          </w:rPr>
          <w:t>–   the initial communication establishment and the transport protocols;</w:t>
        </w:r>
      </w:ins>
    </w:p>
    <w:p w:rsidR="00BE3CD2" w:rsidRPr="00C75DC7" w:rsidRDefault="00BE3CD2" w:rsidP="00BE3CD2">
      <w:pPr>
        <w:rPr>
          <w:ins w:id="4218" w:author="Romano Giovanni" w:date="2017-10-23T20:37:00Z"/>
          <w:rFonts w:eastAsia="SimSun"/>
          <w:lang w:val="en-US" w:eastAsia="zh-CN"/>
        </w:rPr>
      </w:pPr>
      <w:ins w:id="4219" w:author="Romano Giovanni" w:date="2017-10-23T20:37:00Z">
        <w:r w:rsidRPr="00C75DC7">
          <w:rPr>
            <w:rFonts w:eastAsia="SimSun"/>
            <w:lang w:val="en-US" w:eastAsia="zh-CN"/>
          </w:rPr>
          <w:t xml:space="preserve">–   the model which serves as a basis for the logical structure of the UICC; </w:t>
        </w:r>
      </w:ins>
    </w:p>
    <w:p w:rsidR="00BE3CD2" w:rsidRPr="00C75DC7" w:rsidRDefault="00BE3CD2" w:rsidP="00BE3CD2">
      <w:pPr>
        <w:rPr>
          <w:ins w:id="4220" w:author="Romano Giovanni" w:date="2017-10-23T20:37:00Z"/>
          <w:rFonts w:eastAsia="SimSun"/>
          <w:lang w:val="en-US" w:eastAsia="zh-CN"/>
        </w:rPr>
      </w:pPr>
      <w:ins w:id="4221" w:author="Romano Giovanni" w:date="2017-10-23T20:37:00Z">
        <w:r w:rsidRPr="00C75DC7">
          <w:rPr>
            <w:rFonts w:eastAsia="SimSun"/>
            <w:lang w:val="en-US" w:eastAsia="zh-CN"/>
          </w:rPr>
          <w:t>–   the communication commands and the procedures;</w:t>
        </w:r>
      </w:ins>
    </w:p>
    <w:p w:rsidR="00BE3CD2" w:rsidRPr="00C75DC7" w:rsidRDefault="00BE3CD2" w:rsidP="00BE3CD2">
      <w:pPr>
        <w:rPr>
          <w:ins w:id="4222" w:author="Romano Giovanni" w:date="2017-10-23T20:37:00Z"/>
          <w:rFonts w:eastAsia="SimSun"/>
          <w:sz w:val="27"/>
          <w:szCs w:val="27"/>
          <w:lang w:val="en-US" w:eastAsia="zh-CN"/>
        </w:rPr>
      </w:pPr>
      <w:ins w:id="4223" w:author="Romano Giovanni" w:date="2017-10-23T20:37:00Z">
        <w:r w:rsidRPr="00C75DC7">
          <w:rPr>
            <w:rFonts w:eastAsia="SimSun"/>
            <w:lang w:val="en-US" w:eastAsia="zh-CN"/>
          </w:rPr>
          <w:t>–   the application independent files and protocols.</w:t>
        </w:r>
      </w:ins>
    </w:p>
    <w:p w:rsidR="00BE3CD2" w:rsidRPr="002D5C5B" w:rsidRDefault="00BE3CD2" w:rsidP="00BE3CD2">
      <w:pPr>
        <w:pStyle w:val="Titolo5"/>
        <w:rPr>
          <w:ins w:id="4224" w:author="Romano Giovanni" w:date="2017-10-23T20:37:00Z"/>
          <w:rFonts w:eastAsia="SimSun"/>
          <w:bCs/>
          <w:color w:val="000000"/>
          <w:szCs w:val="24"/>
          <w:lang w:val="en-US" w:eastAsia="zh-CN"/>
        </w:rPr>
      </w:pPr>
      <w:ins w:id="4225" w:author="Romano Giovanni" w:date="2017-10-23T20:37:00Z">
        <w:r w:rsidRPr="00CF3217">
          <w:rPr>
            <w:rFonts w:eastAsia="SimSun"/>
            <w:bCs/>
            <w:color w:val="000000"/>
            <w:szCs w:val="24"/>
            <w:lang w:val="en-US" w:eastAsia="zh-CN"/>
          </w:rPr>
          <w:t>5.1.2.</w:t>
        </w:r>
      </w:ins>
      <w:ins w:id="4226" w:author="Romano Giovanni" w:date="2017-10-23T20:50:00Z">
        <w:r w:rsidR="00E64DB4">
          <w:rPr>
            <w:rFonts w:eastAsia="SimSun"/>
            <w:bCs/>
            <w:color w:val="000000"/>
            <w:szCs w:val="24"/>
            <w:lang w:val="en-US" w:eastAsia="zh-CN"/>
          </w:rPr>
          <w:t>12.9.</w:t>
        </w:r>
      </w:ins>
      <w:ins w:id="4227" w:author="Romano Giovanni" w:date="2017-10-23T20:37:00Z">
        <w:r>
          <w:rPr>
            <w:rFonts w:eastAsia="SimSun"/>
            <w:bCs/>
            <w:color w:val="000000"/>
            <w:szCs w:val="24"/>
            <w:lang w:val="en-US" w:eastAsia="zh-CN"/>
          </w:rPr>
          <w:t>2</w:t>
        </w:r>
        <w:r w:rsidRPr="00CF3217">
          <w:rPr>
            <w:rFonts w:eastAsia="SimSun"/>
            <w:bCs/>
            <w:color w:val="000000"/>
            <w:szCs w:val="24"/>
            <w:lang w:val="en-US" w:eastAsia="zh-CN"/>
          </w:rPr>
          <w:tab/>
          <w:t>TS 31.102</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228" w:author="Romano Giovanni" w:date="2017-10-23T20:37:00Z"/>
          <w:rFonts w:eastAsia="SimSun"/>
          <w:b/>
          <w:bCs/>
          <w:color w:val="000000"/>
          <w:sz w:val="30"/>
          <w:szCs w:val="30"/>
          <w:lang w:val="en-US" w:eastAsia="zh-CN"/>
        </w:rPr>
      </w:pPr>
      <w:ins w:id="4229" w:author="Romano Giovanni" w:date="2017-10-23T20:37:00Z">
        <w:r w:rsidRPr="00CF3217">
          <w:rPr>
            <w:rFonts w:eastAsia="SimSun"/>
            <w:b/>
            <w:bCs/>
            <w:color w:val="000000"/>
            <w:szCs w:val="24"/>
            <w:lang w:val="en-US" w:eastAsia="zh-CN"/>
          </w:rPr>
          <w:t>Characteristics of the Universal Subscriber Identity Module (USIM) application</w:t>
        </w:r>
      </w:ins>
    </w:p>
    <w:p w:rsidR="00BE3CD2" w:rsidRPr="00CF3217" w:rsidRDefault="00BE3CD2" w:rsidP="00BE3CD2">
      <w:pPr>
        <w:rPr>
          <w:ins w:id="4230" w:author="Romano Giovanni" w:date="2017-10-23T20:37:00Z"/>
          <w:rFonts w:eastAsia="SimSun"/>
          <w:lang w:val="en-US" w:eastAsia="zh-CN"/>
        </w:rPr>
      </w:pPr>
      <w:ins w:id="4231" w:author="Romano Giovanni" w:date="2017-10-23T20:37:00Z">
        <w:r w:rsidRPr="00CF3217">
          <w:rPr>
            <w:rFonts w:eastAsia="SimSun"/>
            <w:lang w:val="en-US" w:eastAsia="zh-CN"/>
          </w:rPr>
          <w:t xml:space="preserve">This document defines the USIM application for 3G telecom network operation. It specifies: </w:t>
        </w:r>
      </w:ins>
    </w:p>
    <w:p w:rsidR="00BE3CD2" w:rsidRPr="00CF3217" w:rsidRDefault="00BE3CD2" w:rsidP="00BE3CD2">
      <w:pPr>
        <w:rPr>
          <w:ins w:id="4232" w:author="Romano Giovanni" w:date="2017-10-23T20:37:00Z"/>
          <w:rFonts w:eastAsia="SimSun"/>
          <w:lang w:val="en-US" w:eastAsia="zh-CN"/>
        </w:rPr>
      </w:pPr>
      <w:ins w:id="4233" w:author="Romano Giovanni" w:date="2017-10-23T20:37:00Z">
        <w:r w:rsidRPr="00CF3217">
          <w:rPr>
            <w:rFonts w:eastAsia="SimSun"/>
            <w:lang w:val="en-US" w:eastAsia="zh-CN"/>
          </w:rPr>
          <w:t xml:space="preserve">–   specific command parameters; </w:t>
        </w:r>
      </w:ins>
    </w:p>
    <w:p w:rsidR="00BE3CD2" w:rsidRPr="00CF3217" w:rsidRDefault="00BE3CD2" w:rsidP="00BE3CD2">
      <w:pPr>
        <w:rPr>
          <w:ins w:id="4234" w:author="Romano Giovanni" w:date="2017-10-23T20:37:00Z"/>
          <w:rFonts w:eastAsia="SimSun"/>
          <w:lang w:val="en-US" w:eastAsia="zh-CN"/>
        </w:rPr>
      </w:pPr>
      <w:ins w:id="4235" w:author="Romano Giovanni" w:date="2017-10-23T20:37:00Z">
        <w:r w:rsidRPr="00CF3217">
          <w:rPr>
            <w:rFonts w:eastAsia="SimSun"/>
            <w:lang w:val="en-US" w:eastAsia="zh-CN"/>
          </w:rPr>
          <w:t xml:space="preserve">–   file structures; </w:t>
        </w:r>
      </w:ins>
    </w:p>
    <w:p w:rsidR="00BE3CD2" w:rsidRPr="00CF3217" w:rsidRDefault="00BE3CD2" w:rsidP="00BE3CD2">
      <w:pPr>
        <w:rPr>
          <w:ins w:id="4236" w:author="Romano Giovanni" w:date="2017-10-23T20:37:00Z"/>
          <w:rFonts w:eastAsia="SimSun"/>
          <w:lang w:val="en-US" w:eastAsia="zh-CN"/>
        </w:rPr>
      </w:pPr>
      <w:ins w:id="4237" w:author="Romano Giovanni" w:date="2017-10-23T20:37:00Z">
        <w:r w:rsidRPr="00CF3217">
          <w:rPr>
            <w:rFonts w:eastAsia="SimSun"/>
            <w:lang w:val="en-US" w:eastAsia="zh-CN"/>
          </w:rPr>
          <w:t xml:space="preserve">–   contents of EFs (Elementary Files); </w:t>
        </w:r>
      </w:ins>
    </w:p>
    <w:p w:rsidR="00BE3CD2" w:rsidRPr="00CF3217" w:rsidRDefault="00BE3CD2" w:rsidP="00BE3CD2">
      <w:pPr>
        <w:rPr>
          <w:ins w:id="4238" w:author="Romano Giovanni" w:date="2017-10-23T20:37:00Z"/>
          <w:rFonts w:eastAsia="SimSun"/>
          <w:lang w:val="en-US" w:eastAsia="zh-CN"/>
        </w:rPr>
      </w:pPr>
      <w:ins w:id="4239" w:author="Romano Giovanni" w:date="2017-10-23T20:37:00Z">
        <w:r w:rsidRPr="00CF3217">
          <w:rPr>
            <w:rFonts w:eastAsia="SimSun"/>
            <w:lang w:val="en-US" w:eastAsia="zh-CN"/>
          </w:rPr>
          <w:t xml:space="preserve">–   security functions; </w:t>
        </w:r>
      </w:ins>
    </w:p>
    <w:p w:rsidR="00BE3CD2" w:rsidRPr="00CF3217" w:rsidRDefault="00BE3CD2" w:rsidP="00BE3CD2">
      <w:pPr>
        <w:rPr>
          <w:ins w:id="4240" w:author="Romano Giovanni" w:date="2017-10-23T20:37:00Z"/>
          <w:rFonts w:eastAsia="SimSun"/>
          <w:sz w:val="27"/>
          <w:szCs w:val="27"/>
          <w:lang w:val="en-US" w:eastAsia="zh-CN"/>
        </w:rPr>
      </w:pPr>
      <w:ins w:id="4241" w:author="Romano Giovanni" w:date="2017-10-23T20:37:00Z">
        <w:r w:rsidRPr="00CF3217">
          <w:rPr>
            <w:rFonts w:eastAsia="SimSun"/>
            <w:lang w:val="en-US" w:eastAsia="zh-CN"/>
          </w:rPr>
          <w:t>–   application protocol to be used on the interface between UICC (USIM) and ME. This is to ensure interoperability between a USIM and an ME independently of the respective manufacturer, card issuer or operator</w:t>
        </w:r>
      </w:ins>
    </w:p>
    <w:p w:rsidR="00BE3CD2" w:rsidRPr="002D5C5B" w:rsidRDefault="00BE3CD2" w:rsidP="00BE3CD2">
      <w:pPr>
        <w:pStyle w:val="Titolo5"/>
        <w:rPr>
          <w:ins w:id="4242" w:author="Romano Giovanni" w:date="2017-10-23T20:37:00Z"/>
          <w:rFonts w:eastAsia="SimSun"/>
          <w:bCs/>
          <w:color w:val="000000"/>
          <w:szCs w:val="24"/>
          <w:lang w:val="en-US" w:eastAsia="zh-CN"/>
        </w:rPr>
      </w:pPr>
      <w:ins w:id="4243" w:author="Romano Giovanni" w:date="2017-10-23T20:37:00Z">
        <w:r w:rsidRPr="00CF3217">
          <w:rPr>
            <w:rFonts w:eastAsia="SimSun"/>
            <w:bCs/>
            <w:color w:val="000000"/>
            <w:szCs w:val="24"/>
            <w:lang w:val="en-US" w:eastAsia="zh-CN"/>
          </w:rPr>
          <w:t>5.1.2.</w:t>
        </w:r>
      </w:ins>
      <w:ins w:id="4244" w:author="Romano Giovanni" w:date="2017-10-23T20:50:00Z">
        <w:r w:rsidR="00E64DB4">
          <w:rPr>
            <w:rFonts w:eastAsia="SimSun"/>
            <w:bCs/>
            <w:color w:val="000000"/>
            <w:szCs w:val="24"/>
            <w:lang w:val="en-US" w:eastAsia="zh-CN"/>
          </w:rPr>
          <w:t>12.9.</w:t>
        </w:r>
      </w:ins>
      <w:ins w:id="4245" w:author="Romano Giovanni" w:date="2017-10-23T20:37:00Z">
        <w:r>
          <w:rPr>
            <w:rFonts w:eastAsia="SimSun"/>
            <w:bCs/>
            <w:color w:val="000000"/>
            <w:szCs w:val="24"/>
            <w:lang w:val="en-US" w:eastAsia="zh-CN"/>
          </w:rPr>
          <w:t>3</w:t>
        </w:r>
        <w:r w:rsidRPr="00CF3217">
          <w:rPr>
            <w:rFonts w:eastAsia="SimSun"/>
            <w:bCs/>
            <w:color w:val="000000"/>
            <w:szCs w:val="24"/>
            <w:lang w:val="en-US" w:eastAsia="zh-CN"/>
          </w:rPr>
          <w:tab/>
          <w:t>TS 31.103</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246" w:author="Romano Giovanni" w:date="2017-10-23T20:37:00Z"/>
          <w:rFonts w:eastAsia="SimSun"/>
          <w:b/>
          <w:bCs/>
          <w:color w:val="000000"/>
          <w:sz w:val="30"/>
          <w:szCs w:val="30"/>
          <w:lang w:val="en-US" w:eastAsia="zh-CN"/>
        </w:rPr>
      </w:pPr>
      <w:ins w:id="4247" w:author="Romano Giovanni" w:date="2017-10-23T20:37:00Z">
        <w:r w:rsidRPr="00CF3217">
          <w:rPr>
            <w:rFonts w:eastAsia="SimSun"/>
            <w:b/>
            <w:bCs/>
            <w:color w:val="000000"/>
            <w:szCs w:val="24"/>
            <w:lang w:val="en-US" w:eastAsia="zh-CN"/>
          </w:rPr>
          <w:t>Characteristics of the IP Multimedia Services Identity Module (ISIM) application</w:t>
        </w:r>
      </w:ins>
    </w:p>
    <w:p w:rsidR="00BE3CD2" w:rsidRPr="00CF3217" w:rsidRDefault="00BE3CD2" w:rsidP="00BE3CD2">
      <w:pPr>
        <w:rPr>
          <w:ins w:id="4248" w:author="Romano Giovanni" w:date="2017-10-23T20:37:00Z"/>
          <w:rFonts w:eastAsia="SimSun"/>
          <w:lang w:val="en-US" w:eastAsia="zh-CN"/>
        </w:rPr>
      </w:pPr>
      <w:ins w:id="4249" w:author="Romano Giovanni" w:date="2017-10-23T20:37:00Z">
        <w:r w:rsidRPr="00CF3217">
          <w:rPr>
            <w:rFonts w:eastAsia="SimSun"/>
            <w:lang w:val="en-US" w:eastAsia="zh-CN"/>
          </w:rPr>
          <w:lastRenderedPageBreak/>
          <w:t xml:space="preserve">This document defines the ISIM application for access to IMS services. This document specifies: </w:t>
        </w:r>
      </w:ins>
    </w:p>
    <w:p w:rsidR="00BE3CD2" w:rsidRPr="00CF3217" w:rsidRDefault="00BE3CD2" w:rsidP="00BE3CD2">
      <w:pPr>
        <w:rPr>
          <w:ins w:id="4250" w:author="Romano Giovanni" w:date="2017-10-23T20:37:00Z"/>
          <w:rFonts w:eastAsia="SimSun"/>
          <w:lang w:val="en-US" w:eastAsia="zh-CN"/>
        </w:rPr>
      </w:pPr>
      <w:ins w:id="4251" w:author="Romano Giovanni" w:date="2017-10-23T20:37:00Z">
        <w:r w:rsidRPr="00CF3217">
          <w:rPr>
            <w:rFonts w:eastAsia="SimSun"/>
            <w:lang w:val="en-US" w:eastAsia="zh-CN"/>
          </w:rPr>
          <w:t xml:space="preserve">–   specific command parameters; </w:t>
        </w:r>
      </w:ins>
    </w:p>
    <w:p w:rsidR="00BE3CD2" w:rsidRPr="00CF3217" w:rsidRDefault="00BE3CD2" w:rsidP="00BE3CD2">
      <w:pPr>
        <w:rPr>
          <w:ins w:id="4252" w:author="Romano Giovanni" w:date="2017-10-23T20:37:00Z"/>
          <w:rFonts w:eastAsia="SimSun"/>
          <w:lang w:val="en-US" w:eastAsia="zh-CN"/>
        </w:rPr>
      </w:pPr>
      <w:ins w:id="4253" w:author="Romano Giovanni" w:date="2017-10-23T20:37:00Z">
        <w:r w:rsidRPr="00CF3217">
          <w:rPr>
            <w:rFonts w:eastAsia="SimSun"/>
            <w:lang w:val="en-US" w:eastAsia="zh-CN"/>
          </w:rPr>
          <w:t xml:space="preserve">–   file structures; </w:t>
        </w:r>
      </w:ins>
    </w:p>
    <w:p w:rsidR="00BE3CD2" w:rsidRPr="00CF3217" w:rsidRDefault="00BE3CD2" w:rsidP="00BE3CD2">
      <w:pPr>
        <w:rPr>
          <w:ins w:id="4254" w:author="Romano Giovanni" w:date="2017-10-23T20:37:00Z"/>
          <w:rFonts w:eastAsia="SimSun"/>
          <w:lang w:val="en-US" w:eastAsia="zh-CN"/>
        </w:rPr>
      </w:pPr>
      <w:ins w:id="4255" w:author="Romano Giovanni" w:date="2017-10-23T20:37:00Z">
        <w:r w:rsidRPr="00CF3217">
          <w:rPr>
            <w:rFonts w:eastAsia="SimSun"/>
            <w:lang w:val="en-US" w:eastAsia="zh-CN"/>
          </w:rPr>
          <w:t xml:space="preserve">–   contents of EFs (Elementary Files); </w:t>
        </w:r>
      </w:ins>
    </w:p>
    <w:p w:rsidR="00BE3CD2" w:rsidRPr="00CF3217" w:rsidRDefault="00BE3CD2" w:rsidP="00BE3CD2">
      <w:pPr>
        <w:rPr>
          <w:ins w:id="4256" w:author="Romano Giovanni" w:date="2017-10-23T20:37:00Z"/>
          <w:rFonts w:eastAsia="SimSun"/>
          <w:lang w:val="en-US" w:eastAsia="zh-CN"/>
        </w:rPr>
      </w:pPr>
      <w:ins w:id="4257" w:author="Romano Giovanni" w:date="2017-10-23T20:37:00Z">
        <w:r w:rsidRPr="00CF3217">
          <w:rPr>
            <w:rFonts w:eastAsia="SimSun"/>
            <w:lang w:val="en-US" w:eastAsia="zh-CN"/>
          </w:rPr>
          <w:t>–   security functions;</w:t>
        </w:r>
      </w:ins>
    </w:p>
    <w:p w:rsidR="00BE3CD2" w:rsidRPr="00CF3217" w:rsidRDefault="00BE3CD2" w:rsidP="00BE3CD2">
      <w:pPr>
        <w:rPr>
          <w:ins w:id="4258" w:author="Romano Giovanni" w:date="2017-10-23T20:37:00Z"/>
          <w:rFonts w:eastAsia="SimSun"/>
          <w:lang w:val="en-US" w:eastAsia="zh-CN"/>
        </w:rPr>
      </w:pPr>
      <w:ins w:id="4259" w:author="Romano Giovanni" w:date="2017-10-23T20:37:00Z">
        <w:r w:rsidRPr="00CF3217">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 </w:t>
        </w:r>
      </w:ins>
    </w:p>
    <w:p w:rsidR="00BE3CD2" w:rsidRPr="00CF3217" w:rsidRDefault="00BE3CD2" w:rsidP="00BE3CD2">
      <w:pPr>
        <w:rPr>
          <w:ins w:id="4260" w:author="Romano Giovanni" w:date="2017-10-23T20:37:00Z"/>
          <w:rFonts w:eastAsia="SimSun"/>
          <w:sz w:val="27"/>
          <w:szCs w:val="27"/>
          <w:lang w:val="en-US" w:eastAsia="zh-CN"/>
        </w:rPr>
      </w:pPr>
      <w:ins w:id="4261" w:author="Romano Giovanni" w:date="2017-10-23T20:37:00Z">
        <w:r w:rsidRPr="00CF3217">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ins>
    </w:p>
    <w:p w:rsidR="00BE3CD2" w:rsidRPr="007523D0" w:rsidRDefault="00BE3CD2" w:rsidP="00BE3CD2">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4262" w:author="Romano Giovanni" w:date="2017-10-23T20:37:00Z"/>
          <w:rFonts w:eastAsiaTheme="minorEastAsia"/>
          <w:color w:val="000000"/>
          <w:sz w:val="23"/>
          <w:szCs w:val="23"/>
          <w:lang w:val="en-US" w:eastAsia="zh-CN"/>
        </w:rPr>
      </w:pPr>
    </w:p>
    <w:p w:rsidR="00BE3CD2" w:rsidRPr="002D5C5B" w:rsidRDefault="00BE3CD2" w:rsidP="00BE3CD2">
      <w:pPr>
        <w:pStyle w:val="Titolo5"/>
        <w:rPr>
          <w:ins w:id="4263" w:author="Romano Giovanni" w:date="2017-10-23T20:37:00Z"/>
          <w:rFonts w:eastAsia="SimSun"/>
          <w:bCs/>
          <w:color w:val="000000"/>
          <w:szCs w:val="24"/>
          <w:lang w:val="en-US" w:eastAsia="zh-CN"/>
        </w:rPr>
      </w:pPr>
      <w:ins w:id="4264" w:author="Romano Giovanni" w:date="2017-10-23T20:37:00Z">
        <w:r w:rsidRPr="00CF3217">
          <w:rPr>
            <w:rFonts w:eastAsia="SimSun"/>
            <w:bCs/>
            <w:color w:val="000000"/>
            <w:szCs w:val="24"/>
            <w:lang w:val="en-US" w:eastAsia="zh-CN"/>
          </w:rPr>
          <w:t>5.1.2.</w:t>
        </w:r>
      </w:ins>
      <w:ins w:id="4265" w:author="Romano Giovanni" w:date="2017-10-23T20:50:00Z">
        <w:r w:rsidR="00E64DB4">
          <w:rPr>
            <w:rFonts w:eastAsia="SimSun"/>
            <w:bCs/>
            <w:color w:val="000000"/>
            <w:szCs w:val="24"/>
            <w:lang w:val="en-US" w:eastAsia="zh-CN"/>
          </w:rPr>
          <w:t>12.9.</w:t>
        </w:r>
      </w:ins>
      <w:ins w:id="4266" w:author="Romano Giovanni" w:date="2017-10-23T20:37:00Z">
        <w:r>
          <w:rPr>
            <w:rFonts w:eastAsia="SimSun"/>
            <w:bCs/>
            <w:color w:val="000000"/>
            <w:szCs w:val="24"/>
            <w:lang w:val="en-US" w:eastAsia="zh-CN"/>
          </w:rPr>
          <w:t>4</w:t>
        </w:r>
        <w:r w:rsidRPr="00CF3217">
          <w:rPr>
            <w:rFonts w:eastAsia="SimSun"/>
            <w:bCs/>
            <w:color w:val="000000"/>
            <w:szCs w:val="24"/>
            <w:lang w:val="en-US" w:eastAsia="zh-CN"/>
          </w:rPr>
          <w:tab/>
          <w:t>TS 31.104</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267" w:author="Romano Giovanni" w:date="2017-10-23T20:37:00Z"/>
          <w:rFonts w:eastAsia="SimSun"/>
          <w:b/>
          <w:bCs/>
          <w:color w:val="000000"/>
          <w:sz w:val="30"/>
          <w:szCs w:val="30"/>
          <w:lang w:val="en-US" w:eastAsia="zh-CN"/>
        </w:rPr>
      </w:pPr>
      <w:ins w:id="4268" w:author="Romano Giovanni" w:date="2017-10-23T20:37:00Z">
        <w:r w:rsidRPr="00CF3217">
          <w:rPr>
            <w:rFonts w:eastAsia="SimSun"/>
            <w:b/>
            <w:bCs/>
            <w:color w:val="000000"/>
            <w:szCs w:val="24"/>
            <w:lang w:val="en-US" w:eastAsia="zh-CN"/>
          </w:rPr>
          <w:t>Characteristics of the Hosting Party Subscription Identity Module (HPSIM) application</w:t>
        </w:r>
      </w:ins>
    </w:p>
    <w:p w:rsidR="00BE3CD2" w:rsidRPr="00CF3217" w:rsidRDefault="00BE3CD2" w:rsidP="00BE3CD2">
      <w:pPr>
        <w:rPr>
          <w:ins w:id="4269" w:author="Romano Giovanni" w:date="2017-10-23T20:37:00Z"/>
          <w:rFonts w:eastAsia="SimSun"/>
          <w:lang w:val="en-US" w:eastAsia="zh-CN"/>
        </w:rPr>
      </w:pPr>
      <w:ins w:id="4270" w:author="Romano Giovanni" w:date="2017-10-23T20:37:00Z">
        <w:r w:rsidRPr="00CF3217">
          <w:rPr>
            <w:rFonts w:eastAsia="SimSun"/>
            <w:lang w:val="en-US" w:eastAsia="zh-CN"/>
          </w:rPr>
          <w:t>This document defines the Hosting Party Subscription Identity Module (HPSIM) application. This application resides on the UICC, an IC card</w:t>
        </w:r>
        <w:r w:rsidRPr="00CF3217">
          <w:rPr>
            <w:rFonts w:eastAsia="SimSun"/>
            <w:sz w:val="30"/>
            <w:szCs w:val="30"/>
            <w:lang w:val="en-US" w:eastAsia="zh-CN"/>
          </w:rPr>
          <w:t xml:space="preserve"> </w:t>
        </w:r>
        <w:r w:rsidRPr="00CF3217">
          <w:rPr>
            <w:rFonts w:eastAsia="SimSun"/>
            <w:lang w:val="en-US" w:eastAsia="zh-CN"/>
          </w:rPr>
          <w:t xml:space="preserve">specified in 3GPP TS 31.101. </w:t>
        </w:r>
      </w:ins>
    </w:p>
    <w:p w:rsidR="00BE3CD2" w:rsidRPr="00CF3217" w:rsidRDefault="00BE3CD2" w:rsidP="00BE3CD2">
      <w:pPr>
        <w:rPr>
          <w:ins w:id="4271" w:author="Romano Giovanni" w:date="2017-10-23T20:37:00Z"/>
          <w:rFonts w:eastAsia="SimSun"/>
          <w:lang w:val="en-US" w:eastAsia="zh-CN"/>
        </w:rPr>
      </w:pPr>
      <w:ins w:id="4272" w:author="Romano Giovanni" w:date="2017-10-23T20:37:00Z">
        <w:r w:rsidRPr="00CF3217">
          <w:rPr>
            <w:rFonts w:eastAsia="SimSun"/>
            <w:lang w:val="en-US" w:eastAsia="zh-CN"/>
          </w:rPr>
          <w:t xml:space="preserve">3GPP TS 31.104 applies to a H(e)NB supporting the HPSIM for H(e)NB Hosting Party authentication and specifies: </w:t>
        </w:r>
      </w:ins>
    </w:p>
    <w:p w:rsidR="00BE3CD2" w:rsidRPr="00CF3217" w:rsidRDefault="00BE3CD2" w:rsidP="00BE3CD2">
      <w:pPr>
        <w:rPr>
          <w:ins w:id="4273" w:author="Romano Giovanni" w:date="2017-10-23T20:37:00Z"/>
          <w:rFonts w:eastAsia="SimSun"/>
          <w:lang w:val="en-US" w:eastAsia="zh-CN"/>
        </w:rPr>
      </w:pPr>
      <w:ins w:id="4274" w:author="Romano Giovanni" w:date="2017-10-23T20:37:00Z">
        <w:r w:rsidRPr="00CF3217">
          <w:rPr>
            <w:rFonts w:eastAsia="SimSun"/>
            <w:lang w:val="en-US" w:eastAsia="zh-CN"/>
          </w:rPr>
          <w:t>–   identification of the Hosting Party;</w:t>
        </w:r>
      </w:ins>
    </w:p>
    <w:p w:rsidR="00BE3CD2" w:rsidRPr="00CF3217" w:rsidRDefault="00BE3CD2" w:rsidP="00BE3CD2">
      <w:pPr>
        <w:rPr>
          <w:ins w:id="4275" w:author="Romano Giovanni" w:date="2017-10-23T20:37:00Z"/>
          <w:rFonts w:eastAsia="SimSun"/>
          <w:sz w:val="27"/>
          <w:szCs w:val="27"/>
          <w:lang w:val="en-US" w:eastAsia="zh-CN"/>
        </w:rPr>
      </w:pPr>
      <w:ins w:id="4276" w:author="Romano Giovanni" w:date="2017-10-23T20:37:00Z">
        <w:r w:rsidRPr="00CF3217">
          <w:rPr>
            <w:rFonts w:eastAsia="SimSun"/>
            <w:lang w:val="en-US" w:eastAsia="zh-CN"/>
          </w:rPr>
          <w:t>–   security mechanism, e.g. authentication based on EAP-AKA method.</w:t>
        </w:r>
      </w:ins>
    </w:p>
    <w:p w:rsidR="00BE3CD2" w:rsidRPr="002D5C5B" w:rsidRDefault="00BE3CD2" w:rsidP="00BE3CD2">
      <w:pPr>
        <w:pStyle w:val="Titolo5"/>
        <w:rPr>
          <w:ins w:id="4277" w:author="Romano Giovanni" w:date="2017-10-23T20:37:00Z"/>
          <w:rFonts w:eastAsia="SimSun"/>
          <w:bCs/>
          <w:color w:val="000000"/>
          <w:szCs w:val="24"/>
          <w:lang w:val="en-US" w:eastAsia="zh-CN"/>
        </w:rPr>
      </w:pPr>
      <w:ins w:id="4278" w:author="Romano Giovanni" w:date="2017-10-23T20:37:00Z">
        <w:r w:rsidRPr="00CF3217">
          <w:rPr>
            <w:rFonts w:eastAsia="SimSun"/>
            <w:bCs/>
            <w:color w:val="000000"/>
            <w:szCs w:val="24"/>
            <w:lang w:val="en-US" w:eastAsia="zh-CN"/>
          </w:rPr>
          <w:t>5.1.2.</w:t>
        </w:r>
      </w:ins>
      <w:ins w:id="4279" w:author="Romano Giovanni" w:date="2017-10-23T20:50:00Z">
        <w:r w:rsidR="00E64DB4">
          <w:rPr>
            <w:rFonts w:eastAsia="SimSun"/>
            <w:bCs/>
            <w:color w:val="000000"/>
            <w:szCs w:val="24"/>
            <w:lang w:val="en-US" w:eastAsia="zh-CN"/>
          </w:rPr>
          <w:t>12.9.</w:t>
        </w:r>
      </w:ins>
      <w:ins w:id="4280" w:author="Romano Giovanni" w:date="2017-10-23T20:37:00Z">
        <w:r>
          <w:rPr>
            <w:rFonts w:eastAsia="SimSun"/>
            <w:bCs/>
            <w:color w:val="000000"/>
            <w:szCs w:val="24"/>
            <w:lang w:val="en-US" w:eastAsia="zh-CN"/>
          </w:rPr>
          <w:t>5</w:t>
        </w:r>
        <w:r w:rsidRPr="00CF3217">
          <w:rPr>
            <w:rFonts w:eastAsia="SimSun"/>
            <w:bCs/>
            <w:color w:val="000000"/>
            <w:szCs w:val="24"/>
            <w:lang w:val="en-US" w:eastAsia="zh-CN"/>
          </w:rPr>
          <w:tab/>
          <w:t>TS 31.111</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281" w:author="Romano Giovanni" w:date="2017-10-23T20:37:00Z"/>
          <w:rFonts w:eastAsia="SimSun"/>
          <w:b/>
          <w:bCs/>
          <w:color w:val="000000"/>
          <w:sz w:val="30"/>
          <w:szCs w:val="30"/>
          <w:lang w:val="en-US" w:eastAsia="zh-CN"/>
        </w:rPr>
      </w:pPr>
      <w:ins w:id="4282" w:author="Romano Giovanni" w:date="2017-10-23T20:37:00Z">
        <w:r w:rsidRPr="00CF3217">
          <w:rPr>
            <w:rFonts w:eastAsia="SimSun"/>
            <w:b/>
            <w:bCs/>
            <w:color w:val="000000"/>
            <w:szCs w:val="24"/>
            <w:lang w:val="en-US" w:eastAsia="zh-CN"/>
          </w:rPr>
          <w:t>Universal Subscriber Identity Module (USIM) Application Toolkit (USAT)</w:t>
        </w:r>
      </w:ins>
    </w:p>
    <w:p w:rsidR="00BE3CD2" w:rsidRPr="00CF3217" w:rsidRDefault="00BE3CD2" w:rsidP="00BE3CD2">
      <w:pPr>
        <w:rPr>
          <w:ins w:id="4283" w:author="Romano Giovanni" w:date="2017-10-23T20:37:00Z"/>
          <w:rFonts w:eastAsia="SimSun"/>
          <w:lang w:val="en-US" w:eastAsia="zh-CN"/>
        </w:rPr>
      </w:pPr>
      <w:ins w:id="4284" w:author="Romano Giovanni" w:date="2017-10-23T20:37:00Z">
        <w:r w:rsidRPr="00CF3217">
          <w:rPr>
            <w:rFonts w:eastAsia="SimSun"/>
            <w:lang w:val="en-US" w:eastAsia="zh-CN"/>
          </w:rPr>
          <w:t xml:space="preserve">This document defines the ISIM application for access to IMS services. It specifies: </w:t>
        </w:r>
      </w:ins>
    </w:p>
    <w:p w:rsidR="00BE3CD2" w:rsidRPr="00CF3217" w:rsidRDefault="00BE3CD2" w:rsidP="00BE3CD2">
      <w:pPr>
        <w:rPr>
          <w:ins w:id="4285" w:author="Romano Giovanni" w:date="2017-10-23T20:37:00Z"/>
          <w:rFonts w:eastAsia="SimSun"/>
          <w:lang w:val="en-US" w:eastAsia="zh-CN"/>
        </w:rPr>
      </w:pPr>
      <w:ins w:id="4286" w:author="Romano Giovanni" w:date="2017-10-23T20:37:00Z">
        <w:r w:rsidRPr="00CF3217">
          <w:rPr>
            <w:rFonts w:eastAsia="SimSun"/>
            <w:lang w:val="en-US" w:eastAsia="zh-CN"/>
          </w:rPr>
          <w:t xml:space="preserve">–   specific command parameters; </w:t>
        </w:r>
      </w:ins>
    </w:p>
    <w:p w:rsidR="00BE3CD2" w:rsidRPr="00CF3217" w:rsidRDefault="00BE3CD2" w:rsidP="00BE3CD2">
      <w:pPr>
        <w:rPr>
          <w:ins w:id="4287" w:author="Romano Giovanni" w:date="2017-10-23T20:37:00Z"/>
          <w:rFonts w:eastAsia="SimSun"/>
          <w:lang w:val="en-US" w:eastAsia="zh-CN"/>
        </w:rPr>
      </w:pPr>
      <w:ins w:id="4288" w:author="Romano Giovanni" w:date="2017-10-23T20:37:00Z">
        <w:r w:rsidRPr="00CF3217">
          <w:rPr>
            <w:rFonts w:eastAsia="SimSun"/>
            <w:lang w:val="en-US" w:eastAsia="zh-CN"/>
          </w:rPr>
          <w:t xml:space="preserve">–   file structures; </w:t>
        </w:r>
      </w:ins>
    </w:p>
    <w:p w:rsidR="00BE3CD2" w:rsidRPr="00CF3217" w:rsidRDefault="00BE3CD2" w:rsidP="00BE3CD2">
      <w:pPr>
        <w:rPr>
          <w:ins w:id="4289" w:author="Romano Giovanni" w:date="2017-10-23T20:37:00Z"/>
          <w:rFonts w:eastAsia="SimSun"/>
          <w:lang w:val="en-US" w:eastAsia="zh-CN"/>
        </w:rPr>
      </w:pPr>
      <w:ins w:id="4290" w:author="Romano Giovanni" w:date="2017-10-23T20:37:00Z">
        <w:r w:rsidRPr="00CF3217">
          <w:rPr>
            <w:rFonts w:eastAsia="SimSun"/>
            <w:lang w:val="en-US" w:eastAsia="zh-CN"/>
          </w:rPr>
          <w:t xml:space="preserve">–   contents of EFs (Elementary Files); </w:t>
        </w:r>
      </w:ins>
    </w:p>
    <w:p w:rsidR="00BE3CD2" w:rsidRPr="00CF3217" w:rsidRDefault="00BE3CD2" w:rsidP="00BE3CD2">
      <w:pPr>
        <w:rPr>
          <w:ins w:id="4291" w:author="Romano Giovanni" w:date="2017-10-23T20:37:00Z"/>
          <w:rFonts w:eastAsia="SimSun"/>
          <w:lang w:val="en-US" w:eastAsia="zh-CN"/>
        </w:rPr>
      </w:pPr>
      <w:ins w:id="4292" w:author="Romano Giovanni" w:date="2017-10-23T20:37:00Z">
        <w:r w:rsidRPr="00CF3217">
          <w:rPr>
            <w:rFonts w:eastAsia="SimSun"/>
            <w:lang w:val="en-US" w:eastAsia="zh-CN"/>
          </w:rPr>
          <w:t xml:space="preserve">–   security functions; </w:t>
        </w:r>
      </w:ins>
    </w:p>
    <w:p w:rsidR="00BE3CD2" w:rsidRPr="00CF3217" w:rsidRDefault="00BE3CD2" w:rsidP="00BE3CD2">
      <w:pPr>
        <w:rPr>
          <w:ins w:id="4293" w:author="Romano Giovanni" w:date="2017-10-23T20:37:00Z"/>
          <w:rFonts w:eastAsia="SimSun"/>
          <w:lang w:val="en-US" w:eastAsia="zh-CN"/>
        </w:rPr>
      </w:pPr>
      <w:ins w:id="4294" w:author="Romano Giovanni" w:date="2017-10-23T20:37:00Z">
        <w:r w:rsidRPr="00CF3217">
          <w:rPr>
            <w:rFonts w:eastAsia="SimSun"/>
            <w:lang w:val="en-US" w:eastAsia="zh-CN"/>
          </w:rPr>
          <w:lastRenderedPageBreak/>
          <w:t>–   application protocol to be used on the interface between UICC (ISIM) and Terminal. This is to ensure interoperability between an ISIM and Terminal independently of the respective manufacturer, card issuer or operator.</w:t>
        </w:r>
        <w:r w:rsidRPr="00CF3217">
          <w:rPr>
            <w:lang w:val="en-US" w:eastAsia="ja-JP"/>
          </w:rPr>
          <w:t xml:space="preserve"> </w:t>
        </w:r>
        <w:r w:rsidRPr="00CF3217">
          <w:rPr>
            <w:rFonts w:eastAsia="SimSun"/>
            <w:lang w:val="en-US" w:eastAsia="zh-CN"/>
          </w:rPr>
          <w:t xml:space="preserve">This document defines the interface between the UICC and the Mobile Equipment (ME), and mandatory ME procedures, specifically for “USIM Application Toolkit”. </w:t>
        </w:r>
      </w:ins>
    </w:p>
    <w:p w:rsidR="00BE3CD2" w:rsidRPr="00CF3217" w:rsidRDefault="00BE3CD2" w:rsidP="00BE3CD2">
      <w:pPr>
        <w:rPr>
          <w:ins w:id="4295" w:author="Romano Giovanni" w:date="2017-10-23T20:37:00Z"/>
          <w:rFonts w:eastAsia="SimSun"/>
          <w:lang w:val="en-US" w:eastAsia="zh-CN"/>
        </w:rPr>
      </w:pPr>
      <w:ins w:id="4296" w:author="Romano Giovanni" w:date="2017-10-23T20:37:00Z">
        <w:r w:rsidRPr="00CF3217">
          <w:rPr>
            <w:rFonts w:eastAsia="SimSun"/>
            <w:lang w:val="en-US" w:eastAsia="zh-CN"/>
          </w:rPr>
          <w:t xml:space="preserve">The document mainly refers to ETSI TS 102 223, which describes the generic aspects of application toolkits within the UICC. USAT is a set of commands and procedures for use during the network operation phase of 3G/LTE, in addition to those defined in TS 31.101. </w:t>
        </w:r>
      </w:ins>
    </w:p>
    <w:p w:rsidR="00BE3CD2" w:rsidRPr="00CF3217" w:rsidRDefault="00BE3CD2" w:rsidP="00BE3CD2">
      <w:pPr>
        <w:rPr>
          <w:ins w:id="4297" w:author="Romano Giovanni" w:date="2017-10-23T20:37:00Z"/>
          <w:rFonts w:eastAsia="SimSun"/>
          <w:lang w:val="en-US" w:eastAsia="zh-CN"/>
        </w:rPr>
      </w:pPr>
      <w:ins w:id="4298" w:author="Romano Giovanni" w:date="2017-10-23T20:37:00Z">
        <w:r w:rsidRPr="00CF3217">
          <w:rPr>
            <w:rFonts w:eastAsia="SimSun"/>
            <w:lang w:val="en-US" w:eastAsia="zh-CN"/>
          </w:rPr>
          <w:t xml:space="preserve">Specifying the interface is to ensure interoperability between a UICC and an ME independently of the respective manufacturers and operators. </w:t>
        </w:r>
      </w:ins>
    </w:p>
    <w:p w:rsidR="00BE3CD2" w:rsidRPr="00CF3217" w:rsidRDefault="00BE3CD2" w:rsidP="00BE3CD2">
      <w:pPr>
        <w:rPr>
          <w:ins w:id="4299" w:author="Romano Giovanni" w:date="2017-10-23T20:37:00Z"/>
          <w:rFonts w:eastAsia="SimSun"/>
          <w:lang w:val="en-US" w:eastAsia="zh-CN"/>
        </w:rPr>
      </w:pPr>
      <w:ins w:id="4300" w:author="Romano Giovanni" w:date="2017-10-23T20:37:00Z">
        <w:r w:rsidRPr="00CF3217">
          <w:rPr>
            <w:rFonts w:eastAsia="SimSun"/>
            <w:lang w:val="en-US" w:eastAsia="zh-CN"/>
          </w:rPr>
          <w:t xml:space="preserve">This document defines for 3G/LTE technology: </w:t>
        </w:r>
      </w:ins>
    </w:p>
    <w:p w:rsidR="00BE3CD2" w:rsidRPr="00CF3217" w:rsidRDefault="00BE3CD2" w:rsidP="00BE3CD2">
      <w:pPr>
        <w:rPr>
          <w:ins w:id="4301" w:author="Romano Giovanni" w:date="2017-10-23T20:37:00Z"/>
          <w:rFonts w:eastAsia="SimSun"/>
          <w:lang w:val="en-US" w:eastAsia="zh-CN"/>
        </w:rPr>
      </w:pPr>
      <w:ins w:id="4302" w:author="Romano Giovanni" w:date="2017-10-23T20:37:00Z">
        <w:r w:rsidRPr="00CF3217">
          <w:rPr>
            <w:rFonts w:eastAsia="SimSun"/>
            <w:lang w:val="en-US" w:eastAsia="zh-CN"/>
          </w:rPr>
          <w:t xml:space="preserve">–   the commands; </w:t>
        </w:r>
      </w:ins>
    </w:p>
    <w:p w:rsidR="00BE3CD2" w:rsidRPr="00CF3217" w:rsidRDefault="00BE3CD2" w:rsidP="00BE3CD2">
      <w:pPr>
        <w:rPr>
          <w:ins w:id="4303" w:author="Romano Giovanni" w:date="2017-10-23T20:37:00Z"/>
          <w:rFonts w:eastAsia="SimSun"/>
          <w:lang w:val="en-US" w:eastAsia="zh-CN"/>
        </w:rPr>
      </w:pPr>
      <w:ins w:id="4304" w:author="Romano Giovanni" w:date="2017-10-23T20:37:00Z">
        <w:r w:rsidRPr="00CF3217">
          <w:rPr>
            <w:rFonts w:eastAsia="SimSun"/>
            <w:lang w:val="en-US" w:eastAsia="zh-CN"/>
          </w:rPr>
          <w:t xml:space="preserve">–   the application protocol; </w:t>
        </w:r>
      </w:ins>
    </w:p>
    <w:p w:rsidR="00BE3CD2" w:rsidRPr="00CF3217" w:rsidRDefault="00BE3CD2" w:rsidP="00BE3CD2">
      <w:pPr>
        <w:rPr>
          <w:ins w:id="4305" w:author="Romano Giovanni" w:date="2017-10-23T20:37:00Z"/>
          <w:rFonts w:eastAsia="SimSun"/>
          <w:sz w:val="27"/>
          <w:szCs w:val="27"/>
          <w:lang w:val="en-US" w:eastAsia="zh-CN"/>
        </w:rPr>
      </w:pPr>
      <w:ins w:id="4306" w:author="Romano Giovanni" w:date="2017-10-23T20:37:00Z">
        <w:r w:rsidRPr="00CF3217">
          <w:rPr>
            <w:rFonts w:eastAsia="SimSun"/>
            <w:lang w:val="en-US" w:eastAsia="zh-CN"/>
          </w:rPr>
          <w:t>–   the mandatory requirements on the UICC and ME for each procedure.</w:t>
        </w:r>
      </w:ins>
    </w:p>
    <w:p w:rsidR="00BE3CD2" w:rsidRPr="002D5C5B" w:rsidRDefault="00BE3CD2" w:rsidP="00BE3CD2">
      <w:pPr>
        <w:pStyle w:val="Titolo5"/>
        <w:rPr>
          <w:ins w:id="4307" w:author="Romano Giovanni" w:date="2017-10-23T20:37:00Z"/>
          <w:rFonts w:eastAsia="SimSun"/>
          <w:bCs/>
          <w:color w:val="000000"/>
          <w:szCs w:val="24"/>
          <w:lang w:val="en-US" w:eastAsia="zh-CN"/>
        </w:rPr>
      </w:pPr>
      <w:ins w:id="4308" w:author="Romano Giovanni" w:date="2017-10-23T20:37:00Z">
        <w:r w:rsidRPr="00CF3217">
          <w:rPr>
            <w:rFonts w:eastAsia="SimSun"/>
            <w:bCs/>
            <w:color w:val="000000"/>
            <w:szCs w:val="24"/>
            <w:lang w:val="en-US" w:eastAsia="zh-CN"/>
          </w:rPr>
          <w:t>5.1.2.</w:t>
        </w:r>
      </w:ins>
      <w:ins w:id="4309" w:author="Romano Giovanni" w:date="2017-10-23T20:50:00Z">
        <w:r w:rsidR="00E64DB4">
          <w:rPr>
            <w:rFonts w:eastAsia="SimSun"/>
            <w:bCs/>
            <w:color w:val="000000"/>
            <w:szCs w:val="24"/>
            <w:lang w:val="en-US" w:eastAsia="zh-CN"/>
          </w:rPr>
          <w:t>12.9.</w:t>
        </w:r>
      </w:ins>
      <w:ins w:id="4310" w:author="Romano Giovanni" w:date="2017-10-23T20:37:00Z">
        <w:r>
          <w:rPr>
            <w:rFonts w:eastAsia="SimSun"/>
            <w:bCs/>
            <w:color w:val="000000"/>
            <w:szCs w:val="24"/>
            <w:lang w:val="en-US" w:eastAsia="zh-CN"/>
          </w:rPr>
          <w:t>6</w:t>
        </w:r>
        <w:r w:rsidRPr="00CF3217">
          <w:rPr>
            <w:rFonts w:eastAsia="SimSun"/>
            <w:bCs/>
            <w:color w:val="000000"/>
            <w:szCs w:val="24"/>
            <w:lang w:val="en-US" w:eastAsia="zh-CN"/>
          </w:rPr>
          <w:tab/>
          <w:t>TS 31.115</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311" w:author="Romano Giovanni" w:date="2017-10-23T20:37:00Z"/>
          <w:rFonts w:eastAsia="SimSun"/>
          <w:b/>
          <w:bCs/>
          <w:color w:val="000000"/>
          <w:sz w:val="30"/>
          <w:szCs w:val="30"/>
          <w:lang w:val="en-US" w:eastAsia="zh-CN"/>
        </w:rPr>
      </w:pPr>
      <w:ins w:id="4312" w:author="Romano Giovanni" w:date="2017-10-23T20:37:00Z">
        <w:r w:rsidRPr="00CF3217">
          <w:rPr>
            <w:rFonts w:eastAsia="SimSun"/>
            <w:b/>
            <w:bCs/>
            <w:color w:val="000000"/>
            <w:szCs w:val="24"/>
            <w:lang w:val="en-US" w:eastAsia="zh-CN"/>
          </w:rPr>
          <w:t>Secured packet structure for (Universal) Subscriber Identity Module (U)SIM Toolkit applications</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13" w:author="Romano Giovanni" w:date="2017-10-23T20:37:00Z"/>
          <w:rFonts w:eastAsia="SimSun"/>
          <w:color w:val="000000"/>
          <w:sz w:val="27"/>
          <w:szCs w:val="27"/>
          <w:lang w:val="en-US" w:eastAsia="zh-CN"/>
        </w:rPr>
      </w:pPr>
      <w:ins w:id="4314" w:author="Romano Giovanni" w:date="2017-10-23T20:37:00Z">
        <w:r w:rsidRPr="00CF3217">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ins>
    </w:p>
    <w:p w:rsidR="00BE3CD2" w:rsidRPr="002D5C5B" w:rsidRDefault="00BE3CD2" w:rsidP="00BE3CD2">
      <w:pPr>
        <w:pStyle w:val="Titolo5"/>
        <w:rPr>
          <w:ins w:id="4315" w:author="Romano Giovanni" w:date="2017-10-23T20:37:00Z"/>
          <w:rFonts w:eastAsia="SimSun"/>
          <w:bCs/>
          <w:color w:val="000000"/>
          <w:szCs w:val="24"/>
          <w:lang w:val="en-US" w:eastAsia="zh-CN"/>
        </w:rPr>
      </w:pPr>
      <w:ins w:id="4316" w:author="Romano Giovanni" w:date="2017-10-23T20:37:00Z">
        <w:r w:rsidRPr="00CF3217">
          <w:rPr>
            <w:rFonts w:eastAsia="SimSun"/>
            <w:bCs/>
            <w:color w:val="000000"/>
            <w:szCs w:val="24"/>
            <w:lang w:val="en-US" w:eastAsia="zh-CN"/>
          </w:rPr>
          <w:t>5.1.2.</w:t>
        </w:r>
      </w:ins>
      <w:ins w:id="4317" w:author="Romano Giovanni" w:date="2017-10-23T20:50:00Z">
        <w:r w:rsidR="00E64DB4">
          <w:rPr>
            <w:rFonts w:eastAsia="SimSun"/>
            <w:bCs/>
            <w:color w:val="000000"/>
            <w:szCs w:val="24"/>
            <w:lang w:val="en-US" w:eastAsia="zh-CN"/>
          </w:rPr>
          <w:t>12.9.</w:t>
        </w:r>
      </w:ins>
      <w:ins w:id="4318" w:author="Romano Giovanni" w:date="2017-10-23T20:37:00Z">
        <w:r>
          <w:rPr>
            <w:rFonts w:eastAsia="SimSun"/>
            <w:bCs/>
            <w:color w:val="000000"/>
            <w:szCs w:val="24"/>
            <w:lang w:val="en-US" w:eastAsia="zh-CN"/>
          </w:rPr>
          <w:t>7</w:t>
        </w:r>
        <w:r w:rsidRPr="00CF3217">
          <w:rPr>
            <w:rFonts w:eastAsia="SimSun"/>
            <w:bCs/>
            <w:color w:val="000000"/>
            <w:szCs w:val="24"/>
            <w:lang w:val="en-US" w:eastAsia="zh-CN"/>
          </w:rPr>
          <w:tab/>
          <w:t>TS 31.116</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319" w:author="Romano Giovanni" w:date="2017-10-23T20:37:00Z"/>
          <w:rFonts w:eastAsia="SimSun"/>
          <w:b/>
          <w:bCs/>
          <w:color w:val="000000"/>
          <w:sz w:val="30"/>
          <w:szCs w:val="30"/>
          <w:lang w:val="en-US" w:eastAsia="zh-CN"/>
        </w:rPr>
      </w:pPr>
      <w:ins w:id="4320" w:author="Romano Giovanni" w:date="2017-10-23T20:37:00Z">
        <w:r w:rsidRPr="00CF3217">
          <w:rPr>
            <w:rFonts w:eastAsia="SimSun"/>
            <w:b/>
            <w:bCs/>
            <w:color w:val="000000"/>
            <w:szCs w:val="24"/>
            <w:lang w:val="en-US" w:eastAsia="zh-CN"/>
          </w:rPr>
          <w:t>Remote APDU Structure for (U)SIM Toolkit applications</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21" w:author="Romano Giovanni" w:date="2017-10-23T20:37:00Z"/>
          <w:rFonts w:eastAsia="SimSun"/>
          <w:color w:val="000000"/>
          <w:szCs w:val="24"/>
          <w:lang w:val="en-US" w:eastAsia="zh-CN"/>
        </w:rPr>
      </w:pPr>
      <w:ins w:id="4322" w:author="Romano Giovanni" w:date="2017-10-23T20:37:00Z">
        <w:r w:rsidRPr="00CF3217">
          <w:rPr>
            <w:rFonts w:eastAsia="SimSun"/>
            <w:color w:val="000000"/>
            <w:szCs w:val="24"/>
            <w:lang w:val="en-US" w:eastAsia="zh-CN"/>
          </w:rPr>
          <w:t xml:space="preserve">This document defines the remote management of files and applets on the SIM/USIM/ISIM. </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23" w:author="Romano Giovanni" w:date="2017-10-23T20:37:00Z"/>
          <w:rFonts w:eastAsia="SimSun"/>
          <w:color w:val="000000"/>
          <w:szCs w:val="24"/>
          <w:lang w:val="en-US" w:eastAsia="zh-CN"/>
        </w:rPr>
      </w:pPr>
      <w:ins w:id="4324" w:author="Romano Giovanni" w:date="2017-10-23T20:37:00Z">
        <w:r w:rsidRPr="00CF3217">
          <w:rPr>
            <w:rFonts w:eastAsia="SimSun"/>
            <w:color w:val="000000"/>
            <w:szCs w:val="24"/>
            <w:lang w:val="en-US" w:eastAsia="zh-CN"/>
          </w:rPr>
          <w:t xml:space="preserve">It describes the APDU format for remote management. Furthermore the document specifies: </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25" w:author="Romano Giovanni" w:date="2017-10-23T20:37:00Z"/>
          <w:rFonts w:eastAsia="SimSun"/>
          <w:color w:val="000000"/>
          <w:szCs w:val="24"/>
          <w:lang w:val="en-US" w:eastAsia="zh-CN"/>
        </w:rPr>
      </w:pPr>
      <w:ins w:id="4326" w:author="Romano Giovanni" w:date="2017-10-23T20:37:00Z">
        <w:r w:rsidRPr="00CF3217">
          <w:rPr>
            <w:rFonts w:eastAsia="SimSun"/>
            <w:color w:val="000000"/>
            <w:szCs w:val="24"/>
            <w:lang w:val="en-US" w:eastAsia="zh-CN"/>
          </w:rPr>
          <w:t xml:space="preserve">–   a set of commands coded according to this APDU structure and used in the remote file management on the SIM/USIM specified in TS 51.011, </w:t>
        </w:r>
        <w:r w:rsidRPr="00CF3217">
          <w:rPr>
            <w:rFonts w:eastAsia="SimSun"/>
            <w:color w:val="000000"/>
            <w:szCs w:val="24"/>
            <w:lang w:val="en-US" w:eastAsia="zh-CN"/>
          </w:rPr>
          <w:br/>
          <w:t xml:space="preserve">TS 31.101, TS 31.102, TS 31.103; </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27" w:author="Romano Giovanni" w:date="2017-10-23T20:37:00Z"/>
          <w:rFonts w:eastAsia="SimSun"/>
          <w:color w:val="000000"/>
          <w:szCs w:val="24"/>
          <w:lang w:val="en-US" w:eastAsia="zh-CN"/>
        </w:rPr>
      </w:pPr>
      <w:ins w:id="4328" w:author="Romano Giovanni" w:date="2017-10-23T20:37:00Z">
        <w:r w:rsidRPr="00CF3217">
          <w:rPr>
            <w:rFonts w:eastAsia="SimSun"/>
            <w:color w:val="000000"/>
            <w:szCs w:val="24"/>
            <w:lang w:val="en-US" w:eastAsia="zh-CN"/>
          </w:rPr>
          <w:t>–   a set of commands coded according to this APDU</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structure and used in the remote applet management on the SIM/USIM. This is based </w:t>
        </w:r>
        <w:r w:rsidRPr="00CF3217">
          <w:rPr>
            <w:rFonts w:eastAsia="SimSun"/>
            <w:color w:val="000000"/>
            <w:szCs w:val="24"/>
            <w:lang w:val="en-US" w:eastAsia="zh-CN"/>
          </w:rPr>
          <w:br/>
          <w:t xml:space="preserve">on ETSI TS 102 226. </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29" w:author="Romano Giovanni" w:date="2017-10-23T20:37:00Z"/>
          <w:rFonts w:eastAsia="SimSun"/>
          <w:color w:val="000000"/>
          <w:sz w:val="27"/>
          <w:szCs w:val="27"/>
          <w:lang w:val="en-US" w:eastAsia="zh-CN"/>
        </w:rPr>
      </w:pPr>
      <w:ins w:id="4330" w:author="Romano Giovanni" w:date="2017-10-23T20:37:00Z">
        <w:r w:rsidRPr="00CF3217">
          <w:rPr>
            <w:rFonts w:eastAsia="SimSun"/>
            <w:color w:val="000000"/>
            <w:szCs w:val="24"/>
            <w:lang w:val="en-US" w:eastAsia="zh-CN"/>
          </w:rPr>
          <w:t xml:space="preserve">The remote APDU structure for SIM/USIM/ISIM applications complies with the one defined in ETSI TS 102 226. This document only contains </w:t>
        </w:r>
        <w:r w:rsidRPr="00CF3217">
          <w:rPr>
            <w:rFonts w:eastAsia="SimSun"/>
            <w:color w:val="000000"/>
            <w:szCs w:val="24"/>
            <w:lang w:val="en-US" w:eastAsia="zh-CN"/>
          </w:rPr>
          <w:lastRenderedPageBreak/>
          <w:t>additional requirements or explicit limitations for SIM/USIM/ISIM applications.</w:t>
        </w:r>
      </w:ins>
    </w:p>
    <w:p w:rsidR="00BE3CD2" w:rsidRPr="002D5C5B" w:rsidRDefault="00BE3CD2" w:rsidP="00BE3CD2">
      <w:pPr>
        <w:pStyle w:val="Titolo5"/>
        <w:rPr>
          <w:ins w:id="4331" w:author="Romano Giovanni" w:date="2017-10-23T20:37:00Z"/>
          <w:rFonts w:eastAsia="SimSun"/>
          <w:bCs/>
          <w:color w:val="000000"/>
          <w:szCs w:val="24"/>
          <w:lang w:val="en-US" w:eastAsia="zh-CN"/>
        </w:rPr>
      </w:pPr>
      <w:ins w:id="4332" w:author="Romano Giovanni" w:date="2017-10-23T20:37:00Z">
        <w:r w:rsidRPr="00CF3217">
          <w:rPr>
            <w:rFonts w:eastAsia="SimSun"/>
            <w:bCs/>
            <w:color w:val="000000"/>
            <w:szCs w:val="24"/>
            <w:lang w:val="en-US" w:eastAsia="zh-CN"/>
          </w:rPr>
          <w:t>5.1.2.</w:t>
        </w:r>
      </w:ins>
      <w:ins w:id="4333" w:author="Romano Giovanni" w:date="2017-10-23T20:50:00Z">
        <w:r w:rsidR="00E64DB4">
          <w:rPr>
            <w:rFonts w:eastAsia="SimSun"/>
            <w:bCs/>
            <w:color w:val="000000"/>
            <w:szCs w:val="24"/>
            <w:lang w:val="en-US" w:eastAsia="zh-CN"/>
          </w:rPr>
          <w:t>12.9.</w:t>
        </w:r>
      </w:ins>
      <w:ins w:id="4334" w:author="Romano Giovanni" w:date="2017-10-23T20:37:00Z">
        <w:r>
          <w:rPr>
            <w:rFonts w:eastAsia="SimSun"/>
            <w:bCs/>
            <w:color w:val="000000"/>
            <w:szCs w:val="24"/>
            <w:lang w:val="en-US" w:eastAsia="zh-CN"/>
          </w:rPr>
          <w:t>8</w:t>
        </w:r>
        <w:r w:rsidRPr="00CF3217">
          <w:rPr>
            <w:rFonts w:eastAsia="SimSun"/>
            <w:bCs/>
            <w:color w:val="000000"/>
            <w:szCs w:val="24"/>
            <w:lang w:val="en-US" w:eastAsia="zh-CN"/>
          </w:rPr>
          <w:tab/>
          <w:t>TS 31.130</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335" w:author="Romano Giovanni" w:date="2017-10-23T20:37:00Z"/>
          <w:rFonts w:eastAsia="SimSun"/>
          <w:b/>
          <w:bCs/>
          <w:color w:val="000000"/>
          <w:sz w:val="30"/>
          <w:szCs w:val="30"/>
          <w:lang w:val="en-US" w:eastAsia="zh-CN"/>
        </w:rPr>
      </w:pPr>
      <w:ins w:id="4336" w:author="Romano Giovanni" w:date="2017-10-23T20:37:00Z">
        <w:r w:rsidRPr="00CF3217">
          <w:rPr>
            <w:rFonts w:eastAsia="SimSun"/>
            <w:b/>
            <w:bCs/>
            <w:color w:val="000000"/>
            <w:szCs w:val="24"/>
            <w:lang w:val="en-US" w:eastAsia="zh-CN"/>
          </w:rPr>
          <w:t>(U)SIM Application Programming Interface (API); (U)SIM API for Java Card</w:t>
        </w:r>
      </w:ins>
    </w:p>
    <w:p w:rsidR="00BE3CD2" w:rsidRPr="00CF3217" w:rsidRDefault="00BE3CD2" w:rsidP="00BE3CD2">
      <w:pPr>
        <w:widowControl w:val="0"/>
        <w:tabs>
          <w:tab w:val="clear" w:pos="1134"/>
          <w:tab w:val="clear" w:pos="1871"/>
          <w:tab w:val="clear" w:pos="2268"/>
          <w:tab w:val="left" w:pos="90"/>
        </w:tabs>
        <w:overflowPunct/>
        <w:textAlignment w:val="auto"/>
        <w:rPr>
          <w:ins w:id="4337" w:author="Romano Giovanni" w:date="2017-10-23T20:37:00Z"/>
          <w:rFonts w:eastAsia="SimSun"/>
          <w:color w:val="000000"/>
          <w:sz w:val="27"/>
          <w:szCs w:val="27"/>
          <w:lang w:val="en-US" w:eastAsia="zh-CN"/>
        </w:rPr>
      </w:pPr>
      <w:ins w:id="4338" w:author="Romano Giovanni" w:date="2017-10-23T20:37:00Z">
        <w:r w:rsidRPr="00CF3217">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ins>
    </w:p>
    <w:p w:rsidR="00BE3CD2" w:rsidRPr="002D5C5B" w:rsidRDefault="00BE3CD2" w:rsidP="00BE3CD2">
      <w:pPr>
        <w:pStyle w:val="Titolo5"/>
        <w:rPr>
          <w:ins w:id="4339" w:author="Romano Giovanni" w:date="2017-10-23T20:37:00Z"/>
          <w:rFonts w:eastAsia="SimSun"/>
          <w:bCs/>
          <w:color w:val="000000"/>
          <w:szCs w:val="24"/>
          <w:lang w:val="en-US" w:eastAsia="zh-CN"/>
        </w:rPr>
      </w:pPr>
      <w:ins w:id="4340" w:author="Romano Giovanni" w:date="2017-10-23T20:37:00Z">
        <w:r w:rsidRPr="00CF3217">
          <w:rPr>
            <w:rFonts w:eastAsia="SimSun"/>
            <w:bCs/>
            <w:color w:val="000000"/>
            <w:szCs w:val="24"/>
            <w:lang w:val="en-US" w:eastAsia="zh-CN"/>
          </w:rPr>
          <w:t>5.1.2.</w:t>
        </w:r>
      </w:ins>
      <w:ins w:id="4341" w:author="Romano Giovanni" w:date="2017-10-23T20:50:00Z">
        <w:r w:rsidR="00E64DB4">
          <w:rPr>
            <w:rFonts w:eastAsia="SimSun"/>
            <w:bCs/>
            <w:color w:val="000000"/>
            <w:szCs w:val="24"/>
            <w:lang w:val="en-US" w:eastAsia="zh-CN"/>
          </w:rPr>
          <w:t>12.9.</w:t>
        </w:r>
      </w:ins>
      <w:ins w:id="4342" w:author="Romano Giovanni" w:date="2017-10-23T20:37:00Z">
        <w:r>
          <w:rPr>
            <w:rFonts w:eastAsia="SimSun"/>
            <w:bCs/>
            <w:color w:val="000000"/>
            <w:szCs w:val="24"/>
            <w:lang w:val="en-US" w:eastAsia="zh-CN"/>
          </w:rPr>
          <w:t>9</w:t>
        </w:r>
        <w:r w:rsidRPr="00CF3217">
          <w:rPr>
            <w:rFonts w:eastAsia="SimSun"/>
            <w:bCs/>
            <w:color w:val="000000"/>
            <w:szCs w:val="24"/>
            <w:lang w:val="en-US" w:eastAsia="zh-CN"/>
          </w:rPr>
          <w:tab/>
          <w:t>TS 31.133</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343" w:author="Romano Giovanni" w:date="2017-10-23T20:37:00Z"/>
          <w:rFonts w:eastAsia="SimSun"/>
          <w:b/>
          <w:bCs/>
          <w:color w:val="000000"/>
          <w:sz w:val="30"/>
          <w:szCs w:val="30"/>
          <w:lang w:val="en-US" w:eastAsia="zh-CN"/>
        </w:rPr>
      </w:pPr>
      <w:ins w:id="4344" w:author="Romano Giovanni" w:date="2017-10-23T20:37:00Z">
        <w:r w:rsidRPr="00CF3217">
          <w:rPr>
            <w:rFonts w:eastAsia="SimSun"/>
            <w:b/>
            <w:bCs/>
            <w:color w:val="000000"/>
            <w:szCs w:val="24"/>
            <w:lang w:val="en-US" w:eastAsia="zh-CN"/>
          </w:rPr>
          <w:t>IP Multimedia Services Identity Module (ISIM) Application Programming Interface (API); ISIM API for Java Card</w:t>
        </w:r>
      </w:ins>
    </w:p>
    <w:p w:rsidR="00BE3CD2" w:rsidRPr="00CF3217" w:rsidRDefault="00BE3CD2" w:rsidP="00BE3CD2">
      <w:pPr>
        <w:widowControl w:val="0"/>
        <w:tabs>
          <w:tab w:val="clear" w:pos="1134"/>
          <w:tab w:val="clear" w:pos="1871"/>
          <w:tab w:val="clear" w:pos="2268"/>
          <w:tab w:val="left" w:pos="90"/>
        </w:tabs>
        <w:overflowPunct/>
        <w:textAlignment w:val="auto"/>
        <w:rPr>
          <w:ins w:id="4345" w:author="Romano Giovanni" w:date="2017-10-23T20:37:00Z"/>
          <w:rFonts w:eastAsia="SimSun"/>
          <w:color w:val="000000"/>
          <w:sz w:val="27"/>
          <w:szCs w:val="27"/>
          <w:lang w:val="en-US" w:eastAsia="zh-CN"/>
        </w:rPr>
      </w:pPr>
      <w:ins w:id="4346" w:author="Romano Giovanni" w:date="2017-10-23T20:37:00Z">
        <w:r w:rsidRPr="00CF3217">
          <w:rPr>
            <w:rFonts w:eastAsia="SimSun"/>
            <w:color w:val="000000"/>
            <w:szCs w:val="24"/>
            <w:lang w:val="en-US" w:eastAsia="zh-CN"/>
          </w:rPr>
          <w:t>This document defines the ISIM Application Programming Interface extending the UICC API for Java Card, ETSI TS 102 241. This API allows</w:t>
        </w:r>
        <w:r w:rsidRPr="00CF3217">
          <w:rPr>
            <w:rFonts w:eastAsia="SimSun"/>
            <w:color w:val="000000"/>
            <w:sz w:val="30"/>
            <w:szCs w:val="30"/>
            <w:lang w:val="en-US" w:eastAsia="zh-CN"/>
          </w:rPr>
          <w:t xml:space="preserve"> </w:t>
        </w:r>
        <w:r w:rsidRPr="00CF3217">
          <w:rPr>
            <w:rFonts w:eastAsia="SimSun"/>
            <w:color w:val="000000"/>
            <w:szCs w:val="24"/>
            <w:lang w:val="en-US" w:eastAsia="zh-CN"/>
          </w:rPr>
          <w:t>the development of an application running together with a ISIM application.</w:t>
        </w:r>
      </w:ins>
    </w:p>
    <w:p w:rsidR="00BE3CD2" w:rsidRPr="002D5C5B" w:rsidRDefault="00BE3CD2" w:rsidP="00BE3CD2">
      <w:pPr>
        <w:pStyle w:val="Titolo5"/>
        <w:rPr>
          <w:ins w:id="4347" w:author="Romano Giovanni" w:date="2017-10-23T20:37:00Z"/>
          <w:rFonts w:eastAsia="SimSun"/>
          <w:bCs/>
          <w:color w:val="000000"/>
          <w:szCs w:val="24"/>
          <w:lang w:val="en-US" w:eastAsia="zh-CN"/>
        </w:rPr>
      </w:pPr>
      <w:ins w:id="4348" w:author="Romano Giovanni" w:date="2017-10-23T20:37:00Z">
        <w:r w:rsidRPr="00CF3217">
          <w:rPr>
            <w:rFonts w:eastAsia="SimSun"/>
            <w:bCs/>
            <w:color w:val="000000"/>
            <w:szCs w:val="24"/>
            <w:lang w:val="en-US" w:eastAsia="zh-CN"/>
          </w:rPr>
          <w:t>5.1.2.</w:t>
        </w:r>
      </w:ins>
      <w:ins w:id="4349" w:author="Romano Giovanni" w:date="2017-10-23T20:50:00Z">
        <w:r w:rsidR="00E64DB4">
          <w:rPr>
            <w:rFonts w:eastAsia="SimSun"/>
            <w:bCs/>
            <w:color w:val="000000"/>
            <w:szCs w:val="24"/>
            <w:lang w:val="en-US" w:eastAsia="zh-CN"/>
          </w:rPr>
          <w:t>12.9.</w:t>
        </w:r>
      </w:ins>
      <w:ins w:id="4350" w:author="Romano Giovanni" w:date="2017-10-23T20:37:00Z">
        <w:r>
          <w:rPr>
            <w:rFonts w:eastAsia="SimSun"/>
            <w:bCs/>
            <w:color w:val="000000"/>
            <w:szCs w:val="24"/>
            <w:lang w:val="en-US" w:eastAsia="zh-CN"/>
          </w:rPr>
          <w:t>10</w:t>
        </w:r>
        <w:r w:rsidRPr="00CF3217">
          <w:rPr>
            <w:rFonts w:eastAsia="SimSun"/>
            <w:bCs/>
            <w:color w:val="000000"/>
            <w:szCs w:val="24"/>
            <w:lang w:val="en-US" w:eastAsia="zh-CN"/>
          </w:rPr>
          <w:tab/>
          <w:t>TS 31.220</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351" w:author="Romano Giovanni" w:date="2017-10-23T20:37:00Z"/>
          <w:rFonts w:eastAsia="SimSun"/>
          <w:b/>
          <w:bCs/>
          <w:color w:val="000000"/>
          <w:sz w:val="30"/>
          <w:szCs w:val="30"/>
          <w:lang w:val="en-US" w:eastAsia="zh-CN"/>
        </w:rPr>
      </w:pPr>
      <w:ins w:id="4352" w:author="Romano Giovanni" w:date="2017-10-23T20:37:00Z">
        <w:r w:rsidRPr="00CF3217">
          <w:rPr>
            <w:rFonts w:eastAsia="SimSun"/>
            <w:b/>
            <w:bCs/>
            <w:color w:val="000000"/>
            <w:szCs w:val="24"/>
            <w:lang w:val="en-US" w:eastAsia="zh-CN"/>
          </w:rPr>
          <w:t>Characteristics of the Contact Manager for 3GPP UICC applications</w:t>
        </w:r>
      </w:ins>
    </w:p>
    <w:p w:rsidR="00BE3CD2" w:rsidRPr="00CF3217" w:rsidRDefault="00BE3CD2" w:rsidP="00BE3CD2">
      <w:pPr>
        <w:widowControl w:val="0"/>
        <w:tabs>
          <w:tab w:val="clear" w:pos="1134"/>
          <w:tab w:val="clear" w:pos="1871"/>
          <w:tab w:val="clear" w:pos="2268"/>
          <w:tab w:val="left" w:pos="90"/>
        </w:tabs>
        <w:overflowPunct/>
        <w:spacing w:before="0"/>
        <w:textAlignment w:val="auto"/>
        <w:rPr>
          <w:ins w:id="4353" w:author="Romano Giovanni" w:date="2017-10-23T20:37:00Z"/>
          <w:rFonts w:eastAsia="SimSun"/>
          <w:color w:val="000000"/>
          <w:sz w:val="27"/>
          <w:szCs w:val="27"/>
          <w:lang w:val="en-US" w:eastAsia="zh-CN"/>
        </w:rPr>
      </w:pPr>
      <w:ins w:id="4354" w:author="Romano Giovanni" w:date="2017-10-23T20:37:00Z">
        <w:r w:rsidRPr="00CF3217">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ins>
    </w:p>
    <w:p w:rsidR="00BE3CD2" w:rsidRPr="002D5C5B" w:rsidRDefault="00BE3CD2" w:rsidP="00BE3CD2">
      <w:pPr>
        <w:pStyle w:val="Titolo5"/>
        <w:rPr>
          <w:ins w:id="4355" w:author="Romano Giovanni" w:date="2017-10-23T20:37:00Z"/>
          <w:rFonts w:eastAsia="SimSun"/>
          <w:bCs/>
          <w:color w:val="000000"/>
          <w:szCs w:val="24"/>
          <w:lang w:val="en-US" w:eastAsia="zh-CN"/>
        </w:rPr>
      </w:pPr>
      <w:ins w:id="4356" w:author="Romano Giovanni" w:date="2017-10-23T20:37:00Z">
        <w:r w:rsidRPr="00CF3217">
          <w:rPr>
            <w:rFonts w:eastAsia="SimSun"/>
            <w:bCs/>
            <w:color w:val="000000"/>
            <w:szCs w:val="24"/>
            <w:lang w:val="en-US" w:eastAsia="zh-CN"/>
          </w:rPr>
          <w:t>5.1.2.</w:t>
        </w:r>
      </w:ins>
      <w:ins w:id="4357" w:author="Romano Giovanni" w:date="2017-10-23T20:50:00Z">
        <w:r w:rsidR="00E64DB4">
          <w:rPr>
            <w:rFonts w:eastAsia="SimSun"/>
            <w:bCs/>
            <w:color w:val="000000"/>
            <w:szCs w:val="24"/>
            <w:lang w:val="en-US" w:eastAsia="zh-CN"/>
          </w:rPr>
          <w:t>12.9.</w:t>
        </w:r>
      </w:ins>
      <w:ins w:id="4358" w:author="Romano Giovanni" w:date="2017-10-23T20:37:00Z">
        <w:r>
          <w:rPr>
            <w:rFonts w:eastAsia="SimSun"/>
            <w:bCs/>
            <w:color w:val="000000"/>
            <w:szCs w:val="24"/>
            <w:lang w:val="en-US" w:eastAsia="zh-CN"/>
          </w:rPr>
          <w:t>11</w:t>
        </w:r>
        <w:r w:rsidRPr="00CF3217">
          <w:rPr>
            <w:rFonts w:eastAsia="SimSun"/>
            <w:bCs/>
            <w:color w:val="000000"/>
            <w:szCs w:val="24"/>
            <w:lang w:val="en-US" w:eastAsia="zh-CN"/>
          </w:rPr>
          <w:tab/>
          <w:t>TS 31.221</w:t>
        </w:r>
      </w:ins>
    </w:p>
    <w:p w:rsidR="00BE3CD2" w:rsidRPr="00CF3217" w:rsidRDefault="00BE3CD2" w:rsidP="00BE3CD2">
      <w:pPr>
        <w:widowControl w:val="0"/>
        <w:tabs>
          <w:tab w:val="clear" w:pos="1134"/>
          <w:tab w:val="clear" w:pos="1871"/>
          <w:tab w:val="clear" w:pos="2268"/>
          <w:tab w:val="left" w:pos="90"/>
        </w:tabs>
        <w:overflowPunct/>
        <w:spacing w:before="91"/>
        <w:textAlignment w:val="auto"/>
        <w:rPr>
          <w:ins w:id="4359" w:author="Romano Giovanni" w:date="2017-10-23T20:37:00Z"/>
          <w:rFonts w:eastAsia="SimSun"/>
          <w:b/>
          <w:bCs/>
          <w:color w:val="000000"/>
          <w:sz w:val="30"/>
          <w:szCs w:val="30"/>
          <w:lang w:val="en-US" w:eastAsia="zh-CN"/>
        </w:rPr>
      </w:pPr>
      <w:ins w:id="4360" w:author="Romano Giovanni" w:date="2017-10-23T20:37:00Z">
        <w:r w:rsidRPr="00CF3217">
          <w:rPr>
            <w:rFonts w:eastAsia="SimSun"/>
            <w:b/>
            <w:bCs/>
            <w:color w:val="000000"/>
            <w:szCs w:val="24"/>
            <w:lang w:val="en-US" w:eastAsia="zh-CN"/>
          </w:rPr>
          <w:t>Contact Manager Application Programming Interface (API); Contact Manager API for Java Card</w:t>
        </w:r>
      </w:ins>
    </w:p>
    <w:p w:rsidR="00BE3CD2" w:rsidRPr="00CF3217" w:rsidRDefault="00BE3CD2" w:rsidP="00BE3CD2">
      <w:pPr>
        <w:rPr>
          <w:ins w:id="4361" w:author="Romano Giovanni" w:date="2017-10-23T20:37:00Z"/>
          <w:rFonts w:eastAsia="SimSun"/>
          <w:lang w:val="en-US" w:eastAsia="zh-CN"/>
        </w:rPr>
      </w:pPr>
      <w:ins w:id="4362" w:author="Romano Giovanni" w:date="2017-10-23T20:37:00Z">
        <w:r w:rsidRPr="00CF3217">
          <w:rPr>
            <w:rFonts w:eastAsia="SimSun"/>
            <w:lang w:val="en-US" w:eastAsia="zh-CN"/>
          </w:rPr>
          <w:t>This document defines the internal interface characteristics of the Contact Mana</w:t>
        </w:r>
        <w:r>
          <w:rPr>
            <w:rFonts w:eastAsia="SimSun"/>
            <w:lang w:val="en-US" w:eastAsia="zh-CN"/>
          </w:rPr>
          <w:t>ger for 3GPP UICC applications.</w:t>
        </w:r>
      </w:ins>
    </w:p>
    <w:p w:rsidR="00BE3CD2" w:rsidRPr="00CF3217" w:rsidRDefault="00BE3CD2" w:rsidP="00BE3CD2">
      <w:pPr>
        <w:rPr>
          <w:ins w:id="4363" w:author="Romano Giovanni" w:date="2017-10-23T20:37:00Z"/>
          <w:rFonts w:eastAsia="SimSun"/>
          <w:lang w:val="en-US" w:eastAsia="zh-CN"/>
        </w:rPr>
      </w:pPr>
      <w:ins w:id="4364" w:author="Romano Giovanni" w:date="2017-10-23T20:37:00Z">
        <w:r w:rsidRPr="00CF3217">
          <w:rPr>
            <w:rFonts w:eastAsia="SimSun"/>
            <w:lang w:val="en-US" w:eastAsia="zh-CN"/>
          </w:rPr>
          <w:t>The internal interface between</w:t>
        </w:r>
        <w:r w:rsidRPr="00CF3217">
          <w:rPr>
            <w:rFonts w:eastAsia="SimSun"/>
            <w:sz w:val="30"/>
            <w:szCs w:val="30"/>
            <w:lang w:val="en-US" w:eastAsia="zh-CN"/>
          </w:rPr>
          <w:t xml:space="preserve"> </w:t>
        </w:r>
        <w:r w:rsidRPr="00CF3217">
          <w:rPr>
            <w:rFonts w:eastAsia="SimSun"/>
            <w:lang w:val="en-US" w:eastAsia="zh-CN"/>
          </w:rPr>
          <w: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t>
        </w:r>
      </w:ins>
    </w:p>
    <w:p w:rsidR="00BE3CD2" w:rsidRPr="00CF3217" w:rsidRDefault="00BE3CD2" w:rsidP="00BE3CD2">
      <w:pPr>
        <w:rPr>
          <w:ins w:id="4365" w:author="Romano Giovanni" w:date="2017-10-23T20:37:00Z"/>
          <w:rFonts w:eastAsia="SimSun"/>
          <w:lang w:val="en-US" w:eastAsia="zh-CN"/>
        </w:rPr>
      </w:pPr>
      <w:ins w:id="4366" w:author="Romano Giovanni" w:date="2017-10-23T20:37:00Z">
        <w:r w:rsidRPr="00CF3217">
          <w:rPr>
            <w:rFonts w:eastAsia="SimSun"/>
            <w:lang w:val="en-US" w:eastAsia="zh-CN"/>
          </w:rPr>
          <w:t xml:space="preserve">–   Read/Update/Create/Delete contact(s) in the Contact Manager Server; </w:t>
        </w:r>
      </w:ins>
    </w:p>
    <w:p w:rsidR="00BE3CD2" w:rsidRPr="00CF3217" w:rsidRDefault="00BE3CD2" w:rsidP="00BE3CD2">
      <w:pPr>
        <w:rPr>
          <w:ins w:id="4367" w:author="Romano Giovanni" w:date="2017-10-23T20:37:00Z"/>
          <w:rFonts w:eastAsia="SimSun"/>
          <w:lang w:val="en-US" w:eastAsia="zh-CN"/>
        </w:rPr>
      </w:pPr>
      <w:ins w:id="4368" w:author="Romano Giovanni" w:date="2017-10-23T20:37:00Z">
        <w:r w:rsidRPr="00CF3217">
          <w:rPr>
            <w:rFonts w:eastAsia="SimSun"/>
            <w:lang w:val="en-US" w:eastAsia="zh-CN"/>
          </w:rPr>
          <w:t>–   Manage group of contacts in the Contact Manager Server;</w:t>
        </w:r>
      </w:ins>
    </w:p>
    <w:p w:rsidR="00BE3CD2" w:rsidRPr="00CF3217" w:rsidRDefault="00BE3CD2" w:rsidP="00BE3CD2">
      <w:pPr>
        <w:rPr>
          <w:ins w:id="4369" w:author="Romano Giovanni" w:date="2017-10-23T20:37:00Z"/>
          <w:rFonts w:eastAsia="SimSun"/>
          <w:lang w:val="en-US" w:eastAsia="zh-CN"/>
        </w:rPr>
      </w:pPr>
      <w:ins w:id="4370" w:author="Romano Giovanni" w:date="2017-10-23T20:37:00Z">
        <w:r w:rsidRPr="00CF3217">
          <w:rPr>
            <w:rFonts w:eastAsia="SimSun"/>
            <w:lang w:val="en-US" w:eastAsia="zh-CN"/>
          </w:rPr>
          <w:t xml:space="preserve">–   Search for a contact in the Contact Manager Server storage; </w:t>
        </w:r>
      </w:ins>
    </w:p>
    <w:p w:rsidR="00BE3CD2" w:rsidRPr="00CF3217" w:rsidRDefault="00BE3CD2" w:rsidP="00BE3CD2">
      <w:pPr>
        <w:rPr>
          <w:ins w:id="4371" w:author="Romano Giovanni" w:date="2017-10-23T20:37:00Z"/>
          <w:rFonts w:eastAsia="SimSun"/>
          <w:lang w:val="en-US" w:eastAsia="zh-CN"/>
        </w:rPr>
      </w:pPr>
      <w:ins w:id="4372" w:author="Romano Giovanni" w:date="2017-10-23T20:37:00Z">
        <w:r w:rsidRPr="00CF3217">
          <w:rPr>
            <w:rFonts w:eastAsia="SimSun"/>
            <w:lang w:val="en-US" w:eastAsia="zh-CN"/>
          </w:rPr>
          <w:t xml:space="preserve">–   manage the contacts structure; </w:t>
        </w:r>
      </w:ins>
    </w:p>
    <w:p w:rsidR="00BE3CD2" w:rsidRPr="00CF3217" w:rsidRDefault="00BE3CD2" w:rsidP="00BE3CD2">
      <w:pPr>
        <w:rPr>
          <w:ins w:id="4373" w:author="Romano Giovanni" w:date="2017-10-23T20:37:00Z"/>
          <w:rFonts w:eastAsia="SimSun"/>
          <w:sz w:val="27"/>
          <w:szCs w:val="27"/>
          <w:lang w:val="en-US" w:eastAsia="zh-CN"/>
        </w:rPr>
      </w:pPr>
      <w:ins w:id="4374" w:author="Romano Giovanni" w:date="2017-10-23T20:37:00Z">
        <w:r w:rsidRPr="00CF3217">
          <w:rPr>
            <w:rFonts w:eastAsia="SimSun"/>
            <w:lang w:val="en-US" w:eastAsia="zh-CN"/>
          </w:rPr>
          <w:t>–   Register/Un-register the application to pre-defined events (e.g. application to be notified when contacts are modified in the Contact Manager Server).</w:t>
        </w:r>
      </w:ins>
    </w:p>
    <w:p w:rsidR="00226F6F" w:rsidRDefault="00226F6F" w:rsidP="00226F6F">
      <w:pPr>
        <w:pStyle w:val="Titolo4"/>
        <w:rPr>
          <w:ins w:id="4375" w:author="Romano Giovanni" w:date="2017-10-23T17:53:00Z"/>
        </w:rPr>
      </w:pPr>
      <w:ins w:id="4376" w:author="Romano Giovanni" w:date="2017-10-23T17:53:00Z">
        <w:r>
          <w:rPr>
            <w:rFonts w:eastAsia="SimSun"/>
            <w:bCs/>
            <w:color w:val="000000"/>
            <w:szCs w:val="24"/>
            <w:lang w:val="en-US" w:eastAsia="zh-CN"/>
          </w:rPr>
          <w:lastRenderedPageBreak/>
          <w:t>5.1.2.</w:t>
        </w:r>
      </w:ins>
      <w:ins w:id="4377" w:author="Romano Giovanni" w:date="2017-10-23T20:51:00Z">
        <w:r w:rsidR="00E64DB4">
          <w:rPr>
            <w:rFonts w:eastAsia="SimSun"/>
            <w:bCs/>
            <w:color w:val="000000"/>
            <w:szCs w:val="24"/>
            <w:lang w:val="en-US" w:eastAsia="zh-CN"/>
          </w:rPr>
          <w:t>12.10</w:t>
        </w:r>
      </w:ins>
      <w:ins w:id="4378" w:author="Romano Giovanni" w:date="2017-10-23T17:53:00Z">
        <w:r>
          <w:rPr>
            <w:rFonts w:eastAsia="SimSun"/>
            <w:bCs/>
            <w:color w:val="000000"/>
            <w:szCs w:val="24"/>
            <w:lang w:val="en-US" w:eastAsia="zh-CN"/>
          </w:rPr>
          <w:tab/>
        </w:r>
        <w:r>
          <w:t>OAM&amp;P and Charging</w:t>
        </w:r>
      </w:ins>
    </w:p>
    <w:p w:rsidR="00726651" w:rsidRPr="002D5C5B" w:rsidRDefault="00726651" w:rsidP="00726651">
      <w:pPr>
        <w:pStyle w:val="Titolo5"/>
        <w:rPr>
          <w:ins w:id="4379" w:author="Romano Giovanni" w:date="2017-10-23T22:39:00Z"/>
          <w:rFonts w:eastAsia="SimSun"/>
          <w:bCs/>
          <w:color w:val="000000"/>
          <w:szCs w:val="24"/>
          <w:lang w:val="en-US" w:eastAsia="zh-CN"/>
        </w:rPr>
      </w:pPr>
      <w:ins w:id="4380" w:author="Romano Giovanni" w:date="2017-10-23T22:39:00Z">
        <w:r w:rsidRPr="00CF3217">
          <w:rPr>
            <w:rFonts w:eastAsia="SimSun"/>
            <w:bCs/>
            <w:color w:val="000000"/>
            <w:szCs w:val="24"/>
            <w:lang w:val="en-US" w:eastAsia="zh-CN"/>
          </w:rPr>
          <w:t>5.1.2.</w:t>
        </w:r>
        <w:r>
          <w:rPr>
            <w:rFonts w:eastAsia="SimSun"/>
            <w:bCs/>
            <w:color w:val="000000"/>
            <w:szCs w:val="24"/>
            <w:lang w:val="en-US" w:eastAsia="zh-CN"/>
          </w:rPr>
          <w:t>12.10.1</w:t>
        </w:r>
        <w:r w:rsidRPr="00CF3217">
          <w:rPr>
            <w:rFonts w:eastAsia="SimSun"/>
            <w:bCs/>
            <w:color w:val="000000"/>
            <w:szCs w:val="24"/>
            <w:lang w:val="en-US" w:eastAsia="zh-CN"/>
          </w:rPr>
          <w:tab/>
          <w:t>TS 32.101</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381" w:author="Romano Giovanni" w:date="2017-10-23T22:39:00Z"/>
          <w:rFonts w:eastAsia="SimSun"/>
          <w:b/>
          <w:bCs/>
          <w:color w:val="000000"/>
          <w:sz w:val="30"/>
          <w:szCs w:val="30"/>
          <w:lang w:val="en-US" w:eastAsia="zh-CN"/>
        </w:rPr>
      </w:pPr>
      <w:ins w:id="4382" w:author="Romano Giovanni" w:date="2017-10-23T22:39:00Z">
        <w:r w:rsidRPr="00CF3217">
          <w:rPr>
            <w:rFonts w:eastAsia="SimSun"/>
            <w:b/>
            <w:bCs/>
            <w:color w:val="000000"/>
            <w:szCs w:val="24"/>
            <w:lang w:val="en-US" w:eastAsia="zh-CN"/>
          </w:rPr>
          <w:t>Telecommunication management; Principles and high level requirements</w:t>
        </w:r>
      </w:ins>
    </w:p>
    <w:p w:rsidR="00726651" w:rsidRPr="00CF3217" w:rsidRDefault="00726651" w:rsidP="00726651">
      <w:pPr>
        <w:rPr>
          <w:ins w:id="4383" w:author="Romano Giovanni" w:date="2017-10-23T22:39:00Z"/>
          <w:rFonts w:eastAsia="SimSun"/>
          <w:lang w:val="en-US" w:eastAsia="zh-CN"/>
        </w:rPr>
      </w:pPr>
      <w:ins w:id="4384" w:author="Romano Giovanni" w:date="2017-10-23T22:39:00Z">
        <w:r w:rsidRPr="00CF3217">
          <w:rPr>
            <w:rFonts w:eastAsia="SimSun"/>
            <w:lang w:val="en-US" w:eastAsia="zh-CN"/>
          </w:rPr>
          <w:t>This document establishes and defines the management principles and high-level requirements for the management of PLMNs. In particular, this</w:t>
        </w:r>
        <w:r w:rsidRPr="00CF3217">
          <w:rPr>
            <w:rFonts w:eastAsia="SimSun"/>
            <w:sz w:val="30"/>
            <w:szCs w:val="30"/>
            <w:lang w:val="en-US" w:eastAsia="zh-CN"/>
          </w:rPr>
          <w:t xml:space="preserve"> </w:t>
        </w:r>
        <w:r w:rsidRPr="00CF3217">
          <w:rPr>
            <w:rFonts w:eastAsia="SimSun"/>
            <w:lang w:val="en-US" w:eastAsia="zh-CN"/>
          </w:rPr>
          <w:t xml:space="preserve">document identifies the requirements for: </w:t>
        </w:r>
      </w:ins>
    </w:p>
    <w:p w:rsidR="00726651" w:rsidRPr="00CF3217" w:rsidRDefault="00726651" w:rsidP="00726651">
      <w:pPr>
        <w:rPr>
          <w:ins w:id="4385" w:author="Romano Giovanni" w:date="2017-10-23T22:39:00Z"/>
          <w:rFonts w:eastAsia="SimSun"/>
          <w:lang w:val="en-US" w:eastAsia="zh-CN"/>
        </w:rPr>
      </w:pPr>
      <w:ins w:id="4386" w:author="Romano Giovanni" w:date="2017-10-23T22:39:00Z">
        <w:r w:rsidRPr="00CF3217">
          <w:rPr>
            <w:rFonts w:eastAsia="SimSun"/>
            <w:lang w:val="en-US" w:eastAsia="zh-CN"/>
          </w:rPr>
          <w:t xml:space="preserve">–   the upper level of a management system; </w:t>
        </w:r>
      </w:ins>
    </w:p>
    <w:p w:rsidR="00726651" w:rsidRPr="00CF3217" w:rsidRDefault="00726651" w:rsidP="00726651">
      <w:pPr>
        <w:rPr>
          <w:ins w:id="4387" w:author="Romano Giovanni" w:date="2017-10-23T22:39:00Z"/>
          <w:rFonts w:eastAsia="SimSun"/>
          <w:lang w:val="en-US" w:eastAsia="zh-CN"/>
        </w:rPr>
      </w:pPr>
      <w:ins w:id="4388" w:author="Romano Giovanni" w:date="2017-10-23T22:39:00Z">
        <w:r w:rsidRPr="00CF3217">
          <w:rPr>
            <w:rFonts w:eastAsia="SimSun"/>
            <w:lang w:val="en-US" w:eastAsia="zh-CN"/>
          </w:rPr>
          <w:t xml:space="preserve">–   the reference model, showing the elements the management system interacts with; </w:t>
        </w:r>
      </w:ins>
    </w:p>
    <w:p w:rsidR="00726651" w:rsidRPr="00CF3217" w:rsidRDefault="00726651" w:rsidP="00726651">
      <w:pPr>
        <w:rPr>
          <w:ins w:id="4389" w:author="Romano Giovanni" w:date="2017-10-23T22:39:00Z"/>
          <w:rFonts w:eastAsia="SimSun"/>
          <w:lang w:val="en-US" w:eastAsia="zh-CN"/>
        </w:rPr>
      </w:pPr>
      <w:ins w:id="4390" w:author="Romano Giovanni" w:date="2017-10-23T22:39:00Z">
        <w:r w:rsidRPr="00CF3217">
          <w:rPr>
            <w:rFonts w:eastAsia="SimSun"/>
            <w:lang w:val="en-US" w:eastAsia="zh-CN"/>
          </w:rPr>
          <w:t xml:space="preserve">–   the network operator processes needed to run, operate and maintain a network; </w:t>
        </w:r>
      </w:ins>
    </w:p>
    <w:p w:rsidR="00726651" w:rsidRPr="00CF3217" w:rsidRDefault="00726651" w:rsidP="00726651">
      <w:pPr>
        <w:rPr>
          <w:ins w:id="4391" w:author="Romano Giovanni" w:date="2017-10-23T22:39:00Z"/>
          <w:rFonts w:eastAsia="SimSun"/>
          <w:lang w:val="en-US" w:eastAsia="zh-CN"/>
        </w:rPr>
      </w:pPr>
      <w:ins w:id="4392" w:author="Romano Giovanni" w:date="2017-10-23T22:39:00Z">
        <w:r w:rsidRPr="00CF3217">
          <w:rPr>
            <w:rFonts w:eastAsia="SimSun"/>
            <w:lang w:val="en-US" w:eastAsia="zh-CN"/>
          </w:rPr>
          <w:t>–   the functional architecture of the management system;</w:t>
        </w:r>
      </w:ins>
    </w:p>
    <w:p w:rsidR="00726651" w:rsidRPr="00CF3217" w:rsidRDefault="00726651" w:rsidP="00726651">
      <w:pPr>
        <w:rPr>
          <w:ins w:id="4393" w:author="Romano Giovanni" w:date="2017-10-23T22:39:00Z"/>
          <w:rFonts w:eastAsia="SimSun"/>
          <w:lang w:val="en-US" w:eastAsia="zh-CN"/>
        </w:rPr>
      </w:pPr>
      <w:ins w:id="4394" w:author="Romano Giovanni" w:date="2017-10-23T22:39:00Z">
        <w:r w:rsidRPr="00CF3217">
          <w:rPr>
            <w:rFonts w:eastAsia="SimSun"/>
            <w:lang w:val="en-US" w:eastAsia="zh-CN"/>
          </w:rPr>
          <w:t xml:space="preserve">–   the principles to be applied to management interfaces. </w:t>
        </w:r>
      </w:ins>
    </w:p>
    <w:p w:rsidR="00726651" w:rsidRPr="00CF3217" w:rsidRDefault="00726651" w:rsidP="00726651">
      <w:pPr>
        <w:rPr>
          <w:ins w:id="4395" w:author="Romano Giovanni" w:date="2017-10-23T22:39:00Z"/>
          <w:rFonts w:eastAsia="SimSun"/>
          <w:sz w:val="27"/>
          <w:szCs w:val="27"/>
          <w:lang w:val="en-US" w:eastAsia="zh-CN"/>
        </w:rPr>
      </w:pPr>
      <w:ins w:id="4396" w:author="Romano Giovanni" w:date="2017-10-23T22:39:00Z">
        <w:r w:rsidRPr="00CF3217">
          <w:rPr>
            <w:rFonts w:eastAsia="SimSun"/>
            <w:lang w:val="en-US" w:eastAsia="zh-CN"/>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ins>
    </w:p>
    <w:p w:rsidR="00726651" w:rsidRPr="002D5C5B" w:rsidRDefault="00726651" w:rsidP="00726651">
      <w:pPr>
        <w:pStyle w:val="Titolo5"/>
        <w:rPr>
          <w:ins w:id="4397" w:author="Romano Giovanni" w:date="2017-10-23T22:39:00Z"/>
          <w:rFonts w:eastAsia="SimSun"/>
          <w:bCs/>
          <w:color w:val="000000"/>
          <w:szCs w:val="24"/>
          <w:lang w:val="en-US" w:eastAsia="zh-CN"/>
        </w:rPr>
      </w:pPr>
      <w:ins w:id="4398" w:author="Romano Giovanni" w:date="2017-10-23T22:39:00Z">
        <w:r w:rsidRPr="00CF3217">
          <w:rPr>
            <w:rFonts w:eastAsia="SimSun"/>
            <w:bCs/>
            <w:color w:val="000000"/>
            <w:szCs w:val="24"/>
            <w:lang w:val="en-US" w:eastAsia="zh-CN"/>
          </w:rPr>
          <w:t>5.1.2.</w:t>
        </w:r>
        <w:r>
          <w:rPr>
            <w:rFonts w:eastAsia="SimSun"/>
            <w:bCs/>
            <w:color w:val="000000"/>
            <w:szCs w:val="24"/>
            <w:lang w:val="en-US" w:eastAsia="zh-CN"/>
          </w:rPr>
          <w:t>12.10.2</w:t>
        </w:r>
        <w:r w:rsidRPr="00CF3217">
          <w:rPr>
            <w:rFonts w:eastAsia="SimSun"/>
            <w:bCs/>
            <w:color w:val="000000"/>
            <w:szCs w:val="24"/>
            <w:lang w:val="en-US" w:eastAsia="zh-CN"/>
          </w:rPr>
          <w:tab/>
          <w:t>TS 32.102</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399" w:author="Romano Giovanni" w:date="2017-10-23T22:39:00Z"/>
          <w:rFonts w:eastAsia="SimSun"/>
          <w:b/>
          <w:bCs/>
          <w:color w:val="000000"/>
          <w:sz w:val="30"/>
          <w:szCs w:val="30"/>
          <w:lang w:val="en-US" w:eastAsia="zh-CN"/>
        </w:rPr>
      </w:pPr>
      <w:ins w:id="4400" w:author="Romano Giovanni" w:date="2017-10-23T22:39:00Z">
        <w:r w:rsidRPr="00CF3217">
          <w:rPr>
            <w:rFonts w:eastAsia="SimSun"/>
            <w:b/>
            <w:bCs/>
            <w:color w:val="000000"/>
            <w:szCs w:val="24"/>
            <w:lang w:val="en-US" w:eastAsia="zh-CN"/>
          </w:rPr>
          <w:t>Telecommunication management; Architecture</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01" w:author="Romano Giovanni" w:date="2017-10-23T22:39:00Z"/>
          <w:rFonts w:eastAsia="SimSun"/>
          <w:color w:val="000000"/>
          <w:sz w:val="27"/>
          <w:szCs w:val="27"/>
          <w:lang w:val="en-US" w:eastAsia="zh-CN"/>
        </w:rPr>
      </w:pPr>
      <w:ins w:id="4402" w:author="Romano Giovanni" w:date="2017-10-23T22:39:00Z">
        <w:r w:rsidRPr="00CF3217">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ins>
    </w:p>
    <w:p w:rsidR="00726651" w:rsidRPr="002D5C5B" w:rsidRDefault="00726651" w:rsidP="00726651">
      <w:pPr>
        <w:pStyle w:val="Titolo5"/>
        <w:rPr>
          <w:ins w:id="4403" w:author="Romano Giovanni" w:date="2017-10-23T22:39:00Z"/>
          <w:rFonts w:eastAsia="SimSun"/>
          <w:bCs/>
          <w:color w:val="000000"/>
          <w:szCs w:val="24"/>
          <w:lang w:val="en-US" w:eastAsia="zh-CN"/>
        </w:rPr>
      </w:pPr>
      <w:ins w:id="4404" w:author="Romano Giovanni" w:date="2017-10-23T22:39:00Z">
        <w:r w:rsidRPr="00CF3217">
          <w:rPr>
            <w:rFonts w:eastAsia="SimSun"/>
            <w:bCs/>
            <w:color w:val="000000"/>
            <w:szCs w:val="24"/>
            <w:lang w:val="en-US" w:eastAsia="zh-CN"/>
          </w:rPr>
          <w:t>5.1.2.</w:t>
        </w:r>
        <w:r>
          <w:rPr>
            <w:rFonts w:eastAsia="SimSun"/>
            <w:bCs/>
            <w:color w:val="000000"/>
            <w:szCs w:val="24"/>
            <w:lang w:val="en-US" w:eastAsia="zh-CN"/>
          </w:rPr>
          <w:t>12.10.3</w:t>
        </w:r>
        <w:r w:rsidRPr="00CF3217">
          <w:rPr>
            <w:rFonts w:eastAsia="SimSun"/>
            <w:bCs/>
            <w:color w:val="000000"/>
            <w:szCs w:val="24"/>
            <w:lang w:val="en-US" w:eastAsia="zh-CN"/>
          </w:rPr>
          <w:tab/>
          <w:t>TS 32.103</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405" w:author="Romano Giovanni" w:date="2017-10-23T22:39:00Z"/>
          <w:rFonts w:eastAsia="SimSun"/>
          <w:b/>
          <w:bCs/>
          <w:color w:val="000000"/>
          <w:sz w:val="30"/>
          <w:szCs w:val="30"/>
          <w:lang w:val="en-US" w:eastAsia="zh-CN"/>
        </w:rPr>
      </w:pPr>
      <w:ins w:id="4406" w:author="Romano Giovanni" w:date="2017-10-23T22:39:00Z">
        <w:r w:rsidRPr="00CF3217">
          <w:rPr>
            <w:rFonts w:eastAsia="SimSun"/>
            <w:b/>
            <w:bCs/>
            <w:color w:val="000000"/>
            <w:szCs w:val="24"/>
            <w:lang w:val="en-US" w:eastAsia="zh-CN"/>
          </w:rPr>
          <w:t>Telecommunication management; Integration Reference Point (IRP) overview and usage guide</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07" w:author="Romano Giovanni" w:date="2017-10-23T22:39:00Z"/>
          <w:rFonts w:eastAsia="SimSun"/>
          <w:color w:val="000000"/>
          <w:sz w:val="27"/>
          <w:szCs w:val="27"/>
          <w:lang w:val="en-US" w:eastAsia="zh-CN"/>
        </w:rPr>
      </w:pPr>
      <w:ins w:id="4408" w:author="Romano Giovanni" w:date="2017-10-23T22:39:00Z">
        <w:r w:rsidRPr="00CF3217">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CF3217">
          <w:rPr>
            <w:rFonts w:eastAsia="SimSun"/>
            <w:color w:val="000000"/>
            <w:sz w:val="27"/>
            <w:szCs w:val="27"/>
            <w:lang w:val="en-US" w:eastAsia="zh-CN"/>
          </w:rPr>
          <w:t xml:space="preserve"> </w:t>
        </w:r>
        <w:r w:rsidRPr="00CF3217">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ins>
    </w:p>
    <w:p w:rsidR="00726651" w:rsidRPr="00CF3217" w:rsidRDefault="00726651" w:rsidP="00726651">
      <w:pPr>
        <w:pStyle w:val="Titolo5"/>
        <w:rPr>
          <w:ins w:id="4409" w:author="Romano Giovanni" w:date="2017-10-23T22:39:00Z"/>
          <w:rFonts w:eastAsia="SimSun"/>
          <w:bCs/>
          <w:color w:val="000000"/>
          <w:szCs w:val="24"/>
          <w:lang w:val="en-US" w:eastAsia="zh-CN"/>
        </w:rPr>
      </w:pPr>
      <w:ins w:id="4410" w:author="Romano Giovanni" w:date="2017-10-23T22:39:00Z">
        <w:r w:rsidRPr="00CF3217">
          <w:rPr>
            <w:rFonts w:eastAsia="SimSun"/>
            <w:bCs/>
            <w:color w:val="000000"/>
            <w:szCs w:val="24"/>
            <w:lang w:val="en-US" w:eastAsia="zh-CN"/>
          </w:rPr>
          <w:lastRenderedPageBreak/>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12.10.4</w:t>
        </w:r>
        <w:r w:rsidRPr="00CF3217">
          <w:rPr>
            <w:rFonts w:eastAsia="SimSun"/>
            <w:bCs/>
            <w:color w:val="000000"/>
            <w:szCs w:val="24"/>
            <w:lang w:val="en-US" w:eastAsia="zh-CN"/>
          </w:rPr>
          <w:tab/>
          <w:t>TS 32.130</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411" w:author="Romano Giovanni" w:date="2017-10-23T22:39:00Z"/>
          <w:rFonts w:eastAsia="SimSun"/>
          <w:b/>
          <w:bCs/>
          <w:color w:val="000000"/>
          <w:szCs w:val="24"/>
          <w:lang w:val="en-US" w:eastAsia="zh-CN"/>
        </w:rPr>
      </w:pPr>
      <w:ins w:id="4412" w:author="Romano Giovanni" w:date="2017-10-23T22:39:00Z">
        <w:r w:rsidRPr="00CF3217">
          <w:rPr>
            <w:rFonts w:eastAsia="SimSun"/>
            <w:b/>
            <w:bCs/>
            <w:color w:val="000000"/>
            <w:szCs w:val="24"/>
            <w:lang w:val="en-US" w:eastAsia="zh-CN"/>
          </w:rPr>
          <w:t>Telecommunication management; Network sharing; Concepts and requirements</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13" w:author="Romano Giovanni" w:date="2017-10-23T22:39:00Z"/>
          <w:rFonts w:eastAsia="SimSun"/>
          <w:color w:val="000000"/>
          <w:szCs w:val="24"/>
          <w:lang w:val="en-US" w:eastAsia="zh-CN"/>
        </w:rPr>
      </w:pPr>
      <w:ins w:id="4414" w:author="Romano Giovanni" w:date="2017-10-23T22:39:00Z">
        <w:r w:rsidRPr="00CF3217">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15" w:author="Romano Giovanni" w:date="2017-10-23T22:39:00Z"/>
          <w:rFonts w:eastAsia="SimSun"/>
          <w:color w:val="000000"/>
          <w:szCs w:val="24"/>
          <w:lang w:val="en-US" w:eastAsia="zh-CN"/>
        </w:rPr>
      </w:pPr>
      <w:ins w:id="4416" w:author="Romano Giovanni" w:date="2017-10-23T22:39:00Z">
        <w:r w:rsidRPr="00CF3217">
          <w:rPr>
            <w:rFonts w:eastAsia="SimSun"/>
            <w:color w:val="000000"/>
            <w:szCs w:val="24"/>
            <w:lang w:val="en-US" w:eastAsia="zh-CN"/>
          </w:rPr>
          <w:t>Network sharing scenarios considered in this document are Multiple Operator Core Network (MOCN) and Gateway Core Network (GWCN) for GERAN, UTRAN and E-UTRAN, as defined in TS 23.251).</w:t>
        </w:r>
      </w:ins>
    </w:p>
    <w:p w:rsidR="00726651" w:rsidRPr="002D5C5B" w:rsidRDefault="00726651" w:rsidP="00726651">
      <w:pPr>
        <w:pStyle w:val="Titolo5"/>
        <w:rPr>
          <w:ins w:id="4417" w:author="Romano Giovanni" w:date="2017-10-23T22:39:00Z"/>
          <w:rFonts w:eastAsia="SimSun"/>
          <w:bCs/>
          <w:color w:val="000000"/>
          <w:szCs w:val="24"/>
          <w:lang w:val="en-US" w:eastAsia="zh-CN"/>
        </w:rPr>
      </w:pPr>
      <w:ins w:id="4418" w:author="Romano Giovanni" w:date="2017-10-23T22:39:00Z">
        <w:r w:rsidRPr="00CF3217">
          <w:rPr>
            <w:rFonts w:eastAsia="SimSun"/>
            <w:bCs/>
            <w:color w:val="000000"/>
            <w:szCs w:val="24"/>
            <w:lang w:val="en-US" w:eastAsia="zh-CN"/>
          </w:rPr>
          <w:t>5.1.2.</w:t>
        </w:r>
        <w:r>
          <w:rPr>
            <w:rFonts w:eastAsia="SimSun"/>
            <w:bCs/>
            <w:color w:val="000000"/>
            <w:szCs w:val="24"/>
            <w:lang w:val="en-US" w:eastAsia="zh-CN"/>
          </w:rPr>
          <w:t>12.10.5</w:t>
        </w:r>
        <w:r w:rsidRPr="00CF3217">
          <w:rPr>
            <w:rFonts w:eastAsia="SimSun"/>
            <w:bCs/>
            <w:color w:val="000000"/>
            <w:szCs w:val="24"/>
            <w:lang w:val="en-US" w:eastAsia="zh-CN"/>
          </w:rPr>
          <w:tab/>
          <w:t>TS 32.150</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419" w:author="Romano Giovanni" w:date="2017-10-23T22:39:00Z"/>
          <w:rFonts w:eastAsia="SimSun"/>
          <w:b/>
          <w:bCs/>
          <w:color w:val="000000"/>
          <w:sz w:val="30"/>
          <w:szCs w:val="30"/>
          <w:lang w:val="en-US" w:eastAsia="zh-CN"/>
        </w:rPr>
      </w:pPr>
      <w:ins w:id="4420" w:author="Romano Giovanni" w:date="2017-10-23T22:39:00Z">
        <w:r w:rsidRPr="00CF3217">
          <w:rPr>
            <w:rFonts w:eastAsia="SimSun"/>
            <w:b/>
            <w:bCs/>
            <w:color w:val="000000"/>
            <w:szCs w:val="24"/>
            <w:lang w:val="en-US" w:eastAsia="zh-CN"/>
          </w:rPr>
          <w:t>Telecommunication management; Integration Reference Point (IRP) Concept and definitions</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21" w:author="Romano Giovanni" w:date="2017-10-23T22:39:00Z"/>
          <w:rFonts w:eastAsia="SimSun"/>
          <w:color w:val="000000"/>
          <w:sz w:val="27"/>
          <w:szCs w:val="27"/>
          <w:lang w:val="en-US" w:eastAsia="zh-CN"/>
        </w:rPr>
      </w:pPr>
      <w:ins w:id="4422" w:author="Romano Giovanni" w:date="2017-10-23T22:39:00Z">
        <w:r w:rsidRPr="00CF3217">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ins>
    </w:p>
    <w:p w:rsidR="003C4877" w:rsidRPr="003C4877" w:rsidRDefault="003C4877" w:rsidP="003C4877">
      <w:pPr>
        <w:pStyle w:val="Titolo5"/>
        <w:rPr>
          <w:ins w:id="4423" w:author="Romano Giovanni" w:date="2017-10-25T06:00:00Z"/>
          <w:rFonts w:eastAsia="SimSun"/>
          <w:bCs/>
          <w:color w:val="000000"/>
          <w:szCs w:val="24"/>
          <w:highlight w:val="yellow"/>
          <w:lang w:val="en-US" w:eastAsia="zh-CN"/>
        </w:rPr>
      </w:pPr>
      <w:ins w:id="4424" w:author="Romano Giovanni" w:date="2017-10-25T06:00:00Z">
        <w:r w:rsidRPr="003C4877">
          <w:rPr>
            <w:rFonts w:eastAsia="SimSun"/>
            <w:bCs/>
            <w:color w:val="000000"/>
            <w:szCs w:val="24"/>
            <w:highlight w:val="yellow"/>
            <w:lang w:val="en-US" w:eastAsia="zh-CN"/>
          </w:rPr>
          <w:t>5.1.2.12.10.6</w:t>
        </w:r>
        <w:r w:rsidRPr="003C4877">
          <w:rPr>
            <w:rFonts w:eastAsia="SimSun"/>
            <w:bCs/>
            <w:color w:val="000000"/>
            <w:szCs w:val="24"/>
            <w:highlight w:val="yellow"/>
            <w:lang w:val="en-US" w:eastAsia="zh-CN"/>
          </w:rPr>
          <w:tab/>
          <w:t>TS 32.253</w:t>
        </w:r>
      </w:ins>
    </w:p>
    <w:p w:rsidR="003C4877" w:rsidRPr="003C4877" w:rsidRDefault="003C4877" w:rsidP="003C4877">
      <w:pPr>
        <w:widowControl w:val="0"/>
        <w:tabs>
          <w:tab w:val="clear" w:pos="1134"/>
          <w:tab w:val="clear" w:pos="1871"/>
          <w:tab w:val="clear" w:pos="2268"/>
          <w:tab w:val="left" w:pos="90"/>
        </w:tabs>
        <w:overflowPunct/>
        <w:spacing w:before="91"/>
        <w:textAlignment w:val="auto"/>
        <w:rPr>
          <w:ins w:id="4425" w:author="Romano Giovanni" w:date="2017-10-25T06:00:00Z"/>
          <w:rFonts w:eastAsia="SimSun"/>
          <w:b/>
          <w:bCs/>
          <w:color w:val="000000"/>
          <w:szCs w:val="24"/>
          <w:highlight w:val="yellow"/>
          <w:lang w:val="en-US" w:eastAsia="zh-CN"/>
        </w:rPr>
      </w:pPr>
      <w:ins w:id="4426" w:author="Romano Giovanni" w:date="2017-10-25T06:00:00Z">
        <w:r w:rsidRPr="003C4877">
          <w:rPr>
            <w:rFonts w:eastAsia="SimSun"/>
            <w:b/>
            <w:bCs/>
            <w:color w:val="000000"/>
            <w:szCs w:val="24"/>
            <w:highlight w:val="yellow"/>
            <w:lang w:val="en-US" w:eastAsia="zh-CN"/>
          </w:rPr>
          <w:t>Telecommunication management; Charging management; Control Plane (CP) data transfer domain charging</w:t>
        </w:r>
      </w:ins>
    </w:p>
    <w:p w:rsidR="003C4877" w:rsidRPr="003C4877" w:rsidRDefault="003C4877" w:rsidP="003C4877">
      <w:pPr>
        <w:rPr>
          <w:ins w:id="4427" w:author="Romano Giovanni" w:date="2017-10-25T06:00:00Z"/>
          <w:rFonts w:eastAsia="SimSun"/>
          <w:color w:val="000000"/>
          <w:szCs w:val="24"/>
          <w:highlight w:val="yellow"/>
          <w:lang w:val="en-US" w:eastAsia="zh-CN"/>
        </w:rPr>
      </w:pPr>
      <w:ins w:id="4428" w:author="Romano Giovanni" w:date="2017-10-25T06:00:00Z">
        <w:r w:rsidRPr="003C4877">
          <w:rPr>
            <w:rFonts w:eastAsia="SimSun"/>
            <w:color w:val="000000"/>
            <w:szCs w:val="24"/>
            <w:highlight w:val="yellow"/>
            <w:lang w:val="en-US" w:eastAsia="zh-CN"/>
          </w:rPr>
          <w: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ins>
    </w:p>
    <w:p w:rsidR="003C4877" w:rsidRPr="003C4877" w:rsidRDefault="003C4877" w:rsidP="003C4877">
      <w:pPr>
        <w:pStyle w:val="B10"/>
        <w:rPr>
          <w:ins w:id="4429" w:author="Romano Giovanni" w:date="2017-10-25T06:00:00Z"/>
          <w:rFonts w:eastAsia="SimSun"/>
          <w:color w:val="000000"/>
          <w:szCs w:val="24"/>
          <w:highlight w:val="yellow"/>
          <w:lang w:val="en-US" w:eastAsia="zh-CN"/>
        </w:rPr>
      </w:pPr>
      <w:ins w:id="4430"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content of the CDRs per domain / subsystem / service (offline charging);</w:t>
        </w:r>
      </w:ins>
    </w:p>
    <w:p w:rsidR="003C4877" w:rsidRPr="003C4877" w:rsidRDefault="003C4877" w:rsidP="003C4877">
      <w:pPr>
        <w:pStyle w:val="B10"/>
        <w:rPr>
          <w:ins w:id="4431" w:author="Romano Giovanni" w:date="2017-10-25T06:00:00Z"/>
          <w:rFonts w:eastAsia="SimSun"/>
          <w:color w:val="000000"/>
          <w:szCs w:val="24"/>
          <w:highlight w:val="yellow"/>
          <w:lang w:val="en-US" w:eastAsia="zh-CN"/>
        </w:rPr>
      </w:pPr>
      <w:ins w:id="4432"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content of real-time charging messages per domain / subsystem / service (online charging);</w:t>
        </w:r>
      </w:ins>
    </w:p>
    <w:p w:rsidR="003C4877" w:rsidRPr="003C4877" w:rsidRDefault="003C4877" w:rsidP="003C4877">
      <w:pPr>
        <w:pStyle w:val="B10"/>
        <w:rPr>
          <w:ins w:id="4433" w:author="Romano Giovanni" w:date="2017-10-25T06:00:00Z"/>
          <w:rFonts w:eastAsia="SimSun"/>
          <w:color w:val="000000"/>
          <w:szCs w:val="24"/>
          <w:highlight w:val="yellow"/>
          <w:lang w:val="en-US" w:eastAsia="zh-CN"/>
        </w:rPr>
      </w:pPr>
      <w:ins w:id="4434"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functionality of online and offline charging for those domains / subsystems / services;</w:t>
        </w:r>
      </w:ins>
    </w:p>
    <w:p w:rsidR="003C4877" w:rsidRPr="003C4877" w:rsidRDefault="003C4877" w:rsidP="003C4877">
      <w:pPr>
        <w:pStyle w:val="B10"/>
        <w:rPr>
          <w:ins w:id="4435" w:author="Romano Giovanni" w:date="2017-10-25T06:00:00Z"/>
          <w:rFonts w:eastAsia="SimSun"/>
          <w:color w:val="000000"/>
          <w:szCs w:val="24"/>
          <w:highlight w:val="yellow"/>
          <w:lang w:val="en-US" w:eastAsia="zh-CN"/>
        </w:rPr>
      </w:pPr>
      <w:ins w:id="4436"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interfaces that are used in the charging framework to transfer the charging information (i.e. CDRs or charging events).</w:t>
        </w:r>
      </w:ins>
    </w:p>
    <w:p w:rsidR="003C4877" w:rsidRPr="003C4877" w:rsidRDefault="003C4877" w:rsidP="003C4877">
      <w:pPr>
        <w:rPr>
          <w:ins w:id="4437" w:author="Romano Giovanni" w:date="2017-10-25T06:00:00Z"/>
          <w:rFonts w:eastAsia="SimSun"/>
          <w:color w:val="000000"/>
          <w:szCs w:val="24"/>
          <w:highlight w:val="yellow"/>
          <w:lang w:val="en-US" w:eastAsia="zh-CN"/>
        </w:rPr>
      </w:pPr>
      <w:ins w:id="4438" w:author="Romano Giovanni" w:date="2017-10-25T06:00:00Z">
        <w:r w:rsidRPr="003C4877">
          <w:rPr>
            <w:rFonts w:eastAsia="SimSun"/>
            <w:color w:val="000000"/>
            <w:szCs w:val="24"/>
            <w:highlight w:val="yellow"/>
            <w:lang w:val="en-US" w:eastAsia="zh-CN"/>
          </w:rPr>
          <w:t>The complete document structure for these TSs is defined in TS 32.240.</w:t>
        </w:r>
      </w:ins>
    </w:p>
    <w:p w:rsidR="003C4877" w:rsidRPr="003C4877" w:rsidRDefault="003C4877" w:rsidP="003C4877">
      <w:pPr>
        <w:rPr>
          <w:ins w:id="4439" w:author="Romano Giovanni" w:date="2017-10-25T06:00:00Z"/>
          <w:rFonts w:eastAsia="SimSun"/>
          <w:color w:val="000000"/>
          <w:szCs w:val="24"/>
          <w:highlight w:val="yellow"/>
          <w:lang w:val="en-US" w:eastAsia="zh-CN"/>
        </w:rPr>
      </w:pPr>
      <w:ins w:id="4440" w:author="Romano Giovanni" w:date="2017-10-25T06:00:00Z">
        <w:r w:rsidRPr="003C4877">
          <w:rPr>
            <w:rFonts w:eastAsia="SimSun"/>
            <w:color w:val="000000"/>
            <w:szCs w:val="24"/>
            <w:highlight w:val="yellow"/>
            <w:lang w:val="en-US" w:eastAsia="zh-CN"/>
          </w:rPr>
          <w:t xml:space="preserve">This document specifies the offline and online charging description for Control Plane (CP) data transfer domain, based on the functional stage 2 description in TS </w:t>
        </w:r>
        <w:r w:rsidRPr="003C4877">
          <w:rPr>
            <w:rFonts w:eastAsia="SimSun" w:hint="eastAsia"/>
            <w:color w:val="000000"/>
            <w:szCs w:val="24"/>
            <w:highlight w:val="yellow"/>
            <w:lang w:val="en-US" w:eastAsia="zh-CN"/>
          </w:rPr>
          <w:t>23.682</w:t>
        </w:r>
        <w:r w:rsidRPr="003C4877">
          <w:rPr>
            <w:rFonts w:eastAsia="SimSun"/>
            <w:color w:val="000000"/>
            <w:szCs w:val="24"/>
            <w:highlight w:val="yellow"/>
            <w:lang w:val="en-US" w:eastAsia="zh-CN"/>
          </w:rPr>
          <w:t xml:space="preserve">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w:t>
        </w:r>
        <w:r w:rsidRPr="003C4877">
          <w:rPr>
            <w:rFonts w:eastAsia="SimSun" w:hint="eastAsia"/>
            <w:color w:val="000000"/>
            <w:szCs w:val="24"/>
            <w:highlight w:val="yellow"/>
            <w:lang w:val="en-US" w:eastAsia="zh-CN"/>
          </w:rPr>
          <w:t xml:space="preserve"> </w:t>
        </w:r>
        <w:r w:rsidRPr="003C4877">
          <w:rPr>
            <w:rFonts w:eastAsia="SimSun"/>
            <w:color w:val="000000"/>
            <w:szCs w:val="24"/>
            <w:highlight w:val="yellow"/>
            <w:lang w:val="en-US" w:eastAsia="zh-CN"/>
          </w:rPr>
          <w:t>Control Plane (CP) data transfer domain. It further specifies the structure and content of the CDRs for offline charging. This document is related to other 3GPP charging TSs as follows:</w:t>
        </w:r>
      </w:ins>
    </w:p>
    <w:p w:rsidR="003C4877" w:rsidRPr="003C4877" w:rsidRDefault="003C4877" w:rsidP="003C4877">
      <w:pPr>
        <w:pStyle w:val="B10"/>
        <w:rPr>
          <w:ins w:id="4441" w:author="Romano Giovanni" w:date="2017-10-25T06:00:00Z"/>
          <w:rFonts w:eastAsia="SimSun"/>
          <w:color w:val="000000"/>
          <w:szCs w:val="24"/>
          <w:highlight w:val="yellow"/>
          <w:lang w:val="en-US" w:eastAsia="zh-CN"/>
        </w:rPr>
      </w:pPr>
      <w:ins w:id="4442"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common 3GPP charging architecture is specified in TS 32.240.</w:t>
        </w:r>
      </w:ins>
    </w:p>
    <w:p w:rsidR="003C4877" w:rsidRPr="003C4877" w:rsidRDefault="003C4877" w:rsidP="003C4877">
      <w:pPr>
        <w:pStyle w:val="B10"/>
        <w:rPr>
          <w:ins w:id="4443" w:author="Romano Giovanni" w:date="2017-10-25T06:00:00Z"/>
          <w:rFonts w:eastAsia="SimSun"/>
          <w:color w:val="000000"/>
          <w:szCs w:val="24"/>
          <w:highlight w:val="yellow"/>
          <w:lang w:val="en-US" w:eastAsia="zh-CN"/>
        </w:rPr>
      </w:pPr>
      <w:ins w:id="4444"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parameters, abstract syntax and encoding rules for the CDRs are specified in TS 32.298.</w:t>
        </w:r>
      </w:ins>
    </w:p>
    <w:p w:rsidR="003C4877" w:rsidRPr="003C4877" w:rsidRDefault="003C4877" w:rsidP="003C4877">
      <w:pPr>
        <w:pStyle w:val="B10"/>
        <w:rPr>
          <w:ins w:id="4445" w:author="Romano Giovanni" w:date="2017-10-25T06:00:00Z"/>
          <w:rFonts w:eastAsia="SimSun"/>
          <w:color w:val="000000"/>
          <w:szCs w:val="24"/>
          <w:highlight w:val="yellow"/>
          <w:lang w:val="en-US" w:eastAsia="zh-CN"/>
        </w:rPr>
      </w:pPr>
      <w:ins w:id="4446"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A transaction based mechanism for the transfer of CDRs within the network is specified in TS 32.295.</w:t>
        </w:r>
      </w:ins>
    </w:p>
    <w:p w:rsidR="003C4877" w:rsidRPr="003C4877" w:rsidRDefault="003C4877" w:rsidP="003C4877">
      <w:pPr>
        <w:pStyle w:val="B10"/>
        <w:rPr>
          <w:ins w:id="4447" w:author="Romano Giovanni" w:date="2017-10-25T06:00:00Z"/>
          <w:rFonts w:eastAsia="SimSun"/>
          <w:color w:val="000000"/>
          <w:szCs w:val="24"/>
          <w:highlight w:val="yellow"/>
          <w:lang w:val="en-US" w:eastAsia="zh-CN"/>
        </w:rPr>
      </w:pPr>
      <w:ins w:id="4448" w:author="Romano Giovanni" w:date="2017-10-25T06:00:00Z">
        <w:r w:rsidRPr="003C4877">
          <w:rPr>
            <w:rFonts w:eastAsia="SimSun"/>
            <w:color w:val="000000"/>
            <w:szCs w:val="24"/>
            <w:highlight w:val="yellow"/>
            <w:lang w:val="en-US" w:eastAsia="zh-CN"/>
          </w:rPr>
          <w:lastRenderedPageBreak/>
          <w:t>-</w:t>
        </w:r>
        <w:r w:rsidRPr="003C4877">
          <w:rPr>
            <w:rFonts w:eastAsia="SimSun"/>
            <w:color w:val="000000"/>
            <w:szCs w:val="24"/>
            <w:highlight w:val="yellow"/>
            <w:lang w:val="en-US" w:eastAsia="zh-CN"/>
          </w:rPr>
          <w:tab/>
          <w:t>The file based mechanism used to transfer the CDRs from the network to the operator's billing domain (e.g. the billing system or a mediation device) is specified in TS 32.297.</w:t>
        </w:r>
      </w:ins>
    </w:p>
    <w:p w:rsidR="003C4877" w:rsidRPr="003C4877" w:rsidRDefault="003C4877" w:rsidP="003C4877">
      <w:pPr>
        <w:pStyle w:val="B10"/>
        <w:rPr>
          <w:ins w:id="4449" w:author="Romano Giovanni" w:date="2017-10-25T06:00:00Z"/>
          <w:rFonts w:eastAsia="SimSun"/>
          <w:color w:val="000000"/>
          <w:szCs w:val="24"/>
          <w:highlight w:val="yellow"/>
          <w:lang w:val="en-US" w:eastAsia="zh-CN"/>
        </w:rPr>
      </w:pPr>
      <w:ins w:id="4450" w:author="Romano Giovanni" w:date="2017-10-25T06:00: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3GPP Diameter application that is used for Control Plane (CP) data transfer domain offline and online charging is specified in TS 32.299.</w:t>
        </w:r>
      </w:ins>
    </w:p>
    <w:p w:rsidR="003C4877" w:rsidRPr="005F5D23" w:rsidRDefault="003C4877" w:rsidP="003C4877">
      <w:pPr>
        <w:rPr>
          <w:ins w:id="4451" w:author="Romano Giovanni" w:date="2017-10-25T06:00:00Z"/>
          <w:rFonts w:eastAsia="SimSun"/>
          <w:color w:val="000000"/>
          <w:szCs w:val="24"/>
          <w:lang w:val="en-US" w:eastAsia="zh-CN"/>
        </w:rPr>
      </w:pPr>
      <w:ins w:id="4452" w:author="Romano Giovanni" w:date="2017-10-25T06:00:00Z">
        <w:r w:rsidRPr="003C4877">
          <w:rPr>
            <w:rFonts w:eastAsia="SimSun"/>
            <w:color w:val="000000"/>
            <w:szCs w:val="24"/>
            <w:highlight w:val="yellow"/>
            <w:lang w:val="en-US" w:eastAsia="zh-CN"/>
          </w:rPr>
          <w:t>Control Plane (CP) data transfer is also provided by Short Message Service (SMS), for which charging functionalities are not specified in this document. SMS charging functionality is defined for Circuit Switched domain in TS 32.250, for Packet Switched domain in TS 32.251 and for SMS Nodes in TS 32.274.</w:t>
        </w:r>
        <w:r w:rsidRPr="005F5D23">
          <w:rPr>
            <w:rFonts w:eastAsia="SimSun"/>
            <w:color w:val="000000"/>
            <w:szCs w:val="24"/>
            <w:lang w:val="en-US" w:eastAsia="zh-CN"/>
          </w:rPr>
          <w:t xml:space="preserve"> </w:t>
        </w:r>
      </w:ins>
    </w:p>
    <w:p w:rsidR="00726651" w:rsidRPr="00CF3217" w:rsidRDefault="00726651" w:rsidP="00726651">
      <w:pPr>
        <w:pStyle w:val="Titolo5"/>
        <w:rPr>
          <w:ins w:id="4453" w:author="Romano Giovanni" w:date="2017-10-23T22:39:00Z"/>
          <w:rFonts w:eastAsia="SimSun"/>
          <w:bCs/>
          <w:color w:val="000000"/>
          <w:szCs w:val="24"/>
          <w:lang w:val="en-US" w:eastAsia="zh-CN"/>
        </w:rPr>
      </w:pPr>
      <w:ins w:id="4454" w:author="Romano Giovanni" w:date="2017-10-23T22:39: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w:t>
        </w:r>
      </w:ins>
      <w:ins w:id="4455" w:author="Romano Giovanni" w:date="2017-10-25T06:00:00Z">
        <w:r w:rsidR="00064F2D">
          <w:rPr>
            <w:rFonts w:eastAsia="SimSun"/>
            <w:bCs/>
            <w:color w:val="000000"/>
            <w:szCs w:val="24"/>
            <w:lang w:val="en-US" w:eastAsia="zh-CN"/>
          </w:rPr>
          <w:t>7</w:t>
        </w:r>
      </w:ins>
      <w:ins w:id="4456" w:author="Romano Giovanni" w:date="2017-10-23T22:39:00Z">
        <w:r w:rsidRPr="00CF3217">
          <w:rPr>
            <w:rFonts w:eastAsia="SimSun"/>
            <w:bCs/>
            <w:color w:val="000000"/>
            <w:szCs w:val="24"/>
            <w:lang w:val="en-US" w:eastAsia="zh-CN"/>
          </w:rPr>
          <w:tab/>
          <w:t>TS 32.276</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457" w:author="Romano Giovanni" w:date="2017-10-23T22:39:00Z"/>
          <w:rFonts w:eastAsia="SimSun"/>
          <w:b/>
          <w:bCs/>
          <w:color w:val="000000"/>
          <w:szCs w:val="24"/>
          <w:lang w:val="en-US" w:eastAsia="zh-CN"/>
        </w:rPr>
      </w:pPr>
      <w:ins w:id="4458" w:author="Romano Giovanni" w:date="2017-10-23T22:39:00Z">
        <w:r w:rsidRPr="00CF3217">
          <w:rPr>
            <w:rFonts w:eastAsia="SimSun"/>
            <w:b/>
            <w:bCs/>
            <w:color w:val="000000"/>
            <w:szCs w:val="24"/>
            <w:lang w:val="en-US" w:eastAsia="zh-CN"/>
          </w:rPr>
          <w:t>Telecommunication management; Charging management; Voice Call Service (VCS) charging</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59" w:author="Romano Giovanni" w:date="2017-10-23T22:39:00Z"/>
          <w:rFonts w:eastAsia="SimSun"/>
          <w:color w:val="000000"/>
          <w:szCs w:val="24"/>
          <w:lang w:val="en-US" w:eastAsia="zh-CN"/>
        </w:rPr>
      </w:pPr>
      <w:ins w:id="4460" w:author="Romano Giovanni" w:date="2017-10-23T22:39:00Z">
        <w:r w:rsidRPr="00CF3217">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61" w:author="Romano Giovanni" w:date="2017-10-23T22:39:00Z"/>
          <w:rFonts w:eastAsia="SimSun"/>
          <w:color w:val="000000"/>
          <w:szCs w:val="24"/>
          <w:lang w:val="en-US" w:eastAsia="zh-CN"/>
        </w:rPr>
      </w:pPr>
      <w:ins w:id="4462" w:author="Romano Giovanni" w:date="2017-10-23T22:39:00Z">
        <w:r w:rsidRPr="00CF3217">
          <w:rPr>
            <w:rFonts w:eastAsia="SimSun"/>
            <w:color w:val="000000"/>
            <w:szCs w:val="24"/>
            <w:lang w:val="en-US" w:eastAsia="zh-CN"/>
          </w:rPr>
          <w:t>This document specifies the online charging description for Voice Call Service (VCS) charging from a Proxy Function, based on the functional description of the Voice Call Service charging in the EU Roaming Regulations III specifications.</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63" w:author="Romano Giovanni" w:date="2017-10-23T22:39:00Z"/>
          <w:rFonts w:eastAsia="SimSun"/>
          <w:color w:val="000000"/>
          <w:szCs w:val="24"/>
          <w:lang w:val="en-US" w:eastAsia="zh-CN"/>
        </w:rPr>
      </w:pPr>
      <w:ins w:id="4464" w:author="Romano Giovanni" w:date="2017-10-23T22:39:00Z">
        <w:r w:rsidRPr="00CF3217">
          <w:rPr>
            <w:rFonts w:eastAsia="SimSun"/>
            <w:color w:val="000000"/>
            <w:szCs w:val="24"/>
            <w:lang w:val="en-US" w:eastAsia="zh-CN"/>
          </w:rPr>
          <w:t xml:space="preserve">The concept of voice call is interpreted as any CS call, whatever the teleservice used (speech, 3.1 kHz audio, Fax, or CS data) except CS video telephony calls (BS 37, 64 </w:t>
        </w:r>
        <w:proofErr w:type="spellStart"/>
        <w:r w:rsidRPr="00CF3217">
          <w:rPr>
            <w:rFonts w:eastAsia="SimSun"/>
            <w:color w:val="000000"/>
            <w:szCs w:val="24"/>
            <w:lang w:val="en-US" w:eastAsia="zh-CN"/>
          </w:rPr>
          <w:t>kbit</w:t>
        </w:r>
        <w:proofErr w:type="spellEnd"/>
        <w:r w:rsidRPr="00CF3217">
          <w:rPr>
            <w:rFonts w:eastAsia="SimSun"/>
            <w:color w:val="000000"/>
            <w:szCs w:val="24"/>
            <w:lang w:val="en-US" w:eastAsia="zh-CN"/>
          </w:rPr>
          <w:t xml:space="preserve">/s unrestricted digital info mode). </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65" w:author="Romano Giovanni" w:date="2017-10-23T22:39:00Z"/>
          <w:rFonts w:eastAsia="SimSun"/>
          <w:color w:val="000000"/>
          <w:szCs w:val="24"/>
          <w:lang w:val="en-US" w:eastAsia="zh-CN"/>
        </w:rPr>
      </w:pPr>
      <w:ins w:id="4466" w:author="Romano Giovanni" w:date="2017-10-23T22:39:00Z">
        <w:r w:rsidRPr="00CF3217">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726651" w:rsidRPr="00CF3217" w:rsidRDefault="00726651" w:rsidP="00726651">
      <w:pPr>
        <w:pStyle w:val="Titolo5"/>
        <w:rPr>
          <w:ins w:id="4467" w:author="Romano Giovanni" w:date="2017-10-23T22:39:00Z"/>
          <w:rFonts w:eastAsia="SimSun"/>
          <w:bCs/>
          <w:color w:val="000000"/>
          <w:szCs w:val="24"/>
          <w:lang w:val="en-US" w:eastAsia="zh-CN"/>
        </w:rPr>
      </w:pPr>
      <w:ins w:id="4468" w:author="Romano Giovanni" w:date="2017-10-23T22:39: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w:t>
        </w:r>
      </w:ins>
      <w:ins w:id="4469" w:author="Romano Giovanni" w:date="2017-10-25T06:00:00Z">
        <w:r w:rsidR="00064F2D">
          <w:rPr>
            <w:rFonts w:eastAsia="SimSun"/>
            <w:bCs/>
            <w:color w:val="000000"/>
            <w:szCs w:val="24"/>
            <w:lang w:val="en-US" w:eastAsia="zh-CN"/>
          </w:rPr>
          <w:t>8</w:t>
        </w:r>
      </w:ins>
      <w:ins w:id="4470" w:author="Romano Giovanni" w:date="2017-10-23T22:39:00Z">
        <w:r w:rsidRPr="00CF3217">
          <w:rPr>
            <w:rFonts w:eastAsia="SimSun"/>
            <w:bCs/>
            <w:color w:val="000000"/>
            <w:szCs w:val="24"/>
            <w:lang w:val="en-US" w:eastAsia="zh-CN"/>
          </w:rPr>
          <w:tab/>
          <w:t>TS 32.277</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471" w:author="Romano Giovanni" w:date="2017-10-23T22:39:00Z"/>
          <w:rFonts w:eastAsia="SimSun"/>
          <w:b/>
          <w:bCs/>
          <w:color w:val="000000"/>
          <w:szCs w:val="24"/>
          <w:lang w:val="en-US" w:eastAsia="zh-CN"/>
        </w:rPr>
      </w:pPr>
      <w:ins w:id="4472" w:author="Romano Giovanni" w:date="2017-10-23T22:39:00Z">
        <w:r w:rsidRPr="00CF3217">
          <w:rPr>
            <w:rFonts w:eastAsia="SimSun"/>
            <w:b/>
            <w:bCs/>
            <w:color w:val="000000"/>
            <w:szCs w:val="24"/>
            <w:lang w:val="en-US" w:eastAsia="zh-CN"/>
          </w:rPr>
          <w:t>Telecommunication management; Charging management; Proximity-based 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charging</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73" w:author="Romano Giovanni" w:date="2017-10-23T22:39:00Z"/>
          <w:rFonts w:eastAsia="SimSun"/>
          <w:color w:val="000000"/>
          <w:szCs w:val="24"/>
          <w:lang w:val="en-US" w:eastAsia="zh-CN"/>
        </w:rPr>
      </w:pPr>
      <w:ins w:id="4474" w:author="Romano Giovanni" w:date="2017-10-23T22:39:00Z">
        <w:r w:rsidRPr="00CF321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475" w:author="Romano Giovanni" w:date="2017-10-23T22:39:00Z"/>
          <w:rFonts w:eastAsia="SimSun"/>
          <w:color w:val="000000"/>
          <w:szCs w:val="24"/>
          <w:lang w:val="en-US" w:eastAsia="zh-CN"/>
        </w:rPr>
      </w:pPr>
      <w:ins w:id="4476" w:author="Romano Giovanni" w:date="2017-10-23T22:39:00Z">
        <w:r w:rsidRPr="00CF3217">
          <w:rPr>
            <w:rFonts w:eastAsia="SimSun"/>
            <w:color w:val="000000"/>
            <w:szCs w:val="24"/>
            <w:lang w:val="en-US" w:eastAsia="zh-CN"/>
          </w:rPr>
          <w:t>This document specifies the offline and online charging description for the Proximity-based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based on the stage 2 description of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in TS 23.303. This charging description includes the offline and online charging architecture and scenarios specific to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as well as the mapping of the common 3GPP charging architecture specified in TS 32.240 onto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It further specifies the structure and content of the CDRs for offline charging, and the charging events for online charging. </w:t>
        </w:r>
      </w:ins>
    </w:p>
    <w:p w:rsidR="007B488B" w:rsidRPr="00CF3217" w:rsidRDefault="007B488B" w:rsidP="007B488B">
      <w:pPr>
        <w:pStyle w:val="Titolo5"/>
        <w:rPr>
          <w:ins w:id="4477" w:author="Romano Giovanni" w:date="2017-10-25T06:08:00Z"/>
          <w:rFonts w:eastAsia="SimSun"/>
          <w:bCs/>
          <w:color w:val="000000"/>
          <w:szCs w:val="24"/>
          <w:lang w:val="en-US" w:eastAsia="zh-CN"/>
        </w:rPr>
      </w:pPr>
      <w:ins w:id="4478" w:author="Romano Giovanni" w:date="2017-10-25T06:08: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12.10.9</w:t>
        </w:r>
        <w:r w:rsidRPr="00CF3217">
          <w:rPr>
            <w:rFonts w:eastAsia="SimSun"/>
            <w:bCs/>
            <w:color w:val="000000"/>
            <w:szCs w:val="24"/>
            <w:lang w:val="en-US" w:eastAsia="zh-CN"/>
          </w:rPr>
          <w:tab/>
          <w:t>TS 32.27</w:t>
        </w:r>
        <w:r>
          <w:rPr>
            <w:rFonts w:eastAsia="SimSun"/>
            <w:bCs/>
            <w:color w:val="000000"/>
            <w:szCs w:val="24"/>
            <w:lang w:val="en-US" w:eastAsia="zh-CN"/>
          </w:rPr>
          <w:t>8</w:t>
        </w:r>
      </w:ins>
    </w:p>
    <w:p w:rsidR="007B488B" w:rsidRPr="00CF3217" w:rsidRDefault="007B488B" w:rsidP="007B488B">
      <w:pPr>
        <w:widowControl w:val="0"/>
        <w:tabs>
          <w:tab w:val="clear" w:pos="1134"/>
          <w:tab w:val="clear" w:pos="1871"/>
          <w:tab w:val="clear" w:pos="2268"/>
          <w:tab w:val="left" w:pos="90"/>
        </w:tabs>
        <w:overflowPunct/>
        <w:spacing w:before="91"/>
        <w:textAlignment w:val="auto"/>
        <w:rPr>
          <w:ins w:id="4479" w:author="Romano Giovanni" w:date="2017-10-25T06:08:00Z"/>
          <w:rFonts w:eastAsia="SimSun"/>
          <w:b/>
          <w:bCs/>
          <w:color w:val="000000"/>
          <w:szCs w:val="24"/>
          <w:lang w:val="en-US" w:eastAsia="zh-CN"/>
        </w:rPr>
      </w:pPr>
      <w:ins w:id="4480" w:author="Romano Giovanni" w:date="2017-10-25T06:08:00Z">
        <w:r w:rsidRPr="00D6045F">
          <w:rPr>
            <w:rFonts w:eastAsia="SimSun"/>
            <w:b/>
            <w:bCs/>
            <w:color w:val="000000"/>
            <w:szCs w:val="24"/>
            <w:lang w:val="en-US" w:eastAsia="zh-CN"/>
          </w:rPr>
          <w:t>Telecommunication management; Charging management; Monitoring event charging</w:t>
        </w:r>
      </w:ins>
    </w:p>
    <w:p w:rsidR="007B488B" w:rsidRPr="000A79CC" w:rsidRDefault="007B488B" w:rsidP="007B488B">
      <w:pPr>
        <w:rPr>
          <w:ins w:id="4481" w:author="Romano Giovanni" w:date="2017-10-25T06:08:00Z"/>
          <w:rFonts w:eastAsia="SimSun"/>
          <w:color w:val="000000"/>
          <w:szCs w:val="24"/>
          <w:lang w:val="en-US" w:eastAsia="zh-CN"/>
        </w:rPr>
      </w:pPr>
      <w:ins w:id="4482" w:author="Romano Giovanni" w:date="2017-10-25T06:08:00Z">
        <w:r>
          <w:rPr>
            <w:rFonts w:eastAsia="SimSun"/>
            <w:color w:val="000000"/>
            <w:szCs w:val="24"/>
            <w:lang w:val="en-US" w:eastAsia="zh-CN"/>
          </w:rPr>
          <w:lastRenderedPageBreak/>
          <w:t>This</w:t>
        </w:r>
        <w:r w:rsidRPr="000A79CC">
          <w:rPr>
            <w:rFonts w:eastAsia="SimSun"/>
            <w:color w:val="000000"/>
            <w:szCs w:val="24"/>
            <w:lang w:val="en-US" w:eastAsia="zh-CN"/>
          </w:rPr>
          <w:t xml:space="preserve">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ins>
    </w:p>
    <w:p w:rsidR="007B488B" w:rsidRPr="000A79CC" w:rsidRDefault="007B488B" w:rsidP="007B488B">
      <w:pPr>
        <w:pStyle w:val="B10"/>
        <w:rPr>
          <w:ins w:id="4483" w:author="Romano Giovanni" w:date="2017-10-25T06:08:00Z"/>
          <w:rFonts w:eastAsia="SimSun"/>
          <w:color w:val="000000"/>
          <w:szCs w:val="24"/>
          <w:lang w:val="en-US" w:eastAsia="zh-CN"/>
        </w:rPr>
      </w:pPr>
      <w:ins w:id="4484"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content of the CDRs per domain / subsystem / service (offline charging);</w:t>
        </w:r>
      </w:ins>
    </w:p>
    <w:p w:rsidR="007B488B" w:rsidRPr="000A79CC" w:rsidRDefault="007B488B" w:rsidP="007B488B">
      <w:pPr>
        <w:pStyle w:val="B10"/>
        <w:rPr>
          <w:ins w:id="4485" w:author="Romano Giovanni" w:date="2017-10-25T06:08:00Z"/>
          <w:rFonts w:eastAsia="SimSun"/>
          <w:color w:val="000000"/>
          <w:szCs w:val="24"/>
          <w:lang w:val="en-US" w:eastAsia="zh-CN"/>
        </w:rPr>
      </w:pPr>
      <w:ins w:id="4486"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content of real-time charging messages per domain / subsystem / service (online charging);</w:t>
        </w:r>
      </w:ins>
    </w:p>
    <w:p w:rsidR="007B488B" w:rsidRPr="000A79CC" w:rsidRDefault="007B488B" w:rsidP="007B488B">
      <w:pPr>
        <w:pStyle w:val="B10"/>
        <w:rPr>
          <w:ins w:id="4487" w:author="Romano Giovanni" w:date="2017-10-25T06:08:00Z"/>
          <w:rFonts w:eastAsia="SimSun"/>
          <w:color w:val="000000"/>
          <w:szCs w:val="24"/>
          <w:lang w:val="en-US" w:eastAsia="zh-CN"/>
        </w:rPr>
      </w:pPr>
      <w:ins w:id="4488"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functionality of online and offline charging for those domains / subsystems / services;</w:t>
        </w:r>
      </w:ins>
    </w:p>
    <w:p w:rsidR="007B488B" w:rsidRPr="000A79CC" w:rsidRDefault="007B488B" w:rsidP="007B488B">
      <w:pPr>
        <w:pStyle w:val="B10"/>
        <w:rPr>
          <w:ins w:id="4489" w:author="Romano Giovanni" w:date="2017-10-25T06:08:00Z"/>
          <w:rFonts w:eastAsia="SimSun"/>
          <w:color w:val="000000"/>
          <w:szCs w:val="24"/>
          <w:lang w:val="en-US" w:eastAsia="zh-CN"/>
        </w:rPr>
      </w:pPr>
      <w:ins w:id="4490"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interfaces that are used in the charging framework to transfer the charging information (i.e. CDRs or charging events).</w:t>
        </w:r>
      </w:ins>
    </w:p>
    <w:p w:rsidR="007B488B" w:rsidRPr="000A79CC" w:rsidRDefault="007B488B" w:rsidP="007B488B">
      <w:pPr>
        <w:rPr>
          <w:ins w:id="4491" w:author="Romano Giovanni" w:date="2017-10-25T06:08:00Z"/>
          <w:rFonts w:eastAsia="SimSun"/>
          <w:color w:val="000000"/>
          <w:szCs w:val="24"/>
          <w:lang w:val="en-US" w:eastAsia="zh-CN"/>
        </w:rPr>
      </w:pPr>
      <w:ins w:id="4492" w:author="Romano Giovanni" w:date="2017-10-25T06:08:00Z">
        <w:r w:rsidRPr="000A79CC">
          <w:rPr>
            <w:rFonts w:eastAsia="SimSun"/>
            <w:color w:val="000000"/>
            <w:szCs w:val="24"/>
            <w:lang w:val="en-US" w:eastAsia="zh-CN"/>
          </w:rPr>
          <w:t>The complete document structure for these TSs is defined in TS 32.240.</w:t>
        </w:r>
      </w:ins>
    </w:p>
    <w:p w:rsidR="007B488B" w:rsidRPr="000A79CC" w:rsidRDefault="007B488B" w:rsidP="007B488B">
      <w:pPr>
        <w:rPr>
          <w:ins w:id="4493" w:author="Romano Giovanni" w:date="2017-10-25T06:08:00Z"/>
          <w:rFonts w:eastAsia="SimSun"/>
          <w:color w:val="000000"/>
          <w:szCs w:val="24"/>
          <w:lang w:val="en-US" w:eastAsia="zh-CN"/>
        </w:rPr>
      </w:pPr>
      <w:ins w:id="4494" w:author="Romano Giovanni" w:date="2017-10-25T06:08:00Z">
        <w:r>
          <w:rPr>
            <w:rFonts w:eastAsia="SimSun"/>
            <w:color w:val="000000"/>
            <w:szCs w:val="24"/>
            <w:lang w:val="en-US" w:eastAsia="zh-CN"/>
          </w:rPr>
          <w:t>This</w:t>
        </w:r>
        <w:r w:rsidRPr="000A79CC">
          <w:rPr>
            <w:rFonts w:eastAsia="SimSun"/>
            <w:color w:val="000000"/>
            <w:szCs w:val="24"/>
            <w:lang w:val="en-US" w:eastAsia="zh-CN"/>
          </w:rPr>
          <w:t xml:space="preserve"> document specifies the Offline Charging description for </w:t>
        </w:r>
        <w:r w:rsidRPr="000A79CC">
          <w:rPr>
            <w:rFonts w:eastAsia="SimSun" w:hint="eastAsia"/>
            <w:color w:val="000000"/>
            <w:szCs w:val="24"/>
            <w:lang w:val="en-US" w:eastAsia="zh-CN"/>
          </w:rPr>
          <w:t>Monitoring Events</w:t>
        </w:r>
        <w:r w:rsidRPr="000A79CC">
          <w:rPr>
            <w:rFonts w:eastAsia="SimSun"/>
            <w:color w:val="000000"/>
            <w:szCs w:val="24"/>
            <w:lang w:val="en-US" w:eastAsia="zh-CN"/>
          </w:rPr>
          <w:t xml:space="preserve">, based on the functional stage 2 description in TS </w:t>
        </w:r>
        <w:r w:rsidRPr="000A79CC">
          <w:rPr>
            <w:rFonts w:eastAsia="SimSun" w:hint="eastAsia"/>
            <w:color w:val="000000"/>
            <w:szCs w:val="24"/>
            <w:lang w:val="en-US" w:eastAsia="zh-CN"/>
          </w:rPr>
          <w:t>23.682</w:t>
        </w:r>
        <w:r w:rsidRPr="000A79CC">
          <w:rPr>
            <w:rFonts w:eastAsia="SimSun"/>
            <w:color w:val="000000"/>
            <w:szCs w:val="24"/>
            <w:lang w:val="en-US" w:eastAsia="zh-CN"/>
          </w:rPr>
          <w:t xml:space="preserve">. This charging description includes the offline charging architecture and scenarios specific to </w:t>
        </w:r>
        <w:r w:rsidRPr="000A79CC">
          <w:rPr>
            <w:rFonts w:eastAsia="SimSun" w:hint="eastAsia"/>
            <w:color w:val="000000"/>
            <w:szCs w:val="24"/>
            <w:lang w:val="en-US" w:eastAsia="zh-CN"/>
          </w:rPr>
          <w:t>Monitoring Events</w:t>
        </w:r>
        <w:r w:rsidRPr="000A79CC">
          <w:rPr>
            <w:rFonts w:eastAsia="SimSun"/>
            <w:color w:val="000000"/>
            <w:szCs w:val="24"/>
            <w:lang w:val="en-US" w:eastAsia="zh-CN"/>
          </w:rPr>
          <w:t>, as well as the mapping of the common 3GPP charging architecture specified in TS 32.240 onto the</w:t>
        </w:r>
        <w:r w:rsidRPr="000A79CC">
          <w:rPr>
            <w:rFonts w:eastAsia="SimSun" w:hint="eastAsia"/>
            <w:color w:val="000000"/>
            <w:szCs w:val="24"/>
            <w:lang w:val="en-US" w:eastAsia="zh-CN"/>
          </w:rPr>
          <w:t xml:space="preserve"> 3GPP </w:t>
        </w:r>
        <w:r w:rsidRPr="000A79CC">
          <w:rPr>
            <w:rFonts w:eastAsia="SimSun"/>
            <w:color w:val="000000"/>
            <w:szCs w:val="24"/>
            <w:lang w:val="en-US" w:eastAsia="zh-CN"/>
          </w:rPr>
          <w:t>Architecture for S</w:t>
        </w:r>
        <w:r w:rsidRPr="000A79CC">
          <w:rPr>
            <w:rFonts w:eastAsia="SimSun" w:hint="eastAsia"/>
            <w:color w:val="000000"/>
            <w:szCs w:val="24"/>
            <w:lang w:val="en-US" w:eastAsia="zh-CN"/>
          </w:rPr>
          <w:t xml:space="preserve">ervice </w:t>
        </w:r>
        <w:r w:rsidRPr="000A79CC">
          <w:rPr>
            <w:rFonts w:eastAsia="SimSun"/>
            <w:color w:val="000000"/>
            <w:szCs w:val="24"/>
            <w:lang w:val="en-US" w:eastAsia="zh-CN"/>
          </w:rPr>
          <w:t xml:space="preserve">Capability Exposure. It further specifies the structure and content of the CDRs for offline charging. </w:t>
        </w:r>
        <w:r>
          <w:rPr>
            <w:rFonts w:eastAsia="SimSun"/>
            <w:color w:val="000000"/>
            <w:szCs w:val="24"/>
            <w:lang w:val="en-US" w:eastAsia="zh-CN"/>
          </w:rPr>
          <w:t>This</w:t>
        </w:r>
        <w:r w:rsidRPr="000A79CC">
          <w:rPr>
            <w:rFonts w:eastAsia="SimSun"/>
            <w:color w:val="000000"/>
            <w:szCs w:val="24"/>
            <w:lang w:val="en-US" w:eastAsia="zh-CN"/>
          </w:rPr>
          <w:t xml:space="preserve"> document is related to other 3GPP charging TSs as follows:</w:t>
        </w:r>
      </w:ins>
    </w:p>
    <w:p w:rsidR="007B488B" w:rsidRPr="000A79CC" w:rsidRDefault="007B488B" w:rsidP="007B488B">
      <w:pPr>
        <w:pStyle w:val="B10"/>
        <w:rPr>
          <w:ins w:id="4495" w:author="Romano Giovanni" w:date="2017-10-25T06:08:00Z"/>
          <w:rFonts w:eastAsia="SimSun"/>
          <w:color w:val="000000"/>
          <w:szCs w:val="24"/>
          <w:lang w:val="en-US" w:eastAsia="zh-CN"/>
        </w:rPr>
      </w:pPr>
      <w:ins w:id="4496"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common 3GPP charging architecture is specified in TS 32.240.</w:t>
        </w:r>
      </w:ins>
    </w:p>
    <w:p w:rsidR="007B488B" w:rsidRPr="000A79CC" w:rsidRDefault="007B488B" w:rsidP="007B488B">
      <w:pPr>
        <w:pStyle w:val="B10"/>
        <w:rPr>
          <w:ins w:id="4497" w:author="Romano Giovanni" w:date="2017-10-25T06:08:00Z"/>
          <w:rFonts w:eastAsia="SimSun"/>
          <w:color w:val="000000"/>
          <w:szCs w:val="24"/>
          <w:lang w:val="en-US" w:eastAsia="zh-CN"/>
        </w:rPr>
      </w:pPr>
      <w:ins w:id="4498"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parameters, abstract syntax and encoding rules for the CDRs are specified in TS 32.298.</w:t>
        </w:r>
      </w:ins>
    </w:p>
    <w:p w:rsidR="007B488B" w:rsidRPr="000A79CC" w:rsidRDefault="007B488B" w:rsidP="007B488B">
      <w:pPr>
        <w:pStyle w:val="B10"/>
        <w:rPr>
          <w:ins w:id="4499" w:author="Romano Giovanni" w:date="2017-10-25T06:08:00Z"/>
          <w:rFonts w:eastAsia="SimSun"/>
          <w:color w:val="000000"/>
          <w:szCs w:val="24"/>
          <w:lang w:val="en-US" w:eastAsia="zh-CN"/>
        </w:rPr>
      </w:pPr>
      <w:ins w:id="4500"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A transaction based mechanism for the transfer of CDRs within the network is specified in TS 32.295.</w:t>
        </w:r>
      </w:ins>
    </w:p>
    <w:p w:rsidR="007B488B" w:rsidRPr="000A79CC" w:rsidRDefault="007B488B" w:rsidP="007B488B">
      <w:pPr>
        <w:pStyle w:val="B10"/>
        <w:rPr>
          <w:ins w:id="4501" w:author="Romano Giovanni" w:date="2017-10-25T06:08:00Z"/>
          <w:rFonts w:eastAsia="SimSun"/>
          <w:color w:val="000000"/>
          <w:szCs w:val="24"/>
          <w:lang w:val="en-US" w:eastAsia="zh-CN"/>
        </w:rPr>
      </w:pPr>
      <w:ins w:id="4502"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The file based mechanism used to transfer the CDRs from the network to the operator's billing domain (e.g. the billing system or a mediation device) is specified in TS 32.297.</w:t>
        </w:r>
      </w:ins>
    </w:p>
    <w:p w:rsidR="007B488B" w:rsidRPr="000A79CC" w:rsidRDefault="007B488B" w:rsidP="007B488B">
      <w:pPr>
        <w:pStyle w:val="B10"/>
        <w:rPr>
          <w:ins w:id="4503" w:author="Romano Giovanni" w:date="2017-10-25T06:08:00Z"/>
          <w:rFonts w:eastAsia="SimSun"/>
          <w:color w:val="000000"/>
          <w:szCs w:val="24"/>
          <w:lang w:val="en-US" w:eastAsia="zh-CN"/>
        </w:rPr>
      </w:pPr>
      <w:ins w:id="4504" w:author="Romano Giovanni" w:date="2017-10-25T06:08:00Z">
        <w:r w:rsidRPr="000A79CC">
          <w:rPr>
            <w:rFonts w:eastAsia="SimSun"/>
            <w:color w:val="000000"/>
            <w:szCs w:val="24"/>
            <w:lang w:val="en-US" w:eastAsia="zh-CN"/>
          </w:rPr>
          <w:t>-</w:t>
        </w:r>
        <w:r w:rsidRPr="000A79CC">
          <w:rPr>
            <w:rFonts w:eastAsia="SimSun"/>
            <w:color w:val="000000"/>
            <w:szCs w:val="24"/>
            <w:lang w:val="en-US" w:eastAsia="zh-CN"/>
          </w:rPr>
          <w:tab/>
          <w:t xml:space="preserve">The 3GPP Diameter application that is used for </w:t>
        </w:r>
        <w:r w:rsidRPr="000A79CC">
          <w:rPr>
            <w:rFonts w:eastAsia="SimSun" w:hint="eastAsia"/>
            <w:color w:val="000000"/>
            <w:szCs w:val="24"/>
            <w:lang w:val="en-US" w:eastAsia="zh-CN"/>
          </w:rPr>
          <w:t xml:space="preserve">Monitoring Event </w:t>
        </w:r>
        <w:r w:rsidRPr="000A79CC">
          <w:rPr>
            <w:rFonts w:eastAsia="SimSun"/>
            <w:color w:val="000000"/>
            <w:szCs w:val="24"/>
            <w:lang w:val="en-US" w:eastAsia="zh-CN"/>
          </w:rPr>
          <w:t>offline charging is specified in TS 32.299.</w:t>
        </w:r>
      </w:ins>
    </w:p>
    <w:p w:rsidR="007B488B" w:rsidRPr="000A79CC" w:rsidRDefault="007B488B" w:rsidP="007B488B">
      <w:pPr>
        <w:rPr>
          <w:ins w:id="4505" w:author="Romano Giovanni" w:date="2017-10-25T06:08:00Z"/>
          <w:rFonts w:eastAsia="SimSun" w:hint="eastAsia"/>
          <w:color w:val="000000"/>
          <w:szCs w:val="24"/>
          <w:lang w:val="en-US" w:eastAsia="zh-CN"/>
        </w:rPr>
      </w:pPr>
      <w:ins w:id="4506" w:author="Romano Giovanni" w:date="2017-10-25T06:08:00Z">
        <w:r w:rsidRPr="000A79CC">
          <w:rPr>
            <w:rFonts w:eastAsia="SimSun"/>
            <w:color w:val="000000"/>
            <w:szCs w:val="24"/>
            <w:lang w:val="en-US" w:eastAsia="zh-CN"/>
          </w:rPr>
          <w:t xml:space="preserve">The online charging functionality for </w:t>
        </w:r>
        <w:r w:rsidRPr="000A79CC">
          <w:rPr>
            <w:rFonts w:eastAsia="SimSun" w:hint="eastAsia"/>
            <w:color w:val="000000"/>
            <w:szCs w:val="24"/>
            <w:lang w:val="en-US" w:eastAsia="zh-CN"/>
          </w:rPr>
          <w:t xml:space="preserve">Monitoring Events </w:t>
        </w:r>
        <w:r w:rsidRPr="000A79CC">
          <w:rPr>
            <w:rFonts w:eastAsia="SimSun"/>
            <w:color w:val="000000"/>
            <w:szCs w:val="24"/>
            <w:lang w:val="en-US" w:eastAsia="zh-CN"/>
          </w:rPr>
          <w:t xml:space="preserve">is outside the scope of 3GPP </w:t>
        </w:r>
        <w:proofErr w:type="spellStart"/>
        <w:r w:rsidRPr="000A79CC">
          <w:rPr>
            <w:rFonts w:eastAsia="SimSun"/>
            <w:color w:val="000000"/>
            <w:szCs w:val="24"/>
            <w:lang w:val="en-US" w:eastAsia="zh-CN"/>
          </w:rPr>
          <w:t>standardisation</w:t>
        </w:r>
        <w:proofErr w:type="spellEnd"/>
        <w:r w:rsidRPr="000A79CC">
          <w:rPr>
            <w:rFonts w:eastAsia="SimSun"/>
            <w:color w:val="000000"/>
            <w:szCs w:val="24"/>
            <w:lang w:val="en-US" w:eastAsia="zh-CN"/>
          </w:rPr>
          <w:t>.</w:t>
        </w:r>
      </w:ins>
    </w:p>
    <w:p w:rsidR="007B488B" w:rsidRPr="000A79CC" w:rsidRDefault="007B488B" w:rsidP="007B488B">
      <w:pPr>
        <w:rPr>
          <w:ins w:id="4507" w:author="Romano Giovanni" w:date="2017-10-25T06:08:00Z"/>
          <w:rFonts w:eastAsia="SimSun"/>
          <w:color w:val="000000"/>
          <w:szCs w:val="24"/>
          <w:lang w:val="en-US" w:eastAsia="zh-CN"/>
        </w:rPr>
      </w:pPr>
      <w:ins w:id="4508" w:author="Romano Giovanni" w:date="2017-10-25T06:08:00Z">
        <w:r w:rsidRPr="000A79CC">
          <w:rPr>
            <w:rFonts w:eastAsia="SimSun"/>
            <w:color w:val="000000"/>
            <w:szCs w:val="24"/>
            <w:lang w:val="en-US" w:eastAsia="zh-CN"/>
          </w:rPr>
          <w:t xml:space="preserve">All references, abbreviations, definitions, descriptions, principles and requirements, used in </w:t>
        </w:r>
        <w:r>
          <w:rPr>
            <w:rFonts w:eastAsia="SimSun"/>
            <w:color w:val="000000"/>
            <w:szCs w:val="24"/>
            <w:lang w:val="en-US" w:eastAsia="zh-CN"/>
          </w:rPr>
          <w:t>this</w:t>
        </w:r>
        <w:r w:rsidRPr="000A79CC">
          <w:rPr>
            <w:rFonts w:eastAsia="SimSun"/>
            <w:color w:val="000000"/>
            <w:szCs w:val="24"/>
            <w:lang w:val="en-US" w:eastAsia="zh-CN"/>
          </w:rPr>
          <w:t xml:space="preserve"> document, that are common across 3GPP TSs, are defined in the 3GPP Vocabulary, TR 21.905. Those that are common across charging management in GSM/UMTS</w:t>
        </w:r>
        <w:r w:rsidRPr="000A79CC">
          <w:rPr>
            <w:rFonts w:eastAsia="SimSun" w:hint="eastAsia"/>
            <w:color w:val="000000"/>
            <w:szCs w:val="24"/>
            <w:lang w:val="en-US" w:eastAsia="zh-CN"/>
          </w:rPr>
          <w:t>/LTE</w:t>
        </w:r>
        <w:r w:rsidRPr="000A79CC">
          <w:rPr>
            <w:rFonts w:eastAsia="SimSun"/>
            <w:color w:val="000000"/>
            <w:szCs w:val="24"/>
            <w:lang w:val="en-US" w:eastAsia="zh-CN"/>
          </w:rPr>
          <w:t xml:space="preserve"> domains, services or subsystems are provided in the umbrella document TS 32.240 and are copied into clause 3 of </w:t>
        </w:r>
        <w:r>
          <w:rPr>
            <w:rFonts w:eastAsia="SimSun"/>
            <w:color w:val="000000"/>
            <w:szCs w:val="24"/>
            <w:lang w:val="en-US" w:eastAsia="zh-CN"/>
          </w:rPr>
          <w:t>this</w:t>
        </w:r>
        <w:r w:rsidRPr="000A79CC">
          <w:rPr>
            <w:rFonts w:eastAsia="SimSun"/>
            <w:color w:val="000000"/>
            <w:szCs w:val="24"/>
            <w:lang w:val="en-US" w:eastAsia="zh-CN"/>
          </w:rPr>
          <w:t xml:space="preserve"> document for ease of reading. Finally, those items that are specific to </w:t>
        </w:r>
        <w:r>
          <w:rPr>
            <w:rFonts w:eastAsia="SimSun"/>
            <w:color w:val="000000"/>
            <w:szCs w:val="24"/>
            <w:lang w:val="en-US" w:eastAsia="zh-CN"/>
          </w:rPr>
          <w:t>this</w:t>
        </w:r>
        <w:r w:rsidRPr="000A79CC">
          <w:rPr>
            <w:rFonts w:eastAsia="SimSun"/>
            <w:color w:val="000000"/>
            <w:szCs w:val="24"/>
            <w:lang w:val="en-US" w:eastAsia="zh-CN"/>
          </w:rPr>
          <w:t xml:space="preserve"> document are defined exclusively in </w:t>
        </w:r>
        <w:r>
          <w:rPr>
            <w:rFonts w:eastAsia="SimSun"/>
            <w:color w:val="000000"/>
            <w:szCs w:val="24"/>
            <w:lang w:val="en-US" w:eastAsia="zh-CN"/>
          </w:rPr>
          <w:t>this</w:t>
        </w:r>
        <w:r w:rsidRPr="000A79CC">
          <w:rPr>
            <w:rFonts w:eastAsia="SimSun"/>
            <w:color w:val="000000"/>
            <w:szCs w:val="24"/>
            <w:lang w:val="en-US" w:eastAsia="zh-CN"/>
          </w:rPr>
          <w:t xml:space="preserve"> document.</w:t>
        </w:r>
      </w:ins>
    </w:p>
    <w:p w:rsidR="007B488B" w:rsidRPr="00CF3217" w:rsidRDefault="007B488B" w:rsidP="007B488B">
      <w:pPr>
        <w:pStyle w:val="Titolo5"/>
        <w:rPr>
          <w:ins w:id="4509" w:author="Romano Giovanni" w:date="2017-10-25T06:08:00Z"/>
          <w:rFonts w:eastAsia="SimSun"/>
          <w:bCs/>
          <w:color w:val="000000"/>
          <w:szCs w:val="24"/>
          <w:lang w:val="en-US" w:eastAsia="zh-CN"/>
        </w:rPr>
      </w:pPr>
      <w:ins w:id="4510" w:author="Romano Giovanni" w:date="2017-10-25T06:08: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12.10.10</w:t>
        </w:r>
        <w:r w:rsidRPr="00CF3217">
          <w:rPr>
            <w:rFonts w:eastAsia="SimSun"/>
            <w:bCs/>
            <w:color w:val="000000"/>
            <w:szCs w:val="24"/>
            <w:lang w:val="en-US" w:eastAsia="zh-CN"/>
          </w:rPr>
          <w:tab/>
          <w:t>TS 32.2</w:t>
        </w:r>
        <w:r>
          <w:rPr>
            <w:rFonts w:eastAsia="SimSun"/>
            <w:bCs/>
            <w:color w:val="000000"/>
            <w:szCs w:val="24"/>
            <w:lang w:val="en-US" w:eastAsia="zh-CN"/>
          </w:rPr>
          <w:t>81</w:t>
        </w:r>
      </w:ins>
    </w:p>
    <w:p w:rsidR="007B488B" w:rsidRPr="00CF3217" w:rsidRDefault="007B488B" w:rsidP="007B488B">
      <w:pPr>
        <w:widowControl w:val="0"/>
        <w:tabs>
          <w:tab w:val="clear" w:pos="1134"/>
          <w:tab w:val="clear" w:pos="1871"/>
          <w:tab w:val="clear" w:pos="2268"/>
          <w:tab w:val="left" w:pos="90"/>
        </w:tabs>
        <w:overflowPunct/>
        <w:spacing w:before="91"/>
        <w:textAlignment w:val="auto"/>
        <w:rPr>
          <w:ins w:id="4511" w:author="Romano Giovanni" w:date="2017-10-25T06:08:00Z"/>
          <w:rFonts w:eastAsia="SimSun"/>
          <w:b/>
          <w:bCs/>
          <w:color w:val="000000"/>
          <w:szCs w:val="24"/>
          <w:lang w:val="en-US" w:eastAsia="zh-CN"/>
        </w:rPr>
      </w:pPr>
      <w:ins w:id="4512" w:author="Romano Giovanni" w:date="2017-10-25T06:08:00Z">
        <w:r w:rsidRPr="00D6045F">
          <w:rPr>
            <w:rFonts w:eastAsia="SimSun"/>
            <w:b/>
            <w:bCs/>
            <w:color w:val="000000"/>
            <w:szCs w:val="24"/>
            <w:lang w:val="en-US" w:eastAsia="zh-CN"/>
          </w:rPr>
          <w:t>Telecommunication management; Charging management; Announcement service</w:t>
        </w:r>
      </w:ins>
    </w:p>
    <w:p w:rsidR="007B488B" w:rsidRPr="00A20CA3" w:rsidRDefault="007B488B" w:rsidP="007B488B">
      <w:pPr>
        <w:rPr>
          <w:ins w:id="4513" w:author="Romano Giovanni" w:date="2017-10-25T06:08:00Z"/>
          <w:rFonts w:eastAsia="SimSun"/>
          <w:color w:val="000000"/>
          <w:szCs w:val="24"/>
          <w:lang w:val="en-US" w:eastAsia="zh-CN"/>
        </w:rPr>
      </w:pPr>
      <w:ins w:id="4514" w:author="Romano Giovanni" w:date="2017-10-25T06:08:00Z">
        <w:r w:rsidRPr="00A20CA3">
          <w:rPr>
            <w:rFonts w:eastAsia="SimSun"/>
            <w:color w:val="000000"/>
            <w:szCs w:val="24"/>
            <w:lang w:val="en-US" w:eastAsia="zh-CN"/>
          </w:rPr>
          <w: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t>
        </w:r>
      </w:ins>
    </w:p>
    <w:p w:rsidR="007B488B" w:rsidRPr="00A20CA3" w:rsidRDefault="007B488B" w:rsidP="007B488B">
      <w:pPr>
        <w:rPr>
          <w:ins w:id="4515" w:author="Romano Giovanni" w:date="2017-10-25T06:08:00Z"/>
          <w:rFonts w:eastAsia="SimSun"/>
          <w:color w:val="000000"/>
          <w:szCs w:val="24"/>
          <w:lang w:val="en-US" w:eastAsia="zh-CN"/>
        </w:rPr>
      </w:pPr>
      <w:ins w:id="4516" w:author="Romano Giovanni" w:date="2017-10-25T06:08:00Z">
        <w:r w:rsidRPr="00A20CA3">
          <w:rPr>
            <w:rFonts w:eastAsia="SimSun"/>
            <w:color w:val="000000"/>
            <w:szCs w:val="24"/>
            <w:lang w:val="en-US" w:eastAsia="zh-CN"/>
          </w:rPr>
          <w:lastRenderedPageBreak/>
          <w:t xml:space="preserve">In Circuit Switched (CS) domain, online charging of a voice session is performed using </w:t>
        </w:r>
        <w:proofErr w:type="spellStart"/>
        <w:r w:rsidRPr="00A20CA3">
          <w:rPr>
            <w:rFonts w:eastAsia="SimSun"/>
            <w:color w:val="000000"/>
            <w:szCs w:val="24"/>
            <w:lang w:val="en-US" w:eastAsia="zh-CN"/>
          </w:rPr>
          <w:t>Customised</w:t>
        </w:r>
        <w:proofErr w:type="spellEnd"/>
        <w:r w:rsidRPr="00A20CA3">
          <w:rPr>
            <w:rFonts w:eastAsia="SimSun"/>
            <w:color w:val="000000"/>
            <w:szCs w:val="24"/>
            <w:lang w:val="en-US" w:eastAsia="zh-CN"/>
          </w:rPr>
          <w:t xml:space="preserve"> Applications for Mobile network Enhanced Logic (CAMEL) mechanisms. In order to deliver in-session notifications or to interact with the end user, OCS can use CAMEL messages such as: Play Announcement, Prompt and Collect, Connect to Resource, Establish Temporary Connection. Such notifications can be delivered pre-, mid- or post-call. However, in IMS and </w:t>
        </w:r>
        <w:proofErr w:type="spellStart"/>
        <w:r w:rsidRPr="00A20CA3">
          <w:rPr>
            <w:rFonts w:eastAsia="SimSun"/>
            <w:color w:val="000000"/>
            <w:szCs w:val="24"/>
            <w:lang w:val="en-US" w:eastAsia="zh-CN"/>
          </w:rPr>
          <w:t>MMTel</w:t>
        </w:r>
        <w:proofErr w:type="spellEnd"/>
        <w:r w:rsidRPr="00A20CA3">
          <w:rPr>
            <w:rFonts w:eastAsia="SimSun"/>
            <w:color w:val="000000"/>
            <w:szCs w:val="24"/>
            <w:lang w:val="en-US" w:eastAsia="zh-CN"/>
          </w:rPr>
          <w:t xml:space="preserve"> charging defined 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that delivers an announcement.  </w:t>
        </w:r>
      </w:ins>
    </w:p>
    <w:p w:rsidR="007B488B" w:rsidRPr="00A20CA3" w:rsidRDefault="007B488B" w:rsidP="007B488B">
      <w:pPr>
        <w:rPr>
          <w:ins w:id="4517" w:author="Romano Giovanni" w:date="2017-10-25T06:08:00Z"/>
          <w:rFonts w:eastAsia="SimSun"/>
          <w:color w:val="000000"/>
          <w:szCs w:val="24"/>
          <w:lang w:val="en-US" w:eastAsia="zh-CN"/>
        </w:rPr>
      </w:pPr>
      <w:ins w:id="4518" w:author="Romano Giovanni" w:date="2017-10-25T06:08:00Z">
        <w:r w:rsidRPr="00A20CA3">
          <w:rPr>
            <w:rFonts w:eastAsia="SimSun"/>
            <w:color w:val="000000"/>
            <w:szCs w:val="24"/>
            <w:lang w:val="en-US" w:eastAsia="zh-CN"/>
          </w:rPr>
          <w:t>The Announcement service in this specification provides announcement capabilities for use in a Diameter based online charging session. The OCS is able to specify that a given announcement be played to a call party in order to deliver charging/billing related notifications.</w:t>
        </w:r>
      </w:ins>
    </w:p>
    <w:p w:rsidR="00726651" w:rsidRPr="00CF3217" w:rsidRDefault="00726651" w:rsidP="00726651">
      <w:pPr>
        <w:pStyle w:val="Titolo5"/>
        <w:rPr>
          <w:ins w:id="4519" w:author="Romano Giovanni" w:date="2017-10-23T22:39:00Z"/>
          <w:rFonts w:eastAsia="SimSun"/>
          <w:bCs/>
          <w:color w:val="000000"/>
          <w:szCs w:val="24"/>
          <w:lang w:val="en-US" w:eastAsia="zh-CN"/>
        </w:rPr>
      </w:pPr>
      <w:ins w:id="4520" w:author="Romano Giovanni" w:date="2017-10-23T22:39: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w:t>
        </w:r>
      </w:ins>
      <w:ins w:id="4521" w:author="Romano Giovanni" w:date="2017-10-25T06:08:00Z">
        <w:r w:rsidR="007B488B">
          <w:rPr>
            <w:rFonts w:eastAsia="SimSun"/>
            <w:bCs/>
            <w:color w:val="000000"/>
            <w:szCs w:val="24"/>
            <w:lang w:val="en-US" w:eastAsia="zh-CN"/>
          </w:rPr>
          <w:t>11</w:t>
        </w:r>
      </w:ins>
      <w:ins w:id="4522" w:author="Romano Giovanni" w:date="2017-10-23T22:39:00Z">
        <w:r w:rsidRPr="00CF3217">
          <w:rPr>
            <w:rFonts w:eastAsia="SimSun"/>
            <w:bCs/>
            <w:color w:val="000000"/>
            <w:szCs w:val="24"/>
            <w:lang w:val="en-US" w:eastAsia="zh-CN"/>
          </w:rPr>
          <w:tab/>
          <w:t>TS 32.293</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523" w:author="Romano Giovanni" w:date="2017-10-23T22:39:00Z"/>
          <w:rFonts w:eastAsia="SimSun"/>
          <w:b/>
          <w:bCs/>
          <w:color w:val="000000"/>
          <w:szCs w:val="24"/>
          <w:lang w:val="en-US" w:eastAsia="zh-CN"/>
        </w:rPr>
      </w:pPr>
      <w:ins w:id="4524" w:author="Romano Giovanni" w:date="2017-10-23T22:39:00Z">
        <w:r w:rsidRPr="00CF3217">
          <w:rPr>
            <w:rFonts w:eastAsia="SimSun"/>
            <w:b/>
            <w:bCs/>
            <w:color w:val="000000"/>
            <w:szCs w:val="24"/>
            <w:lang w:val="en-US" w:eastAsia="zh-CN"/>
          </w:rPr>
          <w:t>Telecommunication management; Charging management; Proxy function</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25" w:author="Romano Giovanni" w:date="2017-10-23T22:39:00Z"/>
          <w:rFonts w:eastAsia="SimSun"/>
          <w:color w:val="000000"/>
          <w:szCs w:val="24"/>
          <w:lang w:val="en-US" w:eastAsia="zh-CN"/>
        </w:rPr>
      </w:pPr>
      <w:ins w:id="4526" w:author="Romano Giovanni" w:date="2017-10-23T22:39:00Z">
        <w:r w:rsidRPr="00CF3217">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27" w:author="Romano Giovanni" w:date="2017-10-23T22:39:00Z"/>
          <w:rFonts w:eastAsia="SimSun"/>
          <w:color w:val="000000"/>
          <w:szCs w:val="24"/>
          <w:lang w:val="en-US" w:eastAsia="zh-CN"/>
        </w:rPr>
      </w:pPr>
      <w:ins w:id="4528" w:author="Romano Giovanni" w:date="2017-10-23T22:39:00Z">
        <w:r w:rsidRPr="00CF3217">
          <w:rPr>
            <w:rFonts w:eastAsia="SimSun"/>
            <w:color w:val="000000"/>
            <w:szCs w:val="24"/>
            <w:lang w:val="en-US" w:eastAsia="zh-CN"/>
          </w:rPr>
          <w:t>This document specifies the Proxy Function in Domestic Service Provider (DSP).</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29" w:author="Romano Giovanni" w:date="2017-10-23T22:39:00Z"/>
          <w:rFonts w:eastAsia="SimSun"/>
          <w:color w:val="000000"/>
          <w:szCs w:val="24"/>
          <w:lang w:val="en-US" w:eastAsia="zh-CN"/>
        </w:rPr>
      </w:pPr>
      <w:ins w:id="4530" w:author="Romano Giovanni" w:date="2017-10-23T22:39:00Z">
        <w:r w:rsidRPr="00CF3217">
          <w:rPr>
            <w:rFonts w:eastAsia="SimSun"/>
            <w:color w:val="000000"/>
            <w:szCs w:val="24"/>
            <w:lang w:val="en-US" w:eastAsia="zh-CN"/>
          </w:rPr>
          <w:t>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this document.</w:t>
        </w:r>
      </w:ins>
    </w:p>
    <w:p w:rsidR="00726651" w:rsidRPr="00CF3217" w:rsidRDefault="00726651" w:rsidP="00726651">
      <w:pPr>
        <w:pStyle w:val="Titolo5"/>
        <w:rPr>
          <w:ins w:id="4531" w:author="Romano Giovanni" w:date="2017-10-23T22:39:00Z"/>
          <w:rFonts w:eastAsia="SimSun"/>
          <w:bCs/>
          <w:color w:val="000000"/>
          <w:szCs w:val="24"/>
          <w:lang w:val="en-US" w:eastAsia="zh-CN"/>
        </w:rPr>
      </w:pPr>
      <w:ins w:id="4532" w:author="Romano Giovanni" w:date="2017-10-23T22:39: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w:t>
        </w:r>
      </w:ins>
      <w:ins w:id="4533" w:author="Romano Giovanni" w:date="2017-10-25T06:08:00Z">
        <w:r w:rsidR="007B488B">
          <w:rPr>
            <w:rFonts w:eastAsia="SimSun"/>
            <w:bCs/>
            <w:color w:val="000000"/>
            <w:szCs w:val="24"/>
            <w:lang w:val="en-US" w:eastAsia="zh-CN"/>
          </w:rPr>
          <w:t>12</w:t>
        </w:r>
      </w:ins>
      <w:ins w:id="4534" w:author="Romano Giovanni" w:date="2017-10-23T22:39:00Z">
        <w:r w:rsidRPr="00CF3217">
          <w:rPr>
            <w:rFonts w:eastAsia="SimSun"/>
            <w:bCs/>
            <w:color w:val="000000"/>
            <w:szCs w:val="24"/>
            <w:lang w:val="en-US" w:eastAsia="zh-CN"/>
          </w:rPr>
          <w:tab/>
          <w:t>TS 32.508</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535" w:author="Romano Giovanni" w:date="2017-10-23T22:39:00Z"/>
          <w:rFonts w:eastAsia="SimSun"/>
          <w:b/>
          <w:bCs/>
          <w:color w:val="000000"/>
          <w:szCs w:val="24"/>
          <w:lang w:val="en-US" w:eastAsia="zh-CN"/>
        </w:rPr>
      </w:pPr>
      <w:ins w:id="4536" w:author="Romano Giovanni" w:date="2017-10-23T22:39:00Z">
        <w:r w:rsidRPr="00CF3217">
          <w:rPr>
            <w:rFonts w:eastAsia="SimSun"/>
            <w:b/>
            <w:bCs/>
            <w:color w:val="000000"/>
            <w:szCs w:val="24"/>
            <w:lang w:val="en-US" w:eastAsia="zh-CN"/>
          </w:rPr>
          <w:t xml:space="preserve">Telecommunication management; Procedure flows for multi-vendor plug-and-play </w:t>
        </w:r>
        <w:proofErr w:type="spellStart"/>
        <w:r w:rsidRPr="00CF3217">
          <w:rPr>
            <w:rFonts w:eastAsia="SimSun"/>
            <w:b/>
            <w:bCs/>
            <w:color w:val="000000"/>
            <w:szCs w:val="24"/>
            <w:lang w:val="en-US" w:eastAsia="zh-CN"/>
          </w:rPr>
          <w:t>eNode</w:t>
        </w:r>
        <w:proofErr w:type="spellEnd"/>
        <w:r w:rsidRPr="00CF3217">
          <w:rPr>
            <w:rFonts w:eastAsia="SimSun"/>
            <w:b/>
            <w:bCs/>
            <w:color w:val="000000"/>
            <w:szCs w:val="24"/>
            <w:lang w:val="en-US" w:eastAsia="zh-CN"/>
          </w:rPr>
          <w:t xml:space="preserve"> B connection to the network</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37" w:author="Romano Giovanni" w:date="2017-10-23T22:39:00Z"/>
          <w:rFonts w:eastAsia="SimSun"/>
          <w:color w:val="000000"/>
          <w:szCs w:val="24"/>
          <w:lang w:val="en-US" w:eastAsia="zh-CN"/>
        </w:rPr>
      </w:pPr>
      <w:ins w:id="4538" w:author="Romano Giovanni" w:date="2017-10-23T22:39:00Z">
        <w:r w:rsidRPr="00CF3217">
          <w:rPr>
            <w:rFonts w:eastAsia="SimSun"/>
            <w:color w:val="000000"/>
            <w:szCs w:val="24"/>
            <w:lang w:val="en-US" w:eastAsia="zh-CN"/>
          </w:rPr>
          <w:t xml:space="preserve">This document describes the procedure flows between network entities involved in the  multi-vendor plug-and-play </w:t>
        </w:r>
        <w:proofErr w:type="spellStart"/>
        <w:r w:rsidRPr="00CF3217">
          <w:rPr>
            <w:rFonts w:eastAsia="SimSun"/>
            <w:color w:val="000000"/>
            <w:szCs w:val="24"/>
            <w:lang w:val="en-US" w:eastAsia="zh-CN"/>
          </w:rPr>
          <w:t>eNB</w:t>
        </w:r>
        <w:proofErr w:type="spellEnd"/>
        <w:r w:rsidRPr="00CF3217">
          <w:rPr>
            <w:rFonts w:eastAsia="SimSun"/>
            <w:color w:val="000000"/>
            <w:szCs w:val="24"/>
            <w:lang w:val="en-US" w:eastAsia="zh-CN"/>
          </w:rPr>
          <w:t xml:space="preserve"> connection to network. </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39" w:author="Romano Giovanni" w:date="2017-10-23T22:39:00Z"/>
          <w:rFonts w:eastAsia="SimSun"/>
          <w:color w:val="000000"/>
          <w:szCs w:val="24"/>
          <w:lang w:val="en-US" w:eastAsia="zh-CN"/>
        </w:rPr>
      </w:pPr>
      <w:ins w:id="4540" w:author="Romano Giovanni" w:date="2017-10-23T22:39:00Z">
        <w:r w:rsidRPr="00CF3217">
          <w:rPr>
            <w:rFonts w:eastAsia="SimSun"/>
            <w:color w:val="000000"/>
            <w:szCs w:val="24"/>
            <w:lang w:val="en-US" w:eastAsia="zh-CN"/>
          </w:rPr>
          <w:t>These procedures are based on requirements and use cases specified in 3GPP TS 32.501.</w:t>
        </w:r>
      </w:ins>
    </w:p>
    <w:p w:rsidR="00726651" w:rsidRDefault="00726651" w:rsidP="00726651">
      <w:pPr>
        <w:widowControl w:val="0"/>
        <w:tabs>
          <w:tab w:val="clear" w:pos="1134"/>
          <w:tab w:val="clear" w:pos="1871"/>
          <w:tab w:val="clear" w:pos="2268"/>
          <w:tab w:val="left" w:pos="90"/>
        </w:tabs>
        <w:overflowPunct/>
        <w:spacing w:before="0"/>
        <w:textAlignment w:val="auto"/>
        <w:rPr>
          <w:ins w:id="4541" w:author="Romano Giovanni" w:date="2017-10-23T22:39:00Z"/>
          <w:rFonts w:eastAsia="SimSun"/>
          <w:color w:val="000000"/>
          <w:szCs w:val="24"/>
          <w:lang w:val="en-US" w:eastAsia="zh-CN"/>
        </w:rPr>
      </w:pPr>
      <w:ins w:id="4542" w:author="Romano Giovanni" w:date="2017-10-23T22:39:00Z">
        <w:r w:rsidRPr="00CF3217">
          <w:rPr>
            <w:rFonts w:eastAsia="SimSun"/>
            <w:color w:val="000000"/>
            <w:szCs w:val="24"/>
            <w:lang w:val="en-US" w:eastAsia="zh-CN"/>
          </w:rPr>
          <w:t>The format of the data exchanged in these procedures is defined in 3GPP TS 32.509.</w:t>
        </w:r>
      </w:ins>
    </w:p>
    <w:p w:rsidR="00726651" w:rsidRPr="002D5C5B" w:rsidRDefault="00726651" w:rsidP="00726651">
      <w:pPr>
        <w:pStyle w:val="Titolo5"/>
        <w:rPr>
          <w:ins w:id="4543" w:author="Romano Giovanni" w:date="2017-10-23T22:39:00Z"/>
          <w:rFonts w:eastAsia="SimSun"/>
          <w:bCs/>
          <w:color w:val="000000"/>
          <w:szCs w:val="24"/>
          <w:lang w:val="en-US" w:eastAsia="zh-CN"/>
        </w:rPr>
      </w:pPr>
      <w:ins w:id="4544" w:author="Romano Giovanni" w:date="2017-10-23T22:39: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12.10.1</w:t>
        </w:r>
      </w:ins>
      <w:ins w:id="4545" w:author="Romano Giovanni" w:date="2017-10-25T06:08:00Z">
        <w:r w:rsidR="007B488B">
          <w:rPr>
            <w:rFonts w:eastAsia="SimSun"/>
            <w:bCs/>
            <w:color w:val="000000"/>
            <w:szCs w:val="24"/>
            <w:lang w:val="en-US" w:eastAsia="zh-CN"/>
          </w:rPr>
          <w:t>3</w:t>
        </w:r>
      </w:ins>
      <w:ins w:id="4546" w:author="Romano Giovanni" w:date="2017-10-23T22:39:00Z">
        <w:r w:rsidRPr="00CF3217">
          <w:rPr>
            <w:rFonts w:eastAsia="SimSun"/>
            <w:bCs/>
            <w:color w:val="000000"/>
            <w:szCs w:val="24"/>
            <w:lang w:val="en-US" w:eastAsia="zh-CN"/>
          </w:rPr>
          <w:tab/>
          <w:t>TS 32.509</w:t>
        </w:r>
      </w:ins>
    </w:p>
    <w:p w:rsidR="00726651" w:rsidRPr="00CF3217" w:rsidRDefault="00726651" w:rsidP="00726651">
      <w:pPr>
        <w:widowControl w:val="0"/>
        <w:tabs>
          <w:tab w:val="clear" w:pos="1134"/>
          <w:tab w:val="clear" w:pos="1871"/>
          <w:tab w:val="clear" w:pos="2268"/>
          <w:tab w:val="left" w:pos="90"/>
        </w:tabs>
        <w:overflowPunct/>
        <w:spacing w:before="91"/>
        <w:textAlignment w:val="auto"/>
        <w:rPr>
          <w:ins w:id="4547" w:author="Romano Giovanni" w:date="2017-10-23T22:39:00Z"/>
          <w:rFonts w:eastAsia="SimSun"/>
          <w:b/>
          <w:bCs/>
          <w:color w:val="000000"/>
          <w:szCs w:val="24"/>
          <w:lang w:val="en-US" w:eastAsia="zh-CN"/>
        </w:rPr>
      </w:pPr>
      <w:ins w:id="4548" w:author="Romano Giovanni" w:date="2017-10-23T22:39:00Z">
        <w:r w:rsidRPr="00CF3217">
          <w:rPr>
            <w:rFonts w:eastAsia="SimSun"/>
            <w:b/>
            <w:bCs/>
            <w:color w:val="000000"/>
            <w:szCs w:val="24"/>
            <w:lang w:val="en-US" w:eastAsia="zh-CN"/>
          </w:rPr>
          <w:t xml:space="preserve">Telecommunication management; Data formats for multi-vendor plug and play </w:t>
        </w:r>
        <w:proofErr w:type="spellStart"/>
        <w:r w:rsidRPr="00CF3217">
          <w:rPr>
            <w:rFonts w:eastAsia="SimSun"/>
            <w:b/>
            <w:bCs/>
            <w:color w:val="000000"/>
            <w:szCs w:val="24"/>
            <w:lang w:val="en-US" w:eastAsia="zh-CN"/>
          </w:rPr>
          <w:t>eNode</w:t>
        </w:r>
        <w:proofErr w:type="spellEnd"/>
        <w:r w:rsidRPr="00CF3217">
          <w:rPr>
            <w:rFonts w:eastAsia="SimSun"/>
            <w:b/>
            <w:bCs/>
            <w:color w:val="000000"/>
            <w:szCs w:val="24"/>
            <w:lang w:val="en-US" w:eastAsia="zh-CN"/>
          </w:rPr>
          <w:t xml:space="preserve"> B connection to the network</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49" w:author="Romano Giovanni" w:date="2017-10-23T22:39:00Z"/>
          <w:rFonts w:eastAsia="SimSun"/>
          <w:color w:val="000000"/>
          <w:szCs w:val="24"/>
          <w:lang w:val="en-US" w:eastAsia="zh-CN"/>
        </w:rPr>
      </w:pPr>
      <w:ins w:id="4550" w:author="Romano Giovanni" w:date="2017-10-23T22:39:00Z">
        <w:r w:rsidRPr="00CF3217">
          <w:rPr>
            <w:rFonts w:eastAsia="SimSun"/>
            <w:color w:val="000000"/>
            <w:szCs w:val="24"/>
            <w:lang w:val="en-US" w:eastAsia="zh-CN"/>
          </w:rPr>
          <w:t xml:space="preserve">This document describes the data formats used between network entities involved in the multi-vendor plug and play </w:t>
        </w:r>
        <w:proofErr w:type="spellStart"/>
        <w:r w:rsidRPr="00CF3217">
          <w:rPr>
            <w:rFonts w:eastAsia="SimSun"/>
            <w:color w:val="000000"/>
            <w:szCs w:val="24"/>
            <w:lang w:val="en-US" w:eastAsia="zh-CN"/>
          </w:rPr>
          <w:t>eNB</w:t>
        </w:r>
        <w:proofErr w:type="spellEnd"/>
        <w:r w:rsidRPr="00CF3217">
          <w:rPr>
            <w:rFonts w:eastAsia="SimSun"/>
            <w:color w:val="000000"/>
            <w:szCs w:val="24"/>
            <w:lang w:val="en-US" w:eastAsia="zh-CN"/>
          </w:rPr>
          <w:t xml:space="preserve"> connection to network.</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51" w:author="Romano Giovanni" w:date="2017-10-23T22:39:00Z"/>
          <w:rFonts w:eastAsia="SimSun"/>
          <w:color w:val="000000"/>
          <w:szCs w:val="24"/>
          <w:lang w:val="en-US" w:eastAsia="zh-CN"/>
        </w:rPr>
      </w:pPr>
      <w:ins w:id="4552" w:author="Romano Giovanni" w:date="2017-10-23T22:39:00Z">
        <w:r w:rsidRPr="00CF3217">
          <w:rPr>
            <w:rFonts w:eastAsia="SimSun"/>
            <w:color w:val="000000"/>
            <w:szCs w:val="24"/>
            <w:lang w:val="en-US" w:eastAsia="zh-CN"/>
          </w:rPr>
          <w:t>These data formats are based on requirements and use cases specified in 3GPP TS 32.501.</w:t>
        </w:r>
      </w:ins>
    </w:p>
    <w:p w:rsidR="00726651" w:rsidRPr="00CF3217" w:rsidRDefault="00726651" w:rsidP="00726651">
      <w:pPr>
        <w:widowControl w:val="0"/>
        <w:tabs>
          <w:tab w:val="clear" w:pos="1134"/>
          <w:tab w:val="clear" w:pos="1871"/>
          <w:tab w:val="clear" w:pos="2268"/>
          <w:tab w:val="left" w:pos="90"/>
        </w:tabs>
        <w:overflowPunct/>
        <w:spacing w:before="0"/>
        <w:textAlignment w:val="auto"/>
        <w:rPr>
          <w:ins w:id="4553" w:author="Romano Giovanni" w:date="2017-10-23T22:39:00Z"/>
          <w:rFonts w:eastAsia="SimSun"/>
          <w:color w:val="000000"/>
          <w:szCs w:val="24"/>
          <w:lang w:val="en-US" w:eastAsia="zh-CN"/>
        </w:rPr>
      </w:pPr>
      <w:ins w:id="4554" w:author="Romano Giovanni" w:date="2017-10-23T22:39:00Z">
        <w:r w:rsidRPr="00CF3217">
          <w:rPr>
            <w:rFonts w:eastAsia="SimSun"/>
            <w:color w:val="000000"/>
            <w:szCs w:val="24"/>
            <w:lang w:val="en-US" w:eastAsia="zh-CN"/>
          </w:rPr>
          <w:t>The procedure flows where these data exchanged are defined in 3GPP TS 32.508.</w:t>
        </w:r>
      </w:ins>
    </w:p>
    <w:p w:rsidR="00226F6F" w:rsidRDefault="00226F6F" w:rsidP="00226F6F">
      <w:pPr>
        <w:pStyle w:val="Titolo4"/>
        <w:rPr>
          <w:ins w:id="4555" w:author="Romano Giovanni" w:date="2017-10-23T17:54:00Z"/>
        </w:rPr>
      </w:pPr>
      <w:ins w:id="4556" w:author="Romano Giovanni" w:date="2017-10-23T17:54:00Z">
        <w:r>
          <w:rPr>
            <w:rFonts w:eastAsia="SimSun"/>
            <w:bCs/>
            <w:color w:val="000000"/>
            <w:szCs w:val="24"/>
            <w:lang w:val="en-US" w:eastAsia="zh-CN"/>
          </w:rPr>
          <w:lastRenderedPageBreak/>
          <w:t>5.1.2.</w:t>
        </w:r>
      </w:ins>
      <w:ins w:id="4557" w:author="Romano Giovanni" w:date="2017-10-23T20:51:00Z">
        <w:r w:rsidR="00E64DB4">
          <w:rPr>
            <w:rFonts w:eastAsia="SimSun"/>
            <w:bCs/>
            <w:color w:val="000000"/>
            <w:szCs w:val="24"/>
            <w:lang w:val="en-US" w:eastAsia="zh-CN"/>
          </w:rPr>
          <w:t>12.11</w:t>
        </w:r>
      </w:ins>
      <w:ins w:id="4558" w:author="Romano Giovanni" w:date="2017-10-23T17:54:00Z">
        <w:r>
          <w:rPr>
            <w:rFonts w:eastAsia="SimSun"/>
            <w:bCs/>
            <w:color w:val="000000"/>
            <w:szCs w:val="24"/>
            <w:lang w:val="en-US" w:eastAsia="zh-CN"/>
          </w:rPr>
          <w:tab/>
        </w:r>
        <w:r>
          <w:t>Security aspects</w:t>
        </w:r>
      </w:ins>
    </w:p>
    <w:p w:rsidR="0016128C" w:rsidRPr="002D5C5B" w:rsidRDefault="0016128C" w:rsidP="0016128C">
      <w:pPr>
        <w:pStyle w:val="Titolo5"/>
        <w:rPr>
          <w:ins w:id="4559" w:author="Romano Giovanni" w:date="2017-10-23T22:48:00Z"/>
          <w:rFonts w:eastAsia="SimSun"/>
          <w:bCs/>
          <w:color w:val="000000"/>
          <w:szCs w:val="24"/>
          <w:lang w:val="en-US" w:eastAsia="zh-CN"/>
        </w:rPr>
      </w:pPr>
      <w:ins w:id="4560"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12.11.1</w:t>
        </w:r>
        <w:r w:rsidRPr="00CF3217">
          <w:rPr>
            <w:rFonts w:eastAsia="SimSun"/>
            <w:bCs/>
            <w:color w:val="000000"/>
            <w:szCs w:val="24"/>
            <w:lang w:val="en-US" w:eastAsia="zh-CN"/>
          </w:rPr>
          <w:tab/>
          <w:t>TS 33.102</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561" w:author="Romano Giovanni" w:date="2017-10-23T22:48:00Z"/>
          <w:rFonts w:eastAsia="SimSun"/>
          <w:b/>
          <w:bCs/>
          <w:color w:val="000000"/>
          <w:sz w:val="30"/>
          <w:szCs w:val="30"/>
          <w:lang w:val="en-US" w:eastAsia="zh-CN"/>
        </w:rPr>
      </w:pPr>
      <w:ins w:id="4562" w:author="Romano Giovanni" w:date="2017-10-23T22:48:00Z">
        <w:r w:rsidRPr="00CF3217">
          <w:rPr>
            <w:rFonts w:eastAsia="SimSun"/>
            <w:b/>
            <w:bCs/>
            <w:color w:val="000000"/>
            <w:szCs w:val="24"/>
            <w:lang w:val="en-US" w:eastAsia="zh-CN"/>
          </w:rPr>
          <w:t>3G security; Security architecture</w:t>
        </w:r>
      </w:ins>
    </w:p>
    <w:p w:rsidR="0016128C" w:rsidRPr="00CF3217" w:rsidRDefault="0016128C" w:rsidP="0016128C">
      <w:pPr>
        <w:widowControl w:val="0"/>
        <w:tabs>
          <w:tab w:val="clear" w:pos="1134"/>
          <w:tab w:val="clear" w:pos="1871"/>
          <w:tab w:val="clear" w:pos="2268"/>
          <w:tab w:val="left" w:pos="90"/>
        </w:tabs>
        <w:overflowPunct/>
        <w:spacing w:before="81"/>
        <w:textAlignment w:val="auto"/>
        <w:rPr>
          <w:ins w:id="4563" w:author="Romano Giovanni" w:date="2017-10-23T22:48:00Z"/>
          <w:rFonts w:eastAsia="SimSun"/>
          <w:color w:val="000000"/>
          <w:sz w:val="30"/>
          <w:szCs w:val="30"/>
          <w:lang w:val="en-US" w:eastAsia="zh-CN"/>
        </w:rPr>
      </w:pPr>
      <w:ins w:id="4564" w:author="Romano Giovanni" w:date="2017-10-23T22:48:00Z">
        <w:r w:rsidRPr="00CF3217">
          <w:rPr>
            <w:rFonts w:eastAsia="SimSun"/>
            <w:color w:val="000000"/>
            <w:szCs w:val="24"/>
            <w:lang w:val="en-US" w:eastAsia="zh-CN"/>
          </w:rPr>
          <w:t>Provides a specification of all security mechanisms and protocols, except algorithms.</w:t>
        </w:r>
      </w:ins>
    </w:p>
    <w:p w:rsidR="0016128C" w:rsidRPr="002D5C5B" w:rsidRDefault="0016128C" w:rsidP="0016128C">
      <w:pPr>
        <w:pStyle w:val="Titolo5"/>
        <w:rPr>
          <w:ins w:id="4565" w:author="Romano Giovanni" w:date="2017-10-23T22:48:00Z"/>
          <w:rFonts w:eastAsia="SimSun"/>
          <w:bCs/>
          <w:color w:val="000000"/>
          <w:szCs w:val="24"/>
          <w:lang w:val="en-US" w:eastAsia="zh-CN"/>
        </w:rPr>
      </w:pPr>
      <w:ins w:id="4566"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12.11.2</w:t>
        </w:r>
        <w:r w:rsidRPr="00CF3217">
          <w:rPr>
            <w:rFonts w:eastAsia="SimSun"/>
            <w:bCs/>
            <w:color w:val="000000"/>
            <w:szCs w:val="24"/>
            <w:lang w:val="en-US" w:eastAsia="zh-CN"/>
          </w:rPr>
          <w:tab/>
          <w:t>TS 33.105</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567" w:author="Romano Giovanni" w:date="2017-10-23T22:48:00Z"/>
          <w:rFonts w:eastAsia="SimSun"/>
          <w:b/>
          <w:bCs/>
          <w:color w:val="000000"/>
          <w:sz w:val="30"/>
          <w:szCs w:val="30"/>
          <w:lang w:val="en-US" w:eastAsia="zh-CN"/>
        </w:rPr>
      </w:pPr>
      <w:ins w:id="4568" w:author="Romano Giovanni" w:date="2017-10-23T22:48:00Z">
        <w:r w:rsidRPr="00CF3217">
          <w:rPr>
            <w:rFonts w:eastAsia="SimSun"/>
            <w:b/>
            <w:bCs/>
            <w:color w:val="000000"/>
            <w:szCs w:val="24"/>
            <w:lang w:val="en-US" w:eastAsia="zh-CN"/>
          </w:rPr>
          <w:t>3G Security; Cryptographic algorithm requirements</w:t>
        </w:r>
      </w:ins>
    </w:p>
    <w:p w:rsidR="0016128C" w:rsidRPr="00CF3217" w:rsidRDefault="0016128C" w:rsidP="0016128C">
      <w:pPr>
        <w:widowControl w:val="0"/>
        <w:tabs>
          <w:tab w:val="clear" w:pos="1134"/>
          <w:tab w:val="clear" w:pos="1871"/>
          <w:tab w:val="clear" w:pos="2268"/>
          <w:tab w:val="left" w:pos="90"/>
        </w:tabs>
        <w:overflowPunct/>
        <w:spacing w:before="81"/>
        <w:textAlignment w:val="auto"/>
        <w:rPr>
          <w:ins w:id="4569" w:author="Romano Giovanni" w:date="2017-10-23T22:48:00Z"/>
          <w:rFonts w:eastAsia="SimSun"/>
          <w:color w:val="000000"/>
          <w:sz w:val="30"/>
          <w:szCs w:val="30"/>
          <w:lang w:val="en-US" w:eastAsia="zh-CN"/>
        </w:rPr>
      </w:pPr>
      <w:ins w:id="4570" w:author="Romano Giovanni" w:date="2017-10-23T22:48:00Z">
        <w:r w:rsidRPr="00CF3217">
          <w:rPr>
            <w:rFonts w:eastAsia="SimSun"/>
            <w:color w:val="000000"/>
            <w:szCs w:val="24"/>
            <w:lang w:val="en-US" w:eastAsia="zh-CN"/>
          </w:rPr>
          <w:t>Defines requirements for standard cipher and integrity algorithm.</w:t>
        </w:r>
      </w:ins>
    </w:p>
    <w:p w:rsidR="0016128C" w:rsidRPr="002D5C5B" w:rsidRDefault="0016128C" w:rsidP="0016128C">
      <w:pPr>
        <w:pStyle w:val="Titolo5"/>
        <w:rPr>
          <w:ins w:id="4571" w:author="Romano Giovanni" w:date="2017-10-23T22:48:00Z"/>
          <w:rFonts w:eastAsia="SimSun"/>
          <w:bCs/>
          <w:color w:val="000000"/>
          <w:szCs w:val="24"/>
          <w:lang w:val="en-US" w:eastAsia="zh-CN"/>
        </w:rPr>
      </w:pPr>
      <w:ins w:id="4572"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12.11.3</w:t>
        </w:r>
        <w:r w:rsidRPr="00CF3217">
          <w:rPr>
            <w:rFonts w:eastAsia="SimSun"/>
            <w:bCs/>
            <w:color w:val="000000"/>
            <w:szCs w:val="24"/>
            <w:lang w:val="en-US" w:eastAsia="zh-CN"/>
          </w:rPr>
          <w:tab/>
          <w:t>TS 33.106</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573" w:author="Romano Giovanni" w:date="2017-10-23T22:48:00Z"/>
          <w:rFonts w:eastAsia="SimSun"/>
          <w:b/>
          <w:bCs/>
          <w:color w:val="000000"/>
          <w:sz w:val="30"/>
          <w:szCs w:val="30"/>
          <w:lang w:val="en-US" w:eastAsia="zh-CN"/>
        </w:rPr>
      </w:pPr>
      <w:ins w:id="4574" w:author="Romano Giovanni" w:date="2017-10-23T22:48:00Z">
        <w:r w:rsidRPr="00CF3217">
          <w:rPr>
            <w:rFonts w:eastAsia="SimSun"/>
            <w:b/>
            <w:bCs/>
            <w:color w:val="000000"/>
            <w:szCs w:val="24"/>
            <w:lang w:val="en-US" w:eastAsia="zh-CN"/>
          </w:rPr>
          <w:t>3G security; Lawful interception requirements</w:t>
        </w:r>
      </w:ins>
    </w:p>
    <w:p w:rsidR="0016128C" w:rsidRPr="00CF3217" w:rsidRDefault="0016128C" w:rsidP="0016128C">
      <w:pPr>
        <w:widowControl w:val="0"/>
        <w:tabs>
          <w:tab w:val="clear" w:pos="1134"/>
          <w:tab w:val="clear" w:pos="1871"/>
          <w:tab w:val="clear" w:pos="2268"/>
          <w:tab w:val="left" w:pos="90"/>
        </w:tabs>
        <w:overflowPunct/>
        <w:spacing w:before="81"/>
        <w:textAlignment w:val="auto"/>
        <w:rPr>
          <w:ins w:id="4575" w:author="Romano Giovanni" w:date="2017-10-23T22:48:00Z"/>
          <w:rFonts w:eastAsia="SimSun"/>
          <w:color w:val="000000"/>
          <w:sz w:val="30"/>
          <w:szCs w:val="30"/>
          <w:lang w:val="en-US" w:eastAsia="zh-CN"/>
        </w:rPr>
      </w:pPr>
      <w:ins w:id="4576" w:author="Romano Giovanni" w:date="2017-10-23T22:48:00Z">
        <w:r w:rsidRPr="00CF3217">
          <w:rPr>
            <w:rFonts w:eastAsia="SimSun"/>
            <w:color w:val="000000"/>
            <w:szCs w:val="24"/>
            <w:lang w:val="en-US" w:eastAsia="zh-CN"/>
          </w:rPr>
          <w:t>Defines all requirements for network based lawful interception.</w:t>
        </w:r>
      </w:ins>
    </w:p>
    <w:p w:rsidR="0016128C" w:rsidRPr="002D5C5B" w:rsidRDefault="0016128C" w:rsidP="0016128C">
      <w:pPr>
        <w:pStyle w:val="Titolo5"/>
        <w:rPr>
          <w:ins w:id="4577" w:author="Romano Giovanni" w:date="2017-10-23T22:48:00Z"/>
          <w:rFonts w:eastAsia="SimSun"/>
          <w:bCs/>
          <w:color w:val="000000"/>
          <w:szCs w:val="24"/>
          <w:lang w:val="en-US" w:eastAsia="zh-CN"/>
        </w:rPr>
      </w:pPr>
      <w:ins w:id="4578"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12.11.4</w:t>
        </w:r>
        <w:r w:rsidRPr="00CF3217">
          <w:rPr>
            <w:rFonts w:eastAsia="SimSun"/>
            <w:bCs/>
            <w:color w:val="000000"/>
            <w:szCs w:val="24"/>
            <w:lang w:val="en-US" w:eastAsia="zh-CN"/>
          </w:rPr>
          <w:tab/>
          <w:t>TS 33.107</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579" w:author="Romano Giovanni" w:date="2017-10-23T22:48:00Z"/>
          <w:rFonts w:eastAsia="SimSun"/>
          <w:b/>
          <w:bCs/>
          <w:color w:val="000000"/>
          <w:sz w:val="30"/>
          <w:szCs w:val="30"/>
          <w:lang w:val="en-US" w:eastAsia="zh-CN"/>
        </w:rPr>
      </w:pPr>
      <w:ins w:id="4580" w:author="Romano Giovanni" w:date="2017-10-23T22:48:00Z">
        <w:r w:rsidRPr="00CF3217">
          <w:rPr>
            <w:rFonts w:eastAsia="SimSun"/>
            <w:b/>
            <w:bCs/>
            <w:color w:val="000000"/>
            <w:szCs w:val="24"/>
            <w:lang w:val="en-US" w:eastAsia="zh-CN"/>
          </w:rPr>
          <w:t>3G security; Lawful interception architecture and functions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581" w:author="Romano Giovanni" w:date="2017-10-23T22:48:00Z"/>
          <w:rFonts w:eastAsia="SimSun"/>
          <w:color w:val="000000"/>
          <w:sz w:val="27"/>
          <w:szCs w:val="27"/>
          <w:lang w:val="en-US" w:eastAsia="zh-CN"/>
        </w:rPr>
      </w:pPr>
      <w:ins w:id="4582" w:author="Romano Giovanni" w:date="2017-10-23T22:48:00Z">
        <w:r w:rsidRPr="00CF3217">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ins>
    </w:p>
    <w:p w:rsidR="0016128C" w:rsidRPr="002D5C5B" w:rsidRDefault="0016128C" w:rsidP="0016128C">
      <w:pPr>
        <w:pStyle w:val="Titolo5"/>
        <w:rPr>
          <w:ins w:id="4583" w:author="Romano Giovanni" w:date="2017-10-23T22:48:00Z"/>
          <w:rFonts w:eastAsia="SimSun"/>
          <w:bCs/>
          <w:color w:val="000000"/>
          <w:szCs w:val="24"/>
          <w:lang w:val="en-US" w:eastAsia="zh-CN"/>
        </w:rPr>
      </w:pPr>
      <w:ins w:id="4584"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12.11.5</w:t>
        </w:r>
        <w:r w:rsidRPr="00CF3217">
          <w:rPr>
            <w:rFonts w:eastAsia="SimSun"/>
            <w:bCs/>
            <w:color w:val="000000"/>
            <w:szCs w:val="24"/>
            <w:lang w:val="en-US" w:eastAsia="zh-CN"/>
          </w:rPr>
          <w:tab/>
          <w:t>TS 33.108</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585" w:author="Romano Giovanni" w:date="2017-10-23T22:48:00Z"/>
          <w:rFonts w:eastAsia="SimSun"/>
          <w:b/>
          <w:bCs/>
          <w:color w:val="000000"/>
          <w:sz w:val="30"/>
          <w:szCs w:val="30"/>
          <w:lang w:val="en-US" w:eastAsia="zh-CN"/>
        </w:rPr>
      </w:pPr>
      <w:ins w:id="4586" w:author="Romano Giovanni" w:date="2017-10-23T22:48:00Z">
        <w:r w:rsidRPr="00CF3217">
          <w:rPr>
            <w:rFonts w:eastAsia="SimSun"/>
            <w:b/>
            <w:bCs/>
            <w:color w:val="000000"/>
            <w:szCs w:val="24"/>
            <w:lang w:val="en-US" w:eastAsia="zh-CN"/>
          </w:rPr>
          <w:t>3G security; Handover interface for Lawful Interception (LI)</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587" w:author="Romano Giovanni" w:date="2017-10-23T22:48:00Z"/>
          <w:rFonts w:eastAsia="SimSun"/>
          <w:color w:val="000000"/>
          <w:sz w:val="27"/>
          <w:szCs w:val="27"/>
          <w:lang w:val="en-US" w:eastAsia="zh-CN"/>
        </w:rPr>
      </w:pPr>
      <w:ins w:id="4588" w:author="Romano Giovanni" w:date="2017-10-23T22:48:00Z">
        <w:r w:rsidRPr="00CF3217">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ins>
    </w:p>
    <w:p w:rsidR="0016128C" w:rsidRPr="002D5C5B" w:rsidRDefault="0016128C" w:rsidP="0016128C">
      <w:pPr>
        <w:pStyle w:val="Titolo5"/>
        <w:rPr>
          <w:ins w:id="4589" w:author="Romano Giovanni" w:date="2017-10-23T22:48:00Z"/>
          <w:rFonts w:eastAsia="SimSun"/>
          <w:bCs/>
          <w:color w:val="000000"/>
          <w:szCs w:val="24"/>
          <w:lang w:val="en-US" w:eastAsia="zh-CN"/>
        </w:rPr>
      </w:pPr>
      <w:ins w:id="4590"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12.11.6</w:t>
        </w:r>
        <w:r w:rsidRPr="00CF3217">
          <w:rPr>
            <w:rFonts w:eastAsia="SimSun"/>
            <w:bCs/>
            <w:color w:val="000000"/>
            <w:szCs w:val="24"/>
            <w:lang w:val="en-US" w:eastAsia="zh-CN"/>
          </w:rPr>
          <w:tab/>
          <w:t>TS 33.110</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591" w:author="Romano Giovanni" w:date="2017-10-23T22:48:00Z"/>
          <w:rFonts w:eastAsia="SimSun"/>
          <w:b/>
          <w:bCs/>
          <w:color w:val="000000"/>
          <w:sz w:val="30"/>
          <w:szCs w:val="30"/>
          <w:lang w:val="en-US" w:eastAsia="zh-CN"/>
        </w:rPr>
      </w:pPr>
      <w:ins w:id="4592" w:author="Romano Giovanni" w:date="2017-10-23T22:48:00Z">
        <w:r w:rsidRPr="00CF3217">
          <w:rPr>
            <w:rFonts w:eastAsia="SimSun"/>
            <w:b/>
            <w:bCs/>
            <w:color w:val="000000"/>
            <w:szCs w:val="24"/>
            <w:lang w:val="en-US" w:eastAsia="zh-CN"/>
          </w:rPr>
          <w:t>Key establishment between a Universal Integrated Circuit Card (UICC) and a terminal</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593" w:author="Romano Giovanni" w:date="2017-10-23T22:48:00Z"/>
          <w:rFonts w:eastAsia="SimSun"/>
          <w:color w:val="000000"/>
          <w:sz w:val="27"/>
          <w:szCs w:val="27"/>
          <w:lang w:val="en-US" w:eastAsia="zh-CN"/>
        </w:rPr>
      </w:pPr>
      <w:ins w:id="4594" w:author="Romano Giovanni" w:date="2017-10-23T22:48:00Z">
        <w:r w:rsidRPr="00CF3217">
          <w:rPr>
            <w:rFonts w:eastAsia="SimSun"/>
            <w:color w:val="000000"/>
            <w:szCs w:val="24"/>
            <w:lang w:val="en-US" w:eastAsia="zh-CN"/>
          </w:rPr>
          <w:t xml:space="preserve">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w:t>
        </w:r>
        <w:r w:rsidRPr="00CF3217">
          <w:rPr>
            <w:rFonts w:eastAsia="SimSun"/>
            <w:color w:val="000000"/>
            <w:szCs w:val="24"/>
            <w:lang w:val="en-US" w:eastAsia="zh-CN"/>
          </w:rPr>
          <w:lastRenderedPageBreak/>
          <w:t>restricted to secure channel between a UICC and a terminal. The scope of this specification includes an architecture overview</w:t>
        </w:r>
        <w:r w:rsidRPr="00CF3217">
          <w:rPr>
            <w:rFonts w:eastAsia="SimSun"/>
            <w:color w:val="000000"/>
            <w:sz w:val="27"/>
            <w:szCs w:val="27"/>
            <w:lang w:val="en-US" w:eastAsia="zh-CN"/>
          </w:rPr>
          <w:t xml:space="preserve"> </w:t>
        </w:r>
        <w:r w:rsidRPr="00CF3217">
          <w:rPr>
            <w:rFonts w:eastAsia="SimSun"/>
            <w:color w:val="000000"/>
            <w:szCs w:val="24"/>
            <w:lang w:val="en-US" w:eastAsia="zh-CN"/>
          </w:rPr>
          <w:t>and the detailed procedure how to establish the shared key between the UICC and the terminal.</w:t>
        </w:r>
      </w:ins>
    </w:p>
    <w:p w:rsidR="00C85034" w:rsidRPr="00C85034" w:rsidRDefault="00C85034" w:rsidP="00C85034">
      <w:pPr>
        <w:pStyle w:val="Titolo5"/>
        <w:rPr>
          <w:ins w:id="4595" w:author="Romano Giovanni" w:date="2017-10-25T06:13:00Z"/>
          <w:rFonts w:eastAsia="SimSun"/>
          <w:bCs/>
          <w:color w:val="000000"/>
          <w:szCs w:val="24"/>
          <w:highlight w:val="yellow"/>
          <w:lang w:val="en-US" w:eastAsia="zh-CN"/>
        </w:rPr>
      </w:pPr>
      <w:ins w:id="4596" w:author="Romano Giovanni" w:date="2017-10-25T06:13:00Z">
        <w:r w:rsidRPr="00C85034">
          <w:rPr>
            <w:rFonts w:eastAsia="SimSun"/>
            <w:bCs/>
            <w:color w:val="000000"/>
            <w:szCs w:val="24"/>
            <w:highlight w:val="yellow"/>
            <w:lang w:val="en-US" w:eastAsia="zh-CN"/>
          </w:rPr>
          <w:t>5.1.2.12.11.7</w:t>
        </w:r>
        <w:r w:rsidRPr="00C85034">
          <w:rPr>
            <w:rFonts w:eastAsia="SimSun"/>
            <w:bCs/>
            <w:color w:val="000000"/>
            <w:szCs w:val="24"/>
            <w:highlight w:val="yellow"/>
            <w:lang w:val="en-US" w:eastAsia="zh-CN"/>
          </w:rPr>
          <w:tab/>
          <w:t>TS 33.116</w:t>
        </w:r>
      </w:ins>
    </w:p>
    <w:p w:rsidR="00C85034" w:rsidRPr="00C85034" w:rsidRDefault="00C85034" w:rsidP="00C85034">
      <w:pPr>
        <w:widowControl w:val="0"/>
        <w:tabs>
          <w:tab w:val="clear" w:pos="1134"/>
          <w:tab w:val="clear" w:pos="1871"/>
          <w:tab w:val="clear" w:pos="2268"/>
          <w:tab w:val="left" w:pos="90"/>
        </w:tabs>
        <w:overflowPunct/>
        <w:spacing w:before="91"/>
        <w:textAlignment w:val="auto"/>
        <w:rPr>
          <w:ins w:id="4597" w:author="Romano Giovanni" w:date="2017-10-25T06:13:00Z"/>
          <w:rFonts w:eastAsia="SimSun"/>
          <w:b/>
          <w:bCs/>
          <w:color w:val="000000"/>
          <w:szCs w:val="24"/>
          <w:highlight w:val="yellow"/>
          <w:lang w:val="en-US" w:eastAsia="zh-CN"/>
        </w:rPr>
      </w:pPr>
      <w:ins w:id="4598" w:author="Romano Giovanni" w:date="2017-10-25T06:13:00Z">
        <w:r w:rsidRPr="00C85034">
          <w:rPr>
            <w:rFonts w:eastAsia="SimSun"/>
            <w:b/>
            <w:bCs/>
            <w:color w:val="000000"/>
            <w:szCs w:val="24"/>
            <w:highlight w:val="yellow"/>
            <w:lang w:val="en-US" w:eastAsia="zh-CN"/>
          </w:rPr>
          <w:t>Security Assurance Specification (SCAS) for the MME network product class</w:t>
        </w:r>
      </w:ins>
    </w:p>
    <w:p w:rsidR="00C85034" w:rsidRPr="00C85034" w:rsidRDefault="00C85034" w:rsidP="00C85034">
      <w:pPr>
        <w:rPr>
          <w:ins w:id="4599" w:author="Romano Giovanni" w:date="2017-10-25T06:13:00Z"/>
          <w:rFonts w:eastAsia="SimSun"/>
          <w:color w:val="000000"/>
          <w:szCs w:val="24"/>
          <w:highlight w:val="yellow"/>
          <w:lang w:val="en-US" w:eastAsia="zh-CN"/>
        </w:rPr>
      </w:pPr>
      <w:ins w:id="4600" w:author="Romano Giovanni" w:date="2017-10-25T06:13:00Z">
        <w:r w:rsidRPr="00C85034">
          <w:rPr>
            <w:rFonts w:eastAsia="SimSun"/>
            <w:color w:val="000000"/>
            <w:szCs w:val="24"/>
            <w:highlight w:val="yellow"/>
            <w:lang w:val="en-US" w:eastAsia="zh-CN"/>
          </w:rPr>
          <w: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t>
        </w:r>
      </w:ins>
    </w:p>
    <w:p w:rsidR="00C85034" w:rsidRPr="00C85034" w:rsidRDefault="00C85034" w:rsidP="00C85034">
      <w:pPr>
        <w:pStyle w:val="Titolo5"/>
        <w:rPr>
          <w:ins w:id="4601" w:author="Romano Giovanni" w:date="2017-10-25T06:13:00Z"/>
          <w:rFonts w:eastAsia="SimSun"/>
          <w:bCs/>
          <w:color w:val="000000"/>
          <w:szCs w:val="24"/>
          <w:highlight w:val="yellow"/>
          <w:lang w:val="en-US" w:eastAsia="zh-CN"/>
        </w:rPr>
      </w:pPr>
      <w:ins w:id="4602" w:author="Romano Giovanni" w:date="2017-10-25T06:13:00Z">
        <w:r w:rsidRPr="00C85034">
          <w:rPr>
            <w:rFonts w:eastAsia="SimSun"/>
            <w:bCs/>
            <w:color w:val="000000"/>
            <w:szCs w:val="24"/>
            <w:highlight w:val="yellow"/>
            <w:lang w:val="en-US" w:eastAsia="zh-CN"/>
          </w:rPr>
          <w:t>5.1.2.12.11.8</w:t>
        </w:r>
        <w:r w:rsidRPr="00C85034">
          <w:rPr>
            <w:rFonts w:eastAsia="SimSun"/>
            <w:bCs/>
            <w:color w:val="000000"/>
            <w:szCs w:val="24"/>
            <w:highlight w:val="yellow"/>
            <w:lang w:val="en-US" w:eastAsia="zh-CN"/>
          </w:rPr>
          <w:tab/>
          <w:t>TS 33.117</w:t>
        </w:r>
      </w:ins>
    </w:p>
    <w:p w:rsidR="00C85034" w:rsidRPr="00C85034" w:rsidRDefault="00C85034" w:rsidP="00C85034">
      <w:pPr>
        <w:widowControl w:val="0"/>
        <w:tabs>
          <w:tab w:val="clear" w:pos="1134"/>
          <w:tab w:val="clear" w:pos="1871"/>
          <w:tab w:val="clear" w:pos="2268"/>
          <w:tab w:val="left" w:pos="90"/>
        </w:tabs>
        <w:overflowPunct/>
        <w:spacing w:before="91"/>
        <w:textAlignment w:val="auto"/>
        <w:rPr>
          <w:ins w:id="4603" w:author="Romano Giovanni" w:date="2017-10-25T06:13:00Z"/>
          <w:rFonts w:eastAsia="SimSun"/>
          <w:b/>
          <w:bCs/>
          <w:color w:val="000000"/>
          <w:szCs w:val="24"/>
          <w:highlight w:val="yellow"/>
          <w:lang w:val="en-US" w:eastAsia="zh-CN"/>
        </w:rPr>
      </w:pPr>
      <w:ins w:id="4604" w:author="Romano Giovanni" w:date="2017-10-25T06:13:00Z">
        <w:r w:rsidRPr="00C85034">
          <w:rPr>
            <w:rFonts w:eastAsia="SimSun"/>
            <w:b/>
            <w:bCs/>
            <w:color w:val="000000"/>
            <w:szCs w:val="24"/>
            <w:highlight w:val="yellow"/>
            <w:lang w:val="en-US" w:eastAsia="zh-CN"/>
          </w:rPr>
          <w:t>Catalogue of general security assurance requirements</w:t>
        </w:r>
      </w:ins>
    </w:p>
    <w:p w:rsidR="00C85034" w:rsidRPr="00C85034" w:rsidRDefault="00C85034" w:rsidP="00C85034">
      <w:pPr>
        <w:rPr>
          <w:ins w:id="4605" w:author="Romano Giovanni" w:date="2017-10-25T06:13:00Z"/>
          <w:rFonts w:eastAsia="SimSun"/>
          <w:color w:val="000000"/>
          <w:szCs w:val="24"/>
          <w:highlight w:val="yellow"/>
          <w:lang w:val="en-US" w:eastAsia="zh-CN"/>
        </w:rPr>
      </w:pPr>
      <w:ins w:id="4606" w:author="Romano Giovanni" w:date="2017-10-25T06:13:00Z">
        <w:r w:rsidRPr="00C85034">
          <w:rPr>
            <w:rFonts w:eastAsia="SimSun"/>
            <w:color w:val="000000"/>
            <w:szCs w:val="24"/>
            <w:highlight w:val="yellow"/>
            <w:lang w:val="en-US" w:eastAsia="zh-CN"/>
          </w:rPr>
          <w:t>This</w:t>
        </w:r>
        <w:r w:rsidRPr="00C85034">
          <w:rPr>
            <w:rFonts w:eastAsia="SimSun"/>
            <w:color w:val="000000"/>
            <w:szCs w:val="24"/>
            <w:highlight w:val="yellow"/>
            <w:lang w:val="en-US" w:eastAsia="zh-CN"/>
          </w:rPr>
          <w:t xml:space="preserve"> document contains objectives, requirements and test cases that are deemed applicable, possibly after adaptation, to several network product classes.</w:t>
        </w:r>
      </w:ins>
    </w:p>
    <w:p w:rsidR="00C85034" w:rsidRPr="00C85034" w:rsidRDefault="00C85034" w:rsidP="00C85034">
      <w:pPr>
        <w:rPr>
          <w:ins w:id="4607" w:author="Romano Giovanni" w:date="2017-10-25T06:13:00Z"/>
          <w:rFonts w:eastAsia="SimSun"/>
          <w:color w:val="000000"/>
          <w:szCs w:val="24"/>
          <w:lang w:val="en-US" w:eastAsia="zh-CN"/>
        </w:rPr>
      </w:pPr>
      <w:ins w:id="4608" w:author="Romano Giovanni" w:date="2017-10-25T06:13:00Z">
        <w:r w:rsidRPr="00C85034">
          <w:rPr>
            <w:rFonts w:eastAsia="SimSun"/>
            <w:color w:val="000000"/>
            <w:szCs w:val="24"/>
            <w:highlight w:val="yellow"/>
            <w:lang w:val="en-US" w:eastAsia="zh-CN"/>
          </w:rPr>
          <w:t>It has been recognized that several network product classes will share very similar if not identical security requirements for some aspects. Therefore, these are collected in this "catalogue" document applicable to many network product classes. In addition to this catalogue, requirements specific to different network product classes will be captured in separate documents.</w:t>
        </w:r>
      </w:ins>
    </w:p>
    <w:p w:rsidR="0016128C" w:rsidRPr="002D5C5B" w:rsidRDefault="0016128C" w:rsidP="0016128C">
      <w:pPr>
        <w:pStyle w:val="Titolo5"/>
        <w:rPr>
          <w:ins w:id="4609" w:author="Romano Giovanni" w:date="2017-10-23T22:48:00Z"/>
          <w:rFonts w:eastAsia="SimSun"/>
          <w:bCs/>
          <w:color w:val="000000"/>
          <w:szCs w:val="24"/>
          <w:lang w:val="en-US" w:eastAsia="zh-CN"/>
        </w:rPr>
      </w:pPr>
      <w:ins w:id="4610"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611" w:author="Romano Giovanni" w:date="2017-10-25T06:13:00Z">
        <w:r w:rsidR="00425B1D">
          <w:rPr>
            <w:rFonts w:eastAsia="SimSun"/>
            <w:bCs/>
            <w:color w:val="000000"/>
            <w:szCs w:val="24"/>
            <w:lang w:val="en-US" w:eastAsia="zh-CN"/>
          </w:rPr>
          <w:t>9</w:t>
        </w:r>
      </w:ins>
      <w:ins w:id="4612" w:author="Romano Giovanni" w:date="2017-10-23T22:48:00Z">
        <w:r w:rsidRPr="00CF3217">
          <w:rPr>
            <w:rFonts w:eastAsia="SimSun"/>
            <w:bCs/>
            <w:color w:val="000000"/>
            <w:szCs w:val="24"/>
            <w:lang w:val="en-US" w:eastAsia="zh-CN"/>
          </w:rPr>
          <w:tab/>
          <w:t>TS 33.141</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13" w:author="Romano Giovanni" w:date="2017-10-23T22:48:00Z"/>
          <w:rFonts w:eastAsia="SimSun"/>
          <w:b/>
          <w:bCs/>
          <w:color w:val="000000"/>
          <w:sz w:val="30"/>
          <w:szCs w:val="30"/>
          <w:lang w:val="en-US" w:eastAsia="zh-CN"/>
        </w:rPr>
      </w:pPr>
      <w:ins w:id="4614" w:author="Romano Giovanni" w:date="2017-10-23T22:48:00Z">
        <w:r w:rsidRPr="00CF3217">
          <w:rPr>
            <w:rFonts w:eastAsia="SimSun"/>
            <w:b/>
            <w:bCs/>
            <w:color w:val="000000"/>
            <w:szCs w:val="24"/>
            <w:lang w:val="en-US" w:eastAsia="zh-CN"/>
          </w:rPr>
          <w:t>Presence service; Security</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615" w:author="Romano Giovanni" w:date="2017-10-23T22:48:00Z"/>
          <w:rFonts w:eastAsia="SimSun"/>
          <w:color w:val="000000"/>
          <w:sz w:val="27"/>
          <w:szCs w:val="27"/>
          <w:lang w:val="en-US" w:eastAsia="zh-CN"/>
        </w:rPr>
      </w:pPr>
      <w:ins w:id="4616" w:author="Romano Giovanni" w:date="2017-10-23T22:48:00Z">
        <w:r w:rsidRPr="00CF3217">
          <w:rPr>
            <w:rFonts w:eastAsia="SimSun"/>
            <w:color w:val="000000"/>
            <w:szCs w:val="24"/>
            <w:lang w:val="en-US" w:eastAsia="zh-CN"/>
          </w:rPr>
          <w:t>This document is the Stage 2 specification for the security requirements, security architecture, security features and security mechanisms for the</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Presence Service, which includes the elements necessary to realize the requirements in TS 22.141 and TS 23.141. As far as SIP-based procedures are concerned, this specification refers to TS 33.203. The main content of this specification is the security for the </w:t>
        </w:r>
        <w:proofErr w:type="spellStart"/>
        <w:r w:rsidRPr="00CF3217">
          <w:rPr>
            <w:rFonts w:eastAsia="SimSun"/>
            <w:color w:val="000000"/>
            <w:szCs w:val="24"/>
            <w:lang w:val="en-US" w:eastAsia="zh-CN"/>
          </w:rPr>
          <w:t>Ut</w:t>
        </w:r>
        <w:proofErr w:type="spellEnd"/>
        <w:r w:rsidRPr="00CF3217">
          <w:rPr>
            <w:rFonts w:eastAsia="SimSun"/>
            <w:color w:val="000000"/>
            <w:szCs w:val="24"/>
            <w:lang w:val="en-US" w:eastAsia="zh-CN"/>
          </w:rPr>
          <w:t xml:space="preserve"> reference point, which is HTTP–based, as applied in presence services. The document includes information applicable to network operators, service providers and manufacturers.</w:t>
        </w:r>
      </w:ins>
    </w:p>
    <w:p w:rsidR="008537EF" w:rsidRPr="00C85034" w:rsidRDefault="008537EF" w:rsidP="008537EF">
      <w:pPr>
        <w:pStyle w:val="Titolo5"/>
        <w:rPr>
          <w:ins w:id="4617" w:author="Romano Giovanni" w:date="2017-10-25T06:21:00Z"/>
          <w:rFonts w:eastAsia="SimSun"/>
          <w:bCs/>
          <w:color w:val="000000"/>
          <w:szCs w:val="24"/>
          <w:highlight w:val="yellow"/>
          <w:lang w:val="en-US" w:eastAsia="zh-CN"/>
        </w:rPr>
      </w:pPr>
      <w:ins w:id="4618" w:author="Romano Giovanni" w:date="2017-10-25T06:21:00Z">
        <w:r w:rsidRPr="00C85034">
          <w:rPr>
            <w:rFonts w:eastAsia="SimSun"/>
            <w:bCs/>
            <w:color w:val="000000"/>
            <w:szCs w:val="24"/>
            <w:highlight w:val="yellow"/>
            <w:lang w:val="en-US" w:eastAsia="zh-CN"/>
          </w:rPr>
          <w:t>5.1.2.12.11.</w:t>
        </w:r>
        <w:r>
          <w:rPr>
            <w:rFonts w:eastAsia="SimSun"/>
            <w:bCs/>
            <w:color w:val="000000"/>
            <w:szCs w:val="24"/>
            <w:highlight w:val="yellow"/>
            <w:lang w:val="en-US" w:eastAsia="zh-CN"/>
          </w:rPr>
          <w:t>10</w:t>
        </w:r>
        <w:r w:rsidRPr="00C85034">
          <w:rPr>
            <w:rFonts w:eastAsia="SimSun"/>
            <w:bCs/>
            <w:color w:val="000000"/>
            <w:szCs w:val="24"/>
            <w:highlight w:val="yellow"/>
            <w:lang w:val="en-US" w:eastAsia="zh-CN"/>
          </w:rPr>
          <w:tab/>
          <w:t>TS 33.1</w:t>
        </w:r>
        <w:r>
          <w:rPr>
            <w:rFonts w:eastAsia="SimSun"/>
            <w:bCs/>
            <w:color w:val="000000"/>
            <w:szCs w:val="24"/>
            <w:highlight w:val="yellow"/>
            <w:lang w:val="en-US" w:eastAsia="zh-CN"/>
          </w:rPr>
          <w:t>79</w:t>
        </w:r>
      </w:ins>
    </w:p>
    <w:p w:rsidR="008537EF" w:rsidRPr="008537EF" w:rsidRDefault="008537EF" w:rsidP="008537EF">
      <w:pPr>
        <w:widowControl w:val="0"/>
        <w:tabs>
          <w:tab w:val="clear" w:pos="1134"/>
          <w:tab w:val="clear" w:pos="1871"/>
          <w:tab w:val="clear" w:pos="2268"/>
          <w:tab w:val="left" w:pos="90"/>
        </w:tabs>
        <w:overflowPunct/>
        <w:spacing w:before="91"/>
        <w:textAlignment w:val="auto"/>
        <w:rPr>
          <w:ins w:id="4619" w:author="Romano Giovanni" w:date="2017-10-25T06:21:00Z"/>
          <w:rFonts w:eastAsia="SimSun"/>
          <w:b/>
          <w:bCs/>
          <w:color w:val="000000"/>
          <w:szCs w:val="24"/>
          <w:highlight w:val="yellow"/>
          <w:lang w:val="en-US" w:eastAsia="zh-CN"/>
        </w:rPr>
      </w:pPr>
      <w:ins w:id="4620" w:author="Romano Giovanni" w:date="2017-10-25T06:21:00Z">
        <w:r w:rsidRPr="008537EF">
          <w:rPr>
            <w:rFonts w:eastAsia="SimSun"/>
            <w:b/>
            <w:bCs/>
            <w:color w:val="000000"/>
            <w:szCs w:val="24"/>
            <w:highlight w:val="yellow"/>
            <w:lang w:val="en-US" w:eastAsia="zh-CN"/>
          </w:rPr>
          <w:t>Security of Mission Critical Push To Talk (MCPTT) over LTE</w:t>
        </w:r>
      </w:ins>
    </w:p>
    <w:p w:rsidR="008537EF" w:rsidRPr="008537EF" w:rsidRDefault="008537EF" w:rsidP="008537EF">
      <w:pPr>
        <w:rPr>
          <w:ins w:id="4621" w:author="Romano Giovanni" w:date="2017-10-25T06:21:00Z"/>
          <w:rFonts w:eastAsia="SimSun"/>
          <w:color w:val="000000"/>
          <w:szCs w:val="24"/>
          <w:highlight w:val="yellow"/>
          <w:lang w:val="en-US" w:eastAsia="zh-CN"/>
        </w:rPr>
      </w:pPr>
      <w:ins w:id="4622" w:author="Romano Giovanni" w:date="2017-10-25T06:21:00Z">
        <w:r w:rsidRPr="008537EF">
          <w:rPr>
            <w:rFonts w:eastAsia="SimSun"/>
            <w:color w:val="000000"/>
            <w:szCs w:val="24"/>
            <w:highlight w:val="yellow"/>
            <w:lang w:val="en-US" w:eastAsia="zh-CN"/>
          </w:rPr>
          <w:t xml:space="preserve">This document specifies the security architecture, procedures and information flows needed to protect the mission critical push to talk (MCPTT) service. The architecture includes mechanisms for authentication, protection of MCPTT </w:t>
        </w:r>
        <w:proofErr w:type="spellStart"/>
        <w:r w:rsidRPr="008537EF">
          <w:rPr>
            <w:rFonts w:eastAsia="SimSun"/>
            <w:color w:val="000000"/>
            <w:szCs w:val="24"/>
            <w:highlight w:val="yellow"/>
            <w:lang w:val="en-US" w:eastAsia="zh-CN"/>
          </w:rPr>
          <w:t>signalling</w:t>
        </w:r>
        <w:proofErr w:type="spellEnd"/>
        <w:r w:rsidRPr="008537EF">
          <w:rPr>
            <w:rFonts w:eastAsia="SimSun"/>
            <w:color w:val="000000"/>
            <w:szCs w:val="24"/>
            <w:highlight w:val="yellow"/>
            <w:lang w:val="en-US" w:eastAsia="zh-CN"/>
          </w:rPr>
          <w:t xml:space="preserve"> and protection of MCPTT media. Security for both MCPTT group calls and MCPTT private calls operating in on-network and off-network modes of operation is specified.</w:t>
        </w:r>
      </w:ins>
    </w:p>
    <w:p w:rsidR="008537EF" w:rsidRPr="008537EF" w:rsidRDefault="008537EF" w:rsidP="008537EF">
      <w:pPr>
        <w:rPr>
          <w:ins w:id="4623" w:author="Romano Giovanni" w:date="2017-10-25T06:21:00Z"/>
          <w:rFonts w:eastAsia="SimSun"/>
          <w:color w:val="000000"/>
          <w:szCs w:val="24"/>
          <w:highlight w:val="yellow"/>
          <w:lang w:val="en-US" w:eastAsia="zh-CN"/>
        </w:rPr>
      </w:pPr>
      <w:ins w:id="4624" w:author="Romano Giovanni" w:date="2017-10-25T06:21:00Z">
        <w:r w:rsidRPr="008537EF">
          <w:rPr>
            <w:rFonts w:eastAsia="SimSun"/>
            <w:color w:val="000000"/>
            <w:szCs w:val="24"/>
            <w:highlight w:val="yellow"/>
            <w:lang w:val="en-US" w:eastAsia="zh-CN"/>
          </w:rPr>
          <w:t>The functional architecture for MCPTT is defined in 3GPP TS 23.179, the corresponding service requirements are defined in 3GPP TS 22.179.</w:t>
        </w:r>
      </w:ins>
    </w:p>
    <w:p w:rsidR="008537EF" w:rsidRPr="008537EF" w:rsidRDefault="008537EF" w:rsidP="008537EF">
      <w:pPr>
        <w:rPr>
          <w:ins w:id="4625" w:author="Romano Giovanni" w:date="2017-10-25T06:21:00Z"/>
          <w:rFonts w:eastAsia="SimSun"/>
          <w:color w:val="000000"/>
          <w:szCs w:val="24"/>
          <w:highlight w:val="yellow"/>
          <w:lang w:val="en-US" w:eastAsia="zh-CN"/>
        </w:rPr>
      </w:pPr>
      <w:ins w:id="4626" w:author="Romano Giovanni" w:date="2017-10-25T06:21:00Z">
        <w:r w:rsidRPr="008537EF">
          <w:rPr>
            <w:rFonts w:eastAsia="SimSun"/>
            <w:color w:val="000000"/>
            <w:szCs w:val="24"/>
            <w:highlight w:val="yellow"/>
            <w:lang w:val="en-US" w:eastAsia="zh-CN"/>
          </w:rPr>
          <w: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t>
        </w:r>
      </w:ins>
    </w:p>
    <w:p w:rsidR="008537EF" w:rsidRPr="008537EF" w:rsidRDefault="008537EF" w:rsidP="008537EF">
      <w:pPr>
        <w:pStyle w:val="Titolo5"/>
        <w:rPr>
          <w:ins w:id="4627" w:author="Romano Giovanni" w:date="2017-10-25T06:21:00Z"/>
          <w:rFonts w:eastAsia="SimSun"/>
          <w:bCs/>
          <w:color w:val="000000"/>
          <w:szCs w:val="24"/>
          <w:highlight w:val="yellow"/>
          <w:lang w:val="en-US" w:eastAsia="zh-CN"/>
        </w:rPr>
      </w:pPr>
      <w:ins w:id="4628" w:author="Romano Giovanni" w:date="2017-10-25T06:21:00Z">
        <w:r w:rsidRPr="008537EF">
          <w:rPr>
            <w:rFonts w:eastAsia="SimSun"/>
            <w:bCs/>
            <w:color w:val="000000"/>
            <w:szCs w:val="24"/>
            <w:highlight w:val="yellow"/>
            <w:lang w:val="en-US" w:eastAsia="zh-CN"/>
          </w:rPr>
          <w:lastRenderedPageBreak/>
          <w:t>5.1.2.12.11.11</w:t>
        </w:r>
        <w:r w:rsidRPr="008537EF">
          <w:rPr>
            <w:rFonts w:eastAsia="SimSun"/>
            <w:bCs/>
            <w:color w:val="000000"/>
            <w:szCs w:val="24"/>
            <w:highlight w:val="yellow"/>
            <w:lang w:val="en-US" w:eastAsia="zh-CN"/>
          </w:rPr>
          <w:tab/>
          <w:t>TS 33.180</w:t>
        </w:r>
      </w:ins>
    </w:p>
    <w:p w:rsidR="008537EF" w:rsidRPr="008537EF" w:rsidRDefault="008537EF" w:rsidP="008537EF">
      <w:pPr>
        <w:widowControl w:val="0"/>
        <w:tabs>
          <w:tab w:val="clear" w:pos="1134"/>
          <w:tab w:val="clear" w:pos="1871"/>
          <w:tab w:val="clear" w:pos="2268"/>
          <w:tab w:val="left" w:pos="90"/>
        </w:tabs>
        <w:overflowPunct/>
        <w:spacing w:before="91"/>
        <w:textAlignment w:val="auto"/>
        <w:rPr>
          <w:ins w:id="4629" w:author="Romano Giovanni" w:date="2017-10-25T06:21:00Z"/>
          <w:rFonts w:eastAsia="SimSun"/>
          <w:b/>
          <w:bCs/>
          <w:color w:val="000000"/>
          <w:szCs w:val="24"/>
          <w:highlight w:val="yellow"/>
          <w:lang w:val="en-US" w:eastAsia="zh-CN"/>
        </w:rPr>
      </w:pPr>
      <w:ins w:id="4630" w:author="Romano Giovanni" w:date="2017-10-25T06:21:00Z">
        <w:r w:rsidRPr="008537EF">
          <w:rPr>
            <w:rFonts w:eastAsia="SimSun"/>
            <w:b/>
            <w:bCs/>
            <w:color w:val="000000"/>
            <w:szCs w:val="24"/>
            <w:highlight w:val="yellow"/>
            <w:lang w:val="en-US" w:eastAsia="zh-CN"/>
          </w:rPr>
          <w:t>Security of the mission critical service</w:t>
        </w:r>
      </w:ins>
    </w:p>
    <w:p w:rsidR="008537EF" w:rsidRPr="008537EF" w:rsidRDefault="008537EF" w:rsidP="008537EF">
      <w:pPr>
        <w:rPr>
          <w:ins w:id="4631" w:author="Romano Giovanni" w:date="2017-10-25T06:21:00Z"/>
          <w:rFonts w:eastAsia="SimSun"/>
          <w:color w:val="000000"/>
          <w:szCs w:val="24"/>
          <w:highlight w:val="yellow"/>
          <w:lang w:val="en-US" w:eastAsia="zh-CN"/>
        </w:rPr>
      </w:pPr>
      <w:ins w:id="4632" w:author="Romano Giovanni" w:date="2017-10-25T06:21:00Z">
        <w:r w:rsidRPr="008537EF">
          <w:rPr>
            <w:rFonts w:eastAsia="SimSun"/>
            <w:color w:val="000000"/>
            <w:szCs w:val="24"/>
            <w:highlight w:val="yellow"/>
            <w:lang w:val="en-US" w:eastAsia="zh-CN"/>
          </w:rPr>
          <w:t>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 (</w:t>
        </w:r>
        <w:proofErr w:type="spellStart"/>
        <w:r w:rsidRPr="008537EF">
          <w:rPr>
            <w:rFonts w:eastAsia="SimSun"/>
            <w:color w:val="000000"/>
            <w:szCs w:val="24"/>
            <w:highlight w:val="yellow"/>
            <w:lang w:val="en-US" w:eastAsia="zh-CN"/>
          </w:rPr>
          <w:t>MCVideo</w:t>
        </w:r>
        <w:proofErr w:type="spellEnd"/>
        <w:r w:rsidRPr="008537EF">
          <w:rPr>
            <w:rFonts w:eastAsia="SimSun"/>
            <w:color w:val="000000"/>
            <w:szCs w:val="24"/>
            <w:highlight w:val="yellow"/>
            <w:lang w:val="en-US" w:eastAsia="zh-CN"/>
          </w:rPr>
          <w:t>) and Data (</w:t>
        </w:r>
        <w:proofErr w:type="spellStart"/>
        <w:r w:rsidRPr="008537EF">
          <w:rPr>
            <w:rFonts w:eastAsia="SimSun"/>
            <w:color w:val="000000"/>
            <w:szCs w:val="24"/>
            <w:highlight w:val="yellow"/>
            <w:lang w:val="en-US" w:eastAsia="zh-CN"/>
          </w:rPr>
          <w:t>MCData</w:t>
        </w:r>
        <w:proofErr w:type="spellEnd"/>
        <w:r w:rsidRPr="008537EF">
          <w:rPr>
            <w:rFonts w:eastAsia="SimSun"/>
            <w:color w:val="000000"/>
            <w:szCs w:val="24"/>
            <w:highlight w:val="yellow"/>
            <w:lang w:val="en-US" w:eastAsia="zh-CN"/>
          </w:rPr>
          <w:t xml:space="preserve">). Additionally, security mechanisms relating to on-network use, off-network use, roaming, migration, interconnection, interworking and multiple security domains are described. </w:t>
        </w:r>
      </w:ins>
    </w:p>
    <w:p w:rsidR="008537EF" w:rsidRPr="008537EF" w:rsidRDefault="008537EF" w:rsidP="008537EF">
      <w:pPr>
        <w:rPr>
          <w:ins w:id="4633" w:author="Romano Giovanni" w:date="2017-10-25T06:21:00Z"/>
          <w:rFonts w:eastAsia="SimSun"/>
          <w:color w:val="000000"/>
          <w:szCs w:val="24"/>
          <w:highlight w:val="yellow"/>
          <w:lang w:val="en-US" w:eastAsia="zh-CN"/>
        </w:rPr>
      </w:pPr>
      <w:ins w:id="4634" w:author="Romano Giovanni" w:date="2017-10-25T06:21:00Z">
        <w:r w:rsidRPr="008537EF">
          <w:rPr>
            <w:rFonts w:eastAsia="SimSun"/>
            <w:color w:val="000000"/>
            <w:szCs w:val="24"/>
            <w:highlight w:val="yellow"/>
            <w:lang w:val="en-US" w:eastAsia="zh-CN"/>
          </w:rPr>
          <w:t xml:space="preserve">This specification complements the Common Functional Architecture defined in TS 23.280, the functional architecture for MCPTT defined in 3GPP TS 23.379, the functional architecture for </w:t>
        </w:r>
        <w:proofErr w:type="spellStart"/>
        <w:r w:rsidRPr="008537EF">
          <w:rPr>
            <w:rFonts w:eastAsia="SimSun"/>
            <w:color w:val="000000"/>
            <w:szCs w:val="24"/>
            <w:highlight w:val="yellow"/>
            <w:lang w:val="en-US" w:eastAsia="zh-CN"/>
          </w:rPr>
          <w:t>MCVideo</w:t>
        </w:r>
        <w:proofErr w:type="spellEnd"/>
        <w:r w:rsidRPr="008537EF">
          <w:rPr>
            <w:rFonts w:eastAsia="SimSun"/>
            <w:color w:val="000000"/>
            <w:szCs w:val="24"/>
            <w:highlight w:val="yellow"/>
            <w:lang w:val="en-US" w:eastAsia="zh-CN"/>
          </w:rPr>
          <w:t xml:space="preserve"> defined in 3GPP TS 23.281 and the functional architecture for </w:t>
        </w:r>
        <w:proofErr w:type="spellStart"/>
        <w:r w:rsidRPr="008537EF">
          <w:rPr>
            <w:rFonts w:eastAsia="SimSun"/>
            <w:color w:val="000000"/>
            <w:szCs w:val="24"/>
            <w:highlight w:val="yellow"/>
            <w:lang w:val="en-US" w:eastAsia="zh-CN"/>
          </w:rPr>
          <w:t>MCData</w:t>
        </w:r>
        <w:proofErr w:type="spellEnd"/>
        <w:r w:rsidRPr="008537EF">
          <w:rPr>
            <w:rFonts w:eastAsia="SimSun"/>
            <w:color w:val="000000"/>
            <w:szCs w:val="24"/>
            <w:highlight w:val="yellow"/>
            <w:lang w:val="en-US" w:eastAsia="zh-CN"/>
          </w:rPr>
          <w:t xml:space="preserve"> defined in 3GPP TS 23.282.</w:t>
        </w:r>
      </w:ins>
    </w:p>
    <w:p w:rsidR="008537EF" w:rsidRPr="008537EF" w:rsidRDefault="008537EF" w:rsidP="008537EF">
      <w:pPr>
        <w:rPr>
          <w:ins w:id="4635" w:author="Romano Giovanni" w:date="2017-10-25T06:21:00Z"/>
          <w:rFonts w:eastAsia="SimSun"/>
          <w:color w:val="000000"/>
          <w:szCs w:val="24"/>
          <w:highlight w:val="yellow"/>
          <w:lang w:val="en-US" w:eastAsia="zh-CN"/>
        </w:rPr>
      </w:pPr>
      <w:ins w:id="4636" w:author="Romano Giovanni" w:date="2017-10-25T06:21:00Z">
        <w:r w:rsidRPr="008537EF">
          <w:rPr>
            <w:rFonts w:eastAsia="SimSun"/>
            <w:color w:val="000000"/>
            <w:szCs w:val="24"/>
            <w:highlight w:val="yellow"/>
            <w:lang w:val="en-US" w:eastAsia="zh-CN"/>
          </w:rPr>
          <w: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t>
        </w:r>
      </w:ins>
    </w:p>
    <w:p w:rsidR="008537EF" w:rsidRPr="008537EF" w:rsidRDefault="008537EF" w:rsidP="008537EF">
      <w:pPr>
        <w:pStyle w:val="Titolo5"/>
        <w:rPr>
          <w:ins w:id="4637" w:author="Romano Giovanni" w:date="2017-10-25T06:21:00Z"/>
          <w:rFonts w:eastAsia="SimSun"/>
          <w:bCs/>
          <w:color w:val="000000"/>
          <w:szCs w:val="24"/>
          <w:highlight w:val="yellow"/>
          <w:lang w:val="en-US" w:eastAsia="zh-CN"/>
        </w:rPr>
      </w:pPr>
      <w:ins w:id="4638" w:author="Romano Giovanni" w:date="2017-10-25T06:21:00Z">
        <w:r w:rsidRPr="008537EF">
          <w:rPr>
            <w:rFonts w:eastAsia="SimSun"/>
            <w:bCs/>
            <w:color w:val="000000"/>
            <w:szCs w:val="24"/>
            <w:highlight w:val="yellow"/>
            <w:lang w:val="en-US" w:eastAsia="zh-CN"/>
          </w:rPr>
          <w:t>5.1.2.12.11.12</w:t>
        </w:r>
        <w:r w:rsidRPr="008537EF">
          <w:rPr>
            <w:rFonts w:eastAsia="SimSun"/>
            <w:bCs/>
            <w:color w:val="000000"/>
            <w:szCs w:val="24"/>
            <w:highlight w:val="yellow"/>
            <w:lang w:val="en-US" w:eastAsia="zh-CN"/>
          </w:rPr>
          <w:tab/>
          <w:t>TS 33.185</w:t>
        </w:r>
      </w:ins>
    </w:p>
    <w:p w:rsidR="008537EF" w:rsidRPr="008537EF" w:rsidRDefault="008537EF" w:rsidP="008537EF">
      <w:pPr>
        <w:widowControl w:val="0"/>
        <w:tabs>
          <w:tab w:val="clear" w:pos="1134"/>
          <w:tab w:val="clear" w:pos="1871"/>
          <w:tab w:val="clear" w:pos="2268"/>
          <w:tab w:val="left" w:pos="90"/>
        </w:tabs>
        <w:overflowPunct/>
        <w:spacing w:before="91"/>
        <w:textAlignment w:val="auto"/>
        <w:rPr>
          <w:ins w:id="4639" w:author="Romano Giovanni" w:date="2017-10-25T06:21:00Z"/>
          <w:rFonts w:eastAsia="SimSun"/>
          <w:b/>
          <w:bCs/>
          <w:color w:val="000000"/>
          <w:szCs w:val="24"/>
          <w:highlight w:val="yellow"/>
          <w:lang w:val="en-US" w:eastAsia="zh-CN"/>
        </w:rPr>
      </w:pPr>
      <w:ins w:id="4640" w:author="Romano Giovanni" w:date="2017-10-25T06:21:00Z">
        <w:r w:rsidRPr="008537EF">
          <w:rPr>
            <w:rFonts w:eastAsia="SimSun"/>
            <w:b/>
            <w:bCs/>
            <w:color w:val="000000"/>
            <w:szCs w:val="24"/>
            <w:highlight w:val="yellow"/>
            <w:lang w:val="en-US" w:eastAsia="zh-CN"/>
          </w:rPr>
          <w:t>Security aspect for LTE support of Vehicle-to-Everything (V2X) services</w:t>
        </w:r>
      </w:ins>
    </w:p>
    <w:p w:rsidR="008537EF" w:rsidRPr="005941CA" w:rsidRDefault="008537EF" w:rsidP="008537EF">
      <w:pPr>
        <w:rPr>
          <w:ins w:id="4641" w:author="Romano Giovanni" w:date="2017-10-25T06:21:00Z"/>
          <w:rFonts w:eastAsia="SimSun"/>
          <w:color w:val="000000"/>
          <w:szCs w:val="24"/>
          <w:lang w:val="en-US" w:eastAsia="zh-CN"/>
        </w:rPr>
      </w:pPr>
      <w:ins w:id="4642" w:author="Romano Giovanni" w:date="2017-10-25T06:21:00Z">
        <w:r w:rsidRPr="008537EF">
          <w:rPr>
            <w:rFonts w:eastAsia="SimSun"/>
            <w:color w:val="000000"/>
            <w:szCs w:val="24"/>
            <w:highlight w:val="yellow"/>
            <w:lang w:val="en-US" w:eastAsia="zh-CN"/>
          </w:rPr>
          <w:t>This</w:t>
        </w:r>
        <w:r w:rsidRPr="008537EF">
          <w:rPr>
            <w:rFonts w:eastAsia="SimSun"/>
            <w:color w:val="000000"/>
            <w:szCs w:val="24"/>
            <w:highlight w:val="yellow"/>
            <w:lang w:val="en-US" w:eastAsia="zh-CN"/>
          </w:rPr>
          <w:t xml:space="preserve"> document specifies the security aspects of V2X features in LTE, including security architecture, security requirements on the network entities that are used to support V2X services, as well as the procedures and solutions which are provided to meet those requirements.</w:t>
        </w:r>
      </w:ins>
    </w:p>
    <w:p w:rsidR="0016128C" w:rsidRPr="002D5C5B" w:rsidRDefault="0016128C" w:rsidP="0016128C">
      <w:pPr>
        <w:pStyle w:val="Titolo5"/>
        <w:rPr>
          <w:ins w:id="4643" w:author="Romano Giovanni" w:date="2017-10-23T22:48:00Z"/>
          <w:rFonts w:eastAsia="SimSun"/>
          <w:bCs/>
          <w:color w:val="000000"/>
          <w:szCs w:val="24"/>
          <w:lang w:val="en-US" w:eastAsia="zh-CN"/>
        </w:rPr>
      </w:pPr>
      <w:ins w:id="4644" w:author="Romano Giovanni" w:date="2017-10-23T22:48: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12.11.</w:t>
        </w:r>
      </w:ins>
      <w:ins w:id="4645" w:author="Romano Giovanni" w:date="2017-10-25T06:21:00Z">
        <w:r w:rsidR="00D50AD1">
          <w:rPr>
            <w:rFonts w:eastAsia="SimSun"/>
            <w:bCs/>
            <w:color w:val="000000"/>
            <w:szCs w:val="24"/>
            <w:lang w:val="en-US" w:eastAsia="zh-CN"/>
          </w:rPr>
          <w:t>13</w:t>
        </w:r>
      </w:ins>
      <w:ins w:id="4646" w:author="Romano Giovanni" w:date="2017-10-23T22:48:00Z">
        <w:r w:rsidRPr="00CF3217">
          <w:rPr>
            <w:rFonts w:eastAsia="SimSun"/>
            <w:bCs/>
            <w:color w:val="000000"/>
            <w:szCs w:val="24"/>
            <w:lang w:val="en-US" w:eastAsia="zh-CN"/>
          </w:rPr>
          <w:tab/>
          <w:t>TS 33.187</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47" w:author="Romano Giovanni" w:date="2017-10-23T22:48:00Z"/>
          <w:rFonts w:eastAsia="SimSun"/>
          <w:b/>
          <w:bCs/>
          <w:color w:val="000000"/>
          <w:szCs w:val="24"/>
          <w:lang w:val="en-US" w:eastAsia="zh-CN"/>
        </w:rPr>
      </w:pPr>
      <w:ins w:id="4648" w:author="Romano Giovanni" w:date="2017-10-23T22:48:00Z">
        <w:r w:rsidRPr="00CF3217">
          <w:rPr>
            <w:rFonts w:eastAsia="SimSun"/>
            <w:b/>
            <w:bCs/>
            <w:color w:val="000000"/>
            <w:szCs w:val="24"/>
            <w:lang w:val="en-US" w:eastAsia="zh-CN"/>
          </w:rPr>
          <w:t>Security aspects of Machine-Type Communications (MTC) and other mobile data applications communications enhancements</w:t>
        </w:r>
      </w:ins>
    </w:p>
    <w:p w:rsidR="0016128C" w:rsidRPr="00CF3217" w:rsidRDefault="0016128C" w:rsidP="0016128C">
      <w:pPr>
        <w:widowControl w:val="0"/>
        <w:tabs>
          <w:tab w:val="clear" w:pos="1134"/>
          <w:tab w:val="clear" w:pos="1871"/>
          <w:tab w:val="clear" w:pos="2268"/>
          <w:tab w:val="left" w:pos="90"/>
        </w:tabs>
        <w:overflowPunct/>
        <w:textAlignment w:val="auto"/>
        <w:rPr>
          <w:ins w:id="4649" w:author="Romano Giovanni" w:date="2017-10-23T22:48:00Z"/>
          <w:rFonts w:eastAsia="SimSun"/>
          <w:color w:val="000000"/>
          <w:szCs w:val="24"/>
          <w:lang w:val="en-US" w:eastAsia="zh-CN"/>
        </w:rPr>
      </w:pPr>
      <w:ins w:id="4650" w:author="Romano Giovanni" w:date="2017-10-23T22:48:00Z">
        <w:r w:rsidRPr="00CF3217">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w:t>
        </w:r>
        <w:proofErr w:type="spellStart"/>
        <w:r w:rsidRPr="00CF3217">
          <w:rPr>
            <w:rFonts w:eastAsia="SimSun"/>
            <w:color w:val="000000"/>
            <w:szCs w:val="24"/>
            <w:lang w:val="en-US" w:eastAsia="zh-CN"/>
          </w:rPr>
          <w:t>MTCe</w:t>
        </w:r>
        <w:proofErr w:type="spellEnd"/>
        <w:r w:rsidRPr="00CF3217">
          <w:rPr>
            <w:rFonts w:eastAsia="SimSun"/>
            <w:color w:val="000000"/>
            <w:szCs w:val="24"/>
            <w:lang w:val="en-US" w:eastAsia="zh-CN"/>
          </w:rPr>
          <w:t>) as per the use cases and service requirements defined in 3GPP TS 22.368 and the architecture enhancements and procedures defined in 3GPP TS 23.682.</w:t>
        </w:r>
      </w:ins>
    </w:p>
    <w:p w:rsidR="0016128C" w:rsidRPr="002D5C5B" w:rsidRDefault="0016128C" w:rsidP="0016128C">
      <w:pPr>
        <w:pStyle w:val="Titolo5"/>
        <w:rPr>
          <w:ins w:id="4651" w:author="Romano Giovanni" w:date="2017-10-23T22:48:00Z"/>
          <w:rFonts w:eastAsia="SimSun"/>
          <w:bCs/>
          <w:color w:val="000000"/>
          <w:szCs w:val="24"/>
          <w:lang w:val="en-US" w:eastAsia="zh-CN"/>
        </w:rPr>
      </w:pPr>
      <w:ins w:id="4652"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653" w:author="Romano Giovanni" w:date="2017-10-25T06:21:00Z">
        <w:r w:rsidR="00D50AD1">
          <w:rPr>
            <w:rFonts w:eastAsia="SimSun"/>
            <w:bCs/>
            <w:color w:val="000000"/>
            <w:szCs w:val="24"/>
            <w:lang w:val="en-US" w:eastAsia="zh-CN"/>
          </w:rPr>
          <w:t>14</w:t>
        </w:r>
      </w:ins>
      <w:ins w:id="4654" w:author="Romano Giovanni" w:date="2017-10-23T22:48:00Z">
        <w:r w:rsidRPr="00CF3217">
          <w:rPr>
            <w:rFonts w:eastAsia="SimSun"/>
            <w:bCs/>
            <w:color w:val="000000"/>
            <w:szCs w:val="24"/>
            <w:lang w:val="en-US" w:eastAsia="zh-CN"/>
          </w:rPr>
          <w:tab/>
          <w:t>TS 33.203</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55" w:author="Romano Giovanni" w:date="2017-10-23T22:48:00Z"/>
          <w:rFonts w:eastAsia="SimSun"/>
          <w:b/>
          <w:bCs/>
          <w:color w:val="000000"/>
          <w:sz w:val="30"/>
          <w:szCs w:val="30"/>
          <w:lang w:val="en-US" w:eastAsia="zh-CN"/>
        </w:rPr>
      </w:pPr>
      <w:ins w:id="4656" w:author="Romano Giovanni" w:date="2017-10-23T22:48:00Z">
        <w:r w:rsidRPr="00CF3217">
          <w:rPr>
            <w:rFonts w:eastAsia="SimSun"/>
            <w:b/>
            <w:bCs/>
            <w:color w:val="000000"/>
            <w:szCs w:val="24"/>
            <w:lang w:val="en-US" w:eastAsia="zh-CN"/>
          </w:rPr>
          <w:t>3G security; Access security for IP-based services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657" w:author="Romano Giovanni" w:date="2017-10-23T22:48:00Z"/>
          <w:rFonts w:eastAsia="SimSun"/>
          <w:color w:val="000000"/>
          <w:sz w:val="27"/>
          <w:szCs w:val="27"/>
          <w:lang w:val="en-US" w:eastAsia="zh-CN"/>
        </w:rPr>
      </w:pPr>
      <w:ins w:id="4658" w:author="Romano Giovanni" w:date="2017-10-23T22:48:00Z">
        <w:r w:rsidRPr="00CF3217">
          <w:rPr>
            <w:rFonts w:eastAsia="SimSun"/>
            <w:color w:val="000000"/>
            <w:szCs w:val="24"/>
            <w:lang w:val="en-US" w:eastAsia="zh-CN"/>
          </w:rPr>
          <w: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protocol</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for creating and terminating Multimedia sessions, cf. RFC 3261. This specification only deals with how the SIP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is protected between the subscriber and the IMS, how the </w:t>
        </w:r>
        <w:r w:rsidRPr="00CF3217">
          <w:rPr>
            <w:rFonts w:eastAsia="SimSun"/>
            <w:color w:val="000000"/>
            <w:szCs w:val="24"/>
            <w:lang w:val="en-US" w:eastAsia="zh-CN"/>
          </w:rPr>
          <w:lastRenderedPageBreak/>
          <w:t>subscriber is authenticated and how the subscriber authenticates the IMS.</w:t>
        </w:r>
      </w:ins>
    </w:p>
    <w:p w:rsidR="0016128C" w:rsidRDefault="0016128C" w:rsidP="0016128C">
      <w:pPr>
        <w:tabs>
          <w:tab w:val="clear" w:pos="1134"/>
          <w:tab w:val="clear" w:pos="1871"/>
          <w:tab w:val="clear" w:pos="2268"/>
        </w:tabs>
        <w:overflowPunct/>
        <w:autoSpaceDE/>
        <w:autoSpaceDN/>
        <w:adjustRightInd/>
        <w:spacing w:before="0"/>
        <w:textAlignment w:val="auto"/>
        <w:rPr>
          <w:ins w:id="4659" w:author="Romano Giovanni" w:date="2017-10-23T22:48:00Z"/>
          <w:rFonts w:eastAsia="SimSun"/>
          <w:b/>
          <w:bCs/>
          <w:color w:val="000000"/>
          <w:sz w:val="18"/>
          <w:szCs w:val="18"/>
          <w:lang w:val="en-US" w:eastAsia="zh-CN"/>
        </w:rPr>
      </w:pPr>
    </w:p>
    <w:p w:rsidR="0016128C" w:rsidRPr="002D5C5B" w:rsidRDefault="0016128C" w:rsidP="0016128C">
      <w:pPr>
        <w:pStyle w:val="Titolo5"/>
        <w:rPr>
          <w:ins w:id="4660" w:author="Romano Giovanni" w:date="2017-10-23T22:48:00Z"/>
          <w:rFonts w:eastAsia="SimSun"/>
          <w:bCs/>
          <w:color w:val="000000"/>
          <w:szCs w:val="24"/>
          <w:lang w:val="en-US" w:eastAsia="zh-CN"/>
        </w:rPr>
      </w:pPr>
      <w:ins w:id="4661"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12.11.1</w:t>
        </w:r>
      </w:ins>
      <w:ins w:id="4662" w:author="Romano Giovanni" w:date="2017-10-25T06:21:00Z">
        <w:r w:rsidR="00D50AD1">
          <w:rPr>
            <w:rFonts w:eastAsia="SimSun"/>
            <w:bCs/>
            <w:color w:val="000000"/>
            <w:szCs w:val="24"/>
            <w:lang w:val="en-US" w:eastAsia="zh-CN"/>
          </w:rPr>
          <w:t>5</w:t>
        </w:r>
      </w:ins>
      <w:ins w:id="4663" w:author="Romano Giovanni" w:date="2017-10-23T22:48:00Z">
        <w:r w:rsidRPr="00CF3217">
          <w:rPr>
            <w:rFonts w:eastAsia="SimSun"/>
            <w:bCs/>
            <w:color w:val="000000"/>
            <w:szCs w:val="24"/>
            <w:lang w:val="en-US" w:eastAsia="zh-CN"/>
          </w:rPr>
          <w:tab/>
          <w:t>TS 33.204</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64" w:author="Romano Giovanni" w:date="2017-10-23T22:48:00Z"/>
          <w:rFonts w:eastAsia="SimSun"/>
          <w:b/>
          <w:bCs/>
          <w:color w:val="000000"/>
          <w:sz w:val="30"/>
          <w:szCs w:val="30"/>
          <w:lang w:val="en-US" w:eastAsia="zh-CN"/>
        </w:rPr>
      </w:pPr>
      <w:ins w:id="4665" w:author="Romano Giovanni" w:date="2017-10-23T22:48:00Z">
        <w:r w:rsidRPr="00CF3217">
          <w:rPr>
            <w:rFonts w:eastAsia="SimSun"/>
            <w:b/>
            <w:bCs/>
            <w:color w:val="000000"/>
            <w:szCs w:val="24"/>
            <w:lang w:val="en-US" w:eastAsia="zh-CN"/>
          </w:rPr>
          <w:t>3G Security; Network Domain Security (NDS); Transaction Capabilities Application Part (TCAP) user security</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666" w:author="Romano Giovanni" w:date="2017-10-23T22:48:00Z"/>
          <w:rFonts w:eastAsia="SimSun"/>
          <w:color w:val="000000"/>
          <w:sz w:val="27"/>
          <w:szCs w:val="27"/>
          <w:lang w:val="en-US" w:eastAsia="zh-CN"/>
        </w:rPr>
      </w:pPr>
      <w:ins w:id="4667" w:author="Romano Giovanni" w:date="2017-10-23T22:48:00Z">
        <w:r w:rsidRPr="00CF3217">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termed </w:t>
        </w:r>
        <w:proofErr w:type="spellStart"/>
        <w:r w:rsidRPr="00CF3217">
          <w:rPr>
            <w:rFonts w:eastAsia="SimSun"/>
            <w:color w:val="000000"/>
            <w:szCs w:val="24"/>
            <w:lang w:val="en-US" w:eastAsia="zh-CN"/>
          </w:rPr>
          <w:t>TCAPsec</w:t>
        </w:r>
        <w:proofErr w:type="spellEnd"/>
        <w:r w:rsidRPr="00CF3217">
          <w:rPr>
            <w:rFonts w:eastAsia="SimSun"/>
            <w:color w:val="000000"/>
            <w:szCs w:val="24"/>
            <w:lang w:val="en-US" w:eastAsia="zh-CN"/>
          </w:rPr>
          <w:t xml:space="preserve">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ins>
    </w:p>
    <w:p w:rsidR="0016128C" w:rsidRPr="002D5C5B" w:rsidRDefault="0016128C" w:rsidP="0016128C">
      <w:pPr>
        <w:pStyle w:val="Titolo5"/>
        <w:rPr>
          <w:ins w:id="4668" w:author="Romano Giovanni" w:date="2017-10-23T22:48:00Z"/>
          <w:rFonts w:eastAsia="SimSun"/>
          <w:bCs/>
          <w:color w:val="000000"/>
          <w:szCs w:val="24"/>
          <w:lang w:val="en-US" w:eastAsia="zh-CN"/>
        </w:rPr>
      </w:pPr>
      <w:ins w:id="4669"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12.11.1</w:t>
        </w:r>
      </w:ins>
      <w:ins w:id="4670" w:author="Romano Giovanni" w:date="2017-10-25T06:22:00Z">
        <w:r w:rsidR="00D50AD1">
          <w:rPr>
            <w:rFonts w:eastAsia="SimSun"/>
            <w:bCs/>
            <w:color w:val="000000"/>
            <w:szCs w:val="24"/>
            <w:lang w:val="en-US" w:eastAsia="zh-CN"/>
          </w:rPr>
          <w:t>6</w:t>
        </w:r>
      </w:ins>
      <w:ins w:id="4671" w:author="Romano Giovanni" w:date="2017-10-23T22:48:00Z">
        <w:r w:rsidRPr="00CF3217">
          <w:rPr>
            <w:rFonts w:eastAsia="SimSun"/>
            <w:bCs/>
            <w:color w:val="000000"/>
            <w:szCs w:val="24"/>
            <w:lang w:val="en-US" w:eastAsia="zh-CN"/>
          </w:rPr>
          <w:tab/>
          <w:t>TS 33.210</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72" w:author="Romano Giovanni" w:date="2017-10-23T22:48:00Z"/>
          <w:rFonts w:eastAsia="SimSun"/>
          <w:b/>
          <w:bCs/>
          <w:color w:val="000000"/>
          <w:sz w:val="30"/>
          <w:szCs w:val="30"/>
          <w:lang w:val="en-US" w:eastAsia="zh-CN"/>
        </w:rPr>
      </w:pPr>
      <w:ins w:id="4673" w:author="Romano Giovanni" w:date="2017-10-23T22:48:00Z">
        <w:r w:rsidRPr="00CF3217">
          <w:rPr>
            <w:rFonts w:eastAsia="SimSun"/>
            <w:b/>
            <w:bCs/>
            <w:color w:val="000000"/>
            <w:szCs w:val="24"/>
            <w:lang w:val="en-US" w:eastAsia="zh-CN"/>
          </w:rPr>
          <w:t>3G security; Network Domain Security (NDS); IP network layer security</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674" w:author="Romano Giovanni" w:date="2017-10-23T22:48:00Z"/>
          <w:rFonts w:eastAsia="SimSun"/>
          <w:color w:val="000000"/>
          <w:sz w:val="27"/>
          <w:szCs w:val="27"/>
          <w:lang w:val="en-US" w:eastAsia="zh-CN"/>
        </w:rPr>
      </w:pPr>
      <w:ins w:id="4675" w:author="Romano Giovanni" w:date="2017-10-23T22:48:00Z">
        <w:r w:rsidRPr="00CF3217">
          <w:rPr>
            <w:rFonts w:eastAsia="SimSun"/>
            <w:color w:val="000000"/>
            <w:szCs w:val="24"/>
            <w:lang w:val="en-US" w:eastAsia="zh-CN"/>
          </w:rPr>
          <w:t xml:space="preserve">This document defines the security architecture for network domain IP based control planes, which shall be applied to NDS/IP-networks (i.e. 3GPP and fixed broadband networks). The scope of network domain control plane security is to cover the control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on selected interfaces between network elements of NDS/IP networks.</w:t>
        </w:r>
      </w:ins>
    </w:p>
    <w:p w:rsidR="0016128C" w:rsidRPr="002D5C5B" w:rsidRDefault="0016128C" w:rsidP="0016128C">
      <w:pPr>
        <w:pStyle w:val="Titolo5"/>
        <w:rPr>
          <w:ins w:id="4676" w:author="Romano Giovanni" w:date="2017-10-23T22:48:00Z"/>
          <w:rFonts w:eastAsia="SimSun"/>
          <w:bCs/>
          <w:color w:val="000000"/>
          <w:szCs w:val="24"/>
          <w:lang w:val="en-US" w:eastAsia="zh-CN"/>
        </w:rPr>
      </w:pPr>
      <w:ins w:id="4677"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12.11.1</w:t>
        </w:r>
      </w:ins>
      <w:ins w:id="4678" w:author="Romano Giovanni" w:date="2017-10-25T06:24:00Z">
        <w:r w:rsidR="008B51E7">
          <w:rPr>
            <w:rFonts w:eastAsia="SimSun"/>
            <w:bCs/>
            <w:color w:val="000000"/>
            <w:szCs w:val="24"/>
            <w:lang w:val="en-US" w:eastAsia="zh-CN"/>
          </w:rPr>
          <w:t>7</w:t>
        </w:r>
      </w:ins>
      <w:ins w:id="4679" w:author="Romano Giovanni" w:date="2017-10-23T22:48:00Z">
        <w:r w:rsidRPr="00CF3217">
          <w:rPr>
            <w:rFonts w:eastAsia="SimSun"/>
            <w:bCs/>
            <w:color w:val="000000"/>
            <w:szCs w:val="24"/>
            <w:lang w:val="en-US" w:eastAsia="zh-CN"/>
          </w:rPr>
          <w:tab/>
          <w:t>TS 33.220</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80" w:author="Romano Giovanni" w:date="2017-10-23T22:48:00Z"/>
          <w:rFonts w:eastAsia="SimSun"/>
          <w:b/>
          <w:bCs/>
          <w:color w:val="000000"/>
          <w:sz w:val="30"/>
          <w:szCs w:val="30"/>
          <w:lang w:val="en-US" w:eastAsia="zh-CN"/>
        </w:rPr>
      </w:pPr>
      <w:ins w:id="4681" w:author="Romano Giovanni" w:date="2017-10-23T22:48:00Z">
        <w:r w:rsidRPr="00CF3217">
          <w:rPr>
            <w:rFonts w:eastAsia="SimSun"/>
            <w:b/>
            <w:bCs/>
            <w:color w:val="000000"/>
            <w:szCs w:val="24"/>
            <w:lang w:val="en-US" w:eastAsia="zh-CN"/>
          </w:rPr>
          <w:t>Generic Authentication Architecture (GAA); Generic Bootstrapping Architecture (GBA)</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682" w:author="Romano Giovanni" w:date="2017-10-23T22:48:00Z"/>
          <w:rFonts w:eastAsia="SimSun"/>
          <w:color w:val="000000"/>
          <w:sz w:val="27"/>
          <w:szCs w:val="27"/>
          <w:lang w:val="en-US" w:eastAsia="zh-CN"/>
        </w:rPr>
      </w:pPr>
      <w:ins w:id="4683" w:author="Romano Giovanni" w:date="2017-10-23T22:48:00Z">
        <w:r w:rsidRPr="00CF3217">
          <w:rPr>
            <w:rFonts w:eastAsia="SimSun"/>
            <w:color w:val="000000"/>
            <w:szCs w:val="24"/>
            <w:lang w:val="en-US" w:eastAsia="zh-CN"/>
          </w:rPr>
          <w:t>This document describes the security features and a mechanism to bootstrap authentication and key agreement for application security from the</w:t>
        </w:r>
        <w:r w:rsidRPr="00CF3217">
          <w:rPr>
            <w:rFonts w:eastAsia="SimSun"/>
            <w:color w:val="000000"/>
            <w:sz w:val="30"/>
            <w:szCs w:val="30"/>
            <w:lang w:val="en-US" w:eastAsia="zh-CN"/>
          </w:rPr>
          <w:t xml:space="preserve"> </w:t>
        </w:r>
        <w:r w:rsidRPr="00CF3217">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CF3217">
          <w:rPr>
            <w:rFonts w:eastAsia="SimSun"/>
            <w:color w:val="000000"/>
            <w:sz w:val="27"/>
            <w:szCs w:val="27"/>
            <w:lang w:val="en-US" w:eastAsia="zh-CN"/>
          </w:rPr>
          <w:t xml:space="preserve"> </w:t>
        </w:r>
        <w:r w:rsidRPr="00CF3217">
          <w:rPr>
            <w:rFonts w:eastAsia="SimSun"/>
            <w:color w:val="000000"/>
            <w:szCs w:val="24"/>
            <w:lang w:val="en-US" w:eastAsia="zh-CN"/>
          </w:rPr>
          <w:t>keys on the UICC.</w:t>
        </w:r>
      </w:ins>
    </w:p>
    <w:p w:rsidR="0016128C" w:rsidRPr="002D5C5B" w:rsidRDefault="0016128C" w:rsidP="0016128C">
      <w:pPr>
        <w:pStyle w:val="Titolo5"/>
        <w:rPr>
          <w:ins w:id="4684" w:author="Romano Giovanni" w:date="2017-10-23T22:48:00Z"/>
          <w:rFonts w:eastAsia="SimSun"/>
          <w:bCs/>
          <w:color w:val="000000"/>
          <w:szCs w:val="24"/>
          <w:lang w:val="en-US" w:eastAsia="zh-CN"/>
        </w:rPr>
      </w:pPr>
      <w:ins w:id="4685"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12.11.1</w:t>
        </w:r>
      </w:ins>
      <w:ins w:id="4686" w:author="Romano Giovanni" w:date="2017-10-25T06:24:00Z">
        <w:r w:rsidR="008B51E7">
          <w:rPr>
            <w:rFonts w:eastAsia="SimSun"/>
            <w:bCs/>
            <w:color w:val="000000"/>
            <w:szCs w:val="24"/>
            <w:lang w:val="en-US" w:eastAsia="zh-CN"/>
          </w:rPr>
          <w:t>8</w:t>
        </w:r>
      </w:ins>
      <w:ins w:id="4687" w:author="Romano Giovanni" w:date="2017-10-23T22:48:00Z">
        <w:r w:rsidRPr="00CF3217">
          <w:rPr>
            <w:rFonts w:eastAsia="SimSun"/>
            <w:bCs/>
            <w:color w:val="000000"/>
            <w:szCs w:val="24"/>
            <w:lang w:val="en-US" w:eastAsia="zh-CN"/>
          </w:rPr>
          <w:tab/>
          <w:t>TS 33.221</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688" w:author="Romano Giovanni" w:date="2017-10-23T22:48:00Z"/>
          <w:rFonts w:eastAsia="SimSun"/>
          <w:b/>
          <w:bCs/>
          <w:color w:val="000000"/>
          <w:sz w:val="30"/>
          <w:szCs w:val="30"/>
          <w:lang w:val="en-US" w:eastAsia="zh-CN"/>
        </w:rPr>
      </w:pPr>
      <w:ins w:id="4689" w:author="Romano Giovanni" w:date="2017-10-23T22:48:00Z">
        <w:r w:rsidRPr="00CF3217">
          <w:rPr>
            <w:rFonts w:eastAsia="SimSun"/>
            <w:b/>
            <w:bCs/>
            <w:color w:val="000000"/>
            <w:szCs w:val="24"/>
            <w:lang w:val="en-US" w:eastAsia="zh-CN"/>
          </w:rPr>
          <w:t>Generic Authentication Architecture (GAA); Support for subscriber certificates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690" w:author="Romano Giovanni" w:date="2017-10-23T22:48:00Z"/>
          <w:rFonts w:eastAsia="SimSun"/>
          <w:color w:val="000000"/>
          <w:sz w:val="27"/>
          <w:szCs w:val="27"/>
          <w:lang w:val="en-US" w:eastAsia="zh-CN"/>
        </w:rPr>
      </w:pPr>
      <w:ins w:id="4691" w:author="Romano Giovanni" w:date="2017-10-23T22:48:00Z">
        <w:r w:rsidRPr="00CF3217">
          <w:rPr>
            <w:rFonts w:eastAsia="SimSun"/>
            <w:color w:val="000000"/>
            <w:szCs w:val="24"/>
            <w:lang w:val="en-US" w:eastAsia="zh-CN"/>
          </w:rPr>
          <w:t xml:space="preserve">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procedures for support of issuing certificates to subscribers and the standard format of certificates and digital signatures. It is not intended to duplicate existing standards being developed by other groups on these topics, and will reference these where appropriate.</w:t>
        </w:r>
      </w:ins>
    </w:p>
    <w:p w:rsidR="0016128C" w:rsidRPr="002D5C5B" w:rsidRDefault="0016128C" w:rsidP="0016128C">
      <w:pPr>
        <w:pStyle w:val="Titolo5"/>
        <w:rPr>
          <w:ins w:id="4692" w:author="Romano Giovanni" w:date="2017-10-23T22:48:00Z"/>
          <w:rFonts w:eastAsia="SimSun"/>
          <w:bCs/>
          <w:color w:val="000000"/>
          <w:szCs w:val="24"/>
          <w:lang w:val="en-US" w:eastAsia="zh-CN"/>
        </w:rPr>
      </w:pPr>
      <w:ins w:id="4693" w:author="Romano Giovanni" w:date="2017-10-23T22:48:00Z">
        <w:r w:rsidRPr="00CF3217">
          <w:rPr>
            <w:rFonts w:eastAsia="SimSun"/>
            <w:bCs/>
            <w:color w:val="000000"/>
            <w:szCs w:val="24"/>
            <w:lang w:val="en-US" w:eastAsia="zh-CN"/>
          </w:rPr>
          <w:lastRenderedPageBreak/>
          <w:t>5.</w:t>
        </w:r>
        <w:r>
          <w:rPr>
            <w:rFonts w:eastAsia="SimSun"/>
            <w:bCs/>
            <w:color w:val="000000"/>
            <w:szCs w:val="24"/>
            <w:lang w:val="en-US" w:eastAsia="zh-CN"/>
          </w:rPr>
          <w:t>1</w:t>
        </w:r>
        <w:r w:rsidRPr="00CF3217">
          <w:rPr>
            <w:rFonts w:eastAsia="SimSun"/>
            <w:bCs/>
            <w:color w:val="000000"/>
            <w:szCs w:val="24"/>
            <w:lang w:val="en-US" w:eastAsia="zh-CN"/>
          </w:rPr>
          <w:t>.2.</w:t>
        </w:r>
        <w:r>
          <w:rPr>
            <w:rFonts w:eastAsia="SimSun"/>
            <w:bCs/>
            <w:color w:val="000000"/>
            <w:szCs w:val="24"/>
            <w:lang w:val="en-US" w:eastAsia="zh-CN"/>
          </w:rPr>
          <w:t>12.11.</w:t>
        </w:r>
        <w:r w:rsidRPr="00CF3217">
          <w:rPr>
            <w:rFonts w:eastAsia="SimSun"/>
            <w:bCs/>
            <w:color w:val="000000"/>
            <w:szCs w:val="24"/>
            <w:lang w:val="en-US" w:eastAsia="zh-CN"/>
          </w:rPr>
          <w:t>1</w:t>
        </w:r>
      </w:ins>
      <w:ins w:id="4694" w:author="Romano Giovanni" w:date="2017-10-25T06:24:00Z">
        <w:r w:rsidR="008B51E7">
          <w:rPr>
            <w:rFonts w:eastAsia="SimSun"/>
            <w:bCs/>
            <w:color w:val="000000"/>
            <w:szCs w:val="24"/>
            <w:lang w:val="en-US" w:eastAsia="zh-CN"/>
          </w:rPr>
          <w:t>9</w:t>
        </w:r>
      </w:ins>
      <w:ins w:id="4695" w:author="Romano Giovanni" w:date="2017-10-23T22:48:00Z">
        <w:r w:rsidRPr="00CF3217">
          <w:rPr>
            <w:rFonts w:eastAsia="SimSun"/>
            <w:bCs/>
            <w:color w:val="000000"/>
            <w:szCs w:val="24"/>
            <w:lang w:val="en-US" w:eastAsia="zh-CN"/>
          </w:rPr>
          <w:tab/>
          <w:t>TS 33.222</w:t>
        </w:r>
      </w:ins>
    </w:p>
    <w:p w:rsidR="0016128C" w:rsidRPr="00CF3217" w:rsidRDefault="0016128C" w:rsidP="0016128C">
      <w:pPr>
        <w:widowControl w:val="0"/>
        <w:tabs>
          <w:tab w:val="clear" w:pos="1134"/>
          <w:tab w:val="clear" w:pos="1871"/>
          <w:tab w:val="clear" w:pos="2268"/>
          <w:tab w:val="left" w:pos="90"/>
        </w:tabs>
        <w:overflowPunct/>
        <w:textAlignment w:val="auto"/>
        <w:rPr>
          <w:ins w:id="4696" w:author="Romano Giovanni" w:date="2017-10-23T22:48:00Z"/>
          <w:rFonts w:eastAsia="SimSun"/>
          <w:b/>
          <w:bCs/>
          <w:color w:val="000000"/>
          <w:sz w:val="27"/>
          <w:szCs w:val="27"/>
          <w:lang w:val="en-US" w:eastAsia="zh-CN"/>
        </w:rPr>
      </w:pPr>
      <w:ins w:id="4697" w:author="Romano Giovanni" w:date="2017-10-23T22:48:00Z">
        <w:r w:rsidRPr="00CF3217">
          <w:rPr>
            <w:rFonts w:eastAsia="SimSun"/>
            <w:b/>
            <w:bCs/>
            <w:color w:val="000000"/>
            <w:szCs w:val="24"/>
            <w:lang w:val="en-US" w:eastAsia="zh-CN"/>
          </w:rPr>
          <w:t>Generic Authentication Architecture (GAA); Access to network application functions using Hypertext Transfer Protocol over Transport Layer Security (HTTPS)</w:t>
        </w:r>
      </w:ins>
    </w:p>
    <w:p w:rsidR="0016128C" w:rsidRPr="00CF3217" w:rsidRDefault="0016128C" w:rsidP="0016128C">
      <w:pPr>
        <w:widowControl w:val="0"/>
        <w:tabs>
          <w:tab w:val="clear" w:pos="1134"/>
          <w:tab w:val="clear" w:pos="1871"/>
          <w:tab w:val="clear" w:pos="2268"/>
          <w:tab w:val="left" w:pos="90"/>
        </w:tabs>
        <w:overflowPunct/>
        <w:textAlignment w:val="auto"/>
        <w:rPr>
          <w:ins w:id="4698" w:author="Romano Giovanni" w:date="2017-10-23T22:48:00Z"/>
          <w:rFonts w:eastAsia="SimSun"/>
          <w:color w:val="000000"/>
          <w:sz w:val="27"/>
          <w:szCs w:val="27"/>
          <w:lang w:val="en-US" w:eastAsia="zh-CN"/>
        </w:rPr>
      </w:pPr>
      <w:ins w:id="4699" w:author="Romano Giovanni" w:date="2017-10-23T22:48:00Z">
        <w:r w:rsidRPr="00CF3217">
          <w:rPr>
            <w:rFonts w:eastAsia="SimSun"/>
            <w:color w:val="000000"/>
            <w:szCs w:val="24"/>
            <w:lang w:val="en-US" w:eastAsia="zh-CN"/>
          </w:rPr>
          <w:t>This document specifies secure access methods to Network Application Functions (NAF) using HTTP over TLS in the Generic Authentication</w:t>
        </w:r>
        <w:r w:rsidRPr="00CF3217">
          <w:rPr>
            <w:rFonts w:eastAsia="SimSun"/>
            <w:color w:val="000000"/>
            <w:sz w:val="30"/>
            <w:szCs w:val="30"/>
            <w:lang w:val="en-US" w:eastAsia="zh-CN"/>
          </w:rPr>
          <w:t xml:space="preserve"> </w:t>
        </w:r>
        <w:r w:rsidRPr="00CF3217">
          <w:rPr>
            <w:rFonts w:eastAsia="SimSun"/>
            <w:color w:val="000000"/>
            <w:szCs w:val="24"/>
            <w:lang w:val="en-US" w:eastAsia="zh-CN"/>
          </w:rPr>
          <w:t>Architecture (GAA), and provides Stage 2 security requirements, principles and procedures for the access. This document describes both direct</w:t>
        </w:r>
        <w:r w:rsidRPr="00CF3217">
          <w:rPr>
            <w:rFonts w:eastAsia="SimSun"/>
            <w:color w:val="000000"/>
            <w:sz w:val="27"/>
            <w:szCs w:val="27"/>
            <w:lang w:val="en-US" w:eastAsia="zh-CN"/>
          </w:rPr>
          <w:t xml:space="preserve"> </w:t>
        </w:r>
        <w:r w:rsidRPr="00CF3217">
          <w:rPr>
            <w:rFonts w:eastAsia="SimSun"/>
            <w:color w:val="000000"/>
            <w:szCs w:val="24"/>
            <w:lang w:val="en-US" w:eastAsia="zh-CN"/>
          </w:rPr>
          <w:t>access to an Application Server (AS) and access to an Application Server through an Authentication Proxy (AP).</w:t>
        </w:r>
      </w:ins>
    </w:p>
    <w:p w:rsidR="0016128C" w:rsidRPr="002D5C5B" w:rsidRDefault="0016128C" w:rsidP="0016128C">
      <w:pPr>
        <w:pStyle w:val="Titolo5"/>
        <w:rPr>
          <w:ins w:id="4700" w:author="Romano Giovanni" w:date="2017-10-23T22:48:00Z"/>
          <w:rFonts w:eastAsia="SimSun"/>
          <w:bCs/>
          <w:color w:val="000000"/>
          <w:szCs w:val="24"/>
          <w:lang w:val="en-US" w:eastAsia="zh-CN"/>
        </w:rPr>
      </w:pPr>
      <w:ins w:id="4701"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702" w:author="Romano Giovanni" w:date="2017-10-25T06:24:00Z">
        <w:r w:rsidR="008B51E7">
          <w:rPr>
            <w:rFonts w:eastAsia="SimSun"/>
            <w:bCs/>
            <w:color w:val="000000"/>
            <w:szCs w:val="24"/>
            <w:lang w:val="en-US" w:eastAsia="zh-CN"/>
          </w:rPr>
          <w:t>20</w:t>
        </w:r>
      </w:ins>
      <w:ins w:id="4703" w:author="Romano Giovanni" w:date="2017-10-23T22:48:00Z">
        <w:r w:rsidRPr="00CF3217">
          <w:rPr>
            <w:rFonts w:eastAsia="SimSun"/>
            <w:bCs/>
            <w:color w:val="000000"/>
            <w:szCs w:val="24"/>
            <w:lang w:val="en-US" w:eastAsia="zh-CN"/>
          </w:rPr>
          <w:tab/>
          <w:t>TS 33.223</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04" w:author="Romano Giovanni" w:date="2017-10-23T22:48:00Z"/>
          <w:rFonts w:eastAsia="SimSun"/>
          <w:b/>
          <w:bCs/>
          <w:color w:val="000000"/>
          <w:sz w:val="30"/>
          <w:szCs w:val="30"/>
          <w:lang w:val="en-US" w:eastAsia="zh-CN"/>
        </w:rPr>
      </w:pPr>
      <w:ins w:id="4705" w:author="Romano Giovanni" w:date="2017-10-23T22:48:00Z">
        <w:r w:rsidRPr="00CF3217">
          <w:rPr>
            <w:rFonts w:eastAsia="SimSun"/>
            <w:b/>
            <w:bCs/>
            <w:color w:val="000000"/>
            <w:szCs w:val="24"/>
            <w:lang w:val="en-US" w:eastAsia="zh-CN"/>
          </w:rPr>
          <w:t>Generic Authentication Architecture (GAA); Generic Bootstrapping Architecture (GBA) push layer</w:t>
        </w:r>
      </w:ins>
    </w:p>
    <w:p w:rsidR="0016128C" w:rsidRPr="00CF3217" w:rsidRDefault="0016128C" w:rsidP="0016128C">
      <w:pPr>
        <w:widowControl w:val="0"/>
        <w:tabs>
          <w:tab w:val="clear" w:pos="1134"/>
          <w:tab w:val="clear" w:pos="1871"/>
          <w:tab w:val="clear" w:pos="2268"/>
          <w:tab w:val="left" w:pos="90"/>
        </w:tabs>
        <w:overflowPunct/>
        <w:spacing w:before="81"/>
        <w:textAlignment w:val="auto"/>
        <w:rPr>
          <w:ins w:id="4706" w:author="Romano Giovanni" w:date="2017-10-23T22:48:00Z"/>
          <w:rFonts w:eastAsia="SimSun"/>
          <w:color w:val="000000"/>
          <w:sz w:val="30"/>
          <w:szCs w:val="30"/>
          <w:lang w:val="en-US" w:eastAsia="zh-CN"/>
        </w:rPr>
      </w:pPr>
      <w:ins w:id="4707" w:author="Romano Giovanni" w:date="2017-10-23T22:48:00Z">
        <w:r w:rsidRPr="00CF3217">
          <w:rPr>
            <w:rFonts w:eastAsia="SimSun"/>
            <w:color w:val="000000"/>
            <w:szCs w:val="24"/>
            <w:lang w:val="en-US" w:eastAsia="zh-CN"/>
          </w:rPr>
          <w:t>This document specifies a Push Function as a functional add-on for the Generic Authentication Architecture (GAA).</w:t>
        </w:r>
      </w:ins>
    </w:p>
    <w:p w:rsidR="0016128C" w:rsidRPr="002D5C5B" w:rsidRDefault="0016128C" w:rsidP="0016128C">
      <w:pPr>
        <w:pStyle w:val="Titolo5"/>
        <w:rPr>
          <w:ins w:id="4708" w:author="Romano Giovanni" w:date="2017-10-23T22:48:00Z"/>
          <w:rFonts w:eastAsia="SimSun"/>
          <w:bCs/>
          <w:color w:val="000000"/>
          <w:szCs w:val="24"/>
          <w:lang w:val="en-US" w:eastAsia="zh-CN"/>
        </w:rPr>
      </w:pPr>
      <w:ins w:id="4709"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710" w:author="Romano Giovanni" w:date="2017-10-25T06:24:00Z">
        <w:r w:rsidR="008B51E7">
          <w:rPr>
            <w:rFonts w:eastAsia="SimSun"/>
            <w:bCs/>
            <w:color w:val="000000"/>
            <w:szCs w:val="24"/>
            <w:lang w:val="en-US" w:eastAsia="zh-CN"/>
          </w:rPr>
          <w:t>21</w:t>
        </w:r>
      </w:ins>
      <w:ins w:id="4711" w:author="Romano Giovanni" w:date="2017-10-23T22:48:00Z">
        <w:r w:rsidRPr="00CF3217">
          <w:rPr>
            <w:rFonts w:eastAsia="SimSun"/>
            <w:bCs/>
            <w:color w:val="000000"/>
            <w:szCs w:val="24"/>
            <w:lang w:val="en-US" w:eastAsia="zh-CN"/>
          </w:rPr>
          <w:tab/>
          <w:t>TS 33.224</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12" w:author="Romano Giovanni" w:date="2017-10-23T22:48:00Z"/>
          <w:rFonts w:eastAsia="SimSun"/>
          <w:b/>
          <w:bCs/>
          <w:color w:val="000000"/>
          <w:sz w:val="30"/>
          <w:szCs w:val="30"/>
          <w:lang w:val="en-US" w:eastAsia="zh-CN"/>
        </w:rPr>
      </w:pPr>
      <w:ins w:id="4713" w:author="Romano Giovanni" w:date="2017-10-23T22:48:00Z">
        <w:r w:rsidRPr="00CF3217">
          <w:rPr>
            <w:rFonts w:eastAsia="SimSun"/>
            <w:b/>
            <w:bCs/>
            <w:color w:val="000000"/>
            <w:szCs w:val="24"/>
            <w:lang w:val="en-US" w:eastAsia="zh-CN"/>
          </w:rPr>
          <w:t>Generic Authentication Architecture (GAA); Generic Bootstrapping Architecture (GBA) push layer</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14" w:author="Romano Giovanni" w:date="2017-10-23T22:48:00Z"/>
          <w:rFonts w:eastAsia="SimSun"/>
          <w:color w:val="000000"/>
          <w:szCs w:val="24"/>
          <w:lang w:val="en-US" w:eastAsia="zh-CN"/>
        </w:rPr>
      </w:pPr>
      <w:ins w:id="4715" w:author="Romano Giovanni" w:date="2017-10-23T22:48:00Z">
        <w:r w:rsidRPr="00CF3217">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is that having each application specify its own security mechanisms would for obvious reasons lead to duplication of work, specifications and implementations. </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16" w:author="Romano Giovanni" w:date="2017-10-23T22:48:00Z"/>
          <w:rFonts w:eastAsia="SimSun"/>
          <w:color w:val="000000"/>
          <w:sz w:val="27"/>
          <w:szCs w:val="27"/>
          <w:lang w:val="en-US" w:eastAsia="zh-CN"/>
        </w:rPr>
      </w:pPr>
      <w:ins w:id="4717" w:author="Romano Giovanni" w:date="2017-10-23T22:48:00Z">
        <w:r w:rsidRPr="00CF3217">
          <w:rPr>
            <w:rFonts w:eastAsia="SimSun"/>
            <w:color w:val="000000"/>
            <w:szCs w:val="24"/>
            <w:lang w:val="en-US" w:eastAsia="zh-CN"/>
          </w:rPr>
          <w:t>Using a generic secure push layer avoids these problems. A generic secure push layer may also relieve the applications using the service of having to be aware of inner working of the security layer.</w:t>
        </w:r>
      </w:ins>
    </w:p>
    <w:p w:rsidR="0016128C" w:rsidRPr="002D5C5B" w:rsidRDefault="0016128C" w:rsidP="0016128C">
      <w:pPr>
        <w:pStyle w:val="Titolo5"/>
        <w:rPr>
          <w:ins w:id="4718" w:author="Romano Giovanni" w:date="2017-10-23T22:48:00Z"/>
          <w:rFonts w:eastAsia="SimSun"/>
          <w:bCs/>
          <w:color w:val="000000"/>
          <w:szCs w:val="24"/>
          <w:lang w:val="en-US" w:eastAsia="zh-CN"/>
        </w:rPr>
      </w:pPr>
      <w:ins w:id="4719"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720" w:author="Romano Giovanni" w:date="2017-10-25T06:24:00Z">
        <w:r w:rsidR="008B51E7">
          <w:rPr>
            <w:rFonts w:eastAsia="SimSun"/>
            <w:bCs/>
            <w:color w:val="000000"/>
            <w:szCs w:val="24"/>
            <w:lang w:val="en-US" w:eastAsia="zh-CN"/>
          </w:rPr>
          <w:t>22</w:t>
        </w:r>
      </w:ins>
      <w:ins w:id="4721" w:author="Romano Giovanni" w:date="2017-10-23T22:48:00Z">
        <w:r w:rsidRPr="00CF3217">
          <w:rPr>
            <w:rFonts w:eastAsia="SimSun"/>
            <w:bCs/>
            <w:color w:val="000000"/>
            <w:szCs w:val="24"/>
            <w:lang w:val="en-US" w:eastAsia="zh-CN"/>
          </w:rPr>
          <w:tab/>
          <w:t>TS 33.234</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22" w:author="Romano Giovanni" w:date="2017-10-23T22:48:00Z"/>
          <w:rFonts w:eastAsia="SimSun"/>
          <w:b/>
          <w:bCs/>
          <w:color w:val="000000"/>
          <w:sz w:val="30"/>
          <w:szCs w:val="30"/>
          <w:lang w:val="en-US" w:eastAsia="zh-CN"/>
        </w:rPr>
      </w:pPr>
      <w:ins w:id="4723" w:author="Romano Giovanni" w:date="2017-10-23T22:48:00Z">
        <w:r w:rsidRPr="00CF3217">
          <w:rPr>
            <w:rFonts w:eastAsia="SimSun"/>
            <w:b/>
            <w:bCs/>
            <w:color w:val="000000"/>
            <w:szCs w:val="24"/>
            <w:lang w:val="en-US" w:eastAsia="zh-CN"/>
          </w:rPr>
          <w:t>3G security; Wireless Local Area Network (WLAN) interworking security</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24" w:author="Romano Giovanni" w:date="2017-10-23T22:48:00Z"/>
          <w:rFonts w:eastAsia="SimSun"/>
          <w:color w:val="000000"/>
          <w:sz w:val="27"/>
          <w:szCs w:val="27"/>
          <w:lang w:val="en-US" w:eastAsia="zh-CN"/>
        </w:rPr>
      </w:pPr>
      <w:ins w:id="4725" w:author="Romano Giovanni" w:date="2017-10-23T22:48:00Z">
        <w:r w:rsidRPr="00CF3217">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authentication, key management, service authorization, confidentiality and integrity protection of user and </w:t>
        </w:r>
        <w:proofErr w:type="spellStart"/>
        <w:r w:rsidRPr="00CF3217">
          <w:rPr>
            <w:rFonts w:eastAsia="SimSun"/>
            <w:color w:val="000000"/>
            <w:szCs w:val="24"/>
            <w:lang w:val="en-US" w:eastAsia="zh-CN"/>
          </w:rPr>
          <w:t>signalling</w:t>
        </w:r>
        <w:proofErr w:type="spellEnd"/>
        <w:r w:rsidRPr="00CF3217">
          <w:rPr>
            <w:rFonts w:eastAsia="SimSun"/>
            <w:color w:val="000000"/>
            <w:szCs w:val="24"/>
            <w:lang w:val="en-US" w:eastAsia="zh-CN"/>
          </w:rPr>
          <w:t xml:space="preserve"> data are also provided.</w:t>
        </w:r>
      </w:ins>
    </w:p>
    <w:p w:rsidR="0016128C" w:rsidRPr="002D5C5B" w:rsidRDefault="0016128C" w:rsidP="0016128C">
      <w:pPr>
        <w:pStyle w:val="Titolo5"/>
        <w:rPr>
          <w:ins w:id="4726" w:author="Romano Giovanni" w:date="2017-10-23T22:48:00Z"/>
          <w:rFonts w:eastAsia="SimSun"/>
          <w:bCs/>
          <w:color w:val="000000"/>
          <w:szCs w:val="24"/>
          <w:lang w:val="en-US" w:eastAsia="zh-CN"/>
        </w:rPr>
      </w:pPr>
      <w:ins w:id="4727"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728" w:author="Romano Giovanni" w:date="2017-10-25T06:24:00Z">
        <w:r w:rsidR="008B51E7">
          <w:rPr>
            <w:rFonts w:eastAsia="SimSun"/>
            <w:bCs/>
            <w:color w:val="000000"/>
            <w:szCs w:val="24"/>
            <w:lang w:val="en-US" w:eastAsia="zh-CN"/>
          </w:rPr>
          <w:t>23</w:t>
        </w:r>
      </w:ins>
      <w:ins w:id="4729" w:author="Romano Giovanni" w:date="2017-10-23T22:48:00Z">
        <w:r w:rsidRPr="00CF3217">
          <w:rPr>
            <w:rFonts w:eastAsia="SimSun"/>
            <w:bCs/>
            <w:color w:val="000000"/>
            <w:szCs w:val="24"/>
            <w:lang w:val="en-US" w:eastAsia="zh-CN"/>
          </w:rPr>
          <w:tab/>
          <w:t>TS 33.246</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30" w:author="Romano Giovanni" w:date="2017-10-23T22:48:00Z"/>
          <w:rFonts w:eastAsia="SimSun"/>
          <w:b/>
          <w:bCs/>
          <w:color w:val="000000"/>
          <w:sz w:val="30"/>
          <w:szCs w:val="30"/>
          <w:lang w:val="en-US" w:eastAsia="zh-CN"/>
        </w:rPr>
      </w:pPr>
      <w:ins w:id="4731" w:author="Romano Giovanni" w:date="2017-10-23T22:48:00Z">
        <w:r w:rsidRPr="00CF3217">
          <w:rPr>
            <w:rFonts w:eastAsia="SimSun"/>
            <w:b/>
            <w:bCs/>
            <w:color w:val="000000"/>
            <w:szCs w:val="24"/>
            <w:lang w:val="en-US" w:eastAsia="zh-CN"/>
          </w:rPr>
          <w:t>3G Security; Security of Multimedia Broadcast/Multicast Service (MBMS)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32" w:author="Romano Giovanni" w:date="2017-10-23T22:48:00Z"/>
          <w:rFonts w:eastAsia="SimSun"/>
          <w:color w:val="000000"/>
          <w:sz w:val="27"/>
          <w:szCs w:val="27"/>
          <w:lang w:val="en-US" w:eastAsia="zh-CN"/>
        </w:rPr>
      </w:pPr>
      <w:ins w:id="4733" w:author="Romano Giovanni" w:date="2017-10-23T22:48:00Z">
        <w:r w:rsidRPr="00CF3217">
          <w:rPr>
            <w:rFonts w:eastAsia="SimSun"/>
            <w:color w:val="000000"/>
            <w:szCs w:val="24"/>
            <w:lang w:val="en-US" w:eastAsia="zh-CN"/>
          </w:rPr>
          <w: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t>
        </w:r>
      </w:ins>
    </w:p>
    <w:p w:rsidR="00AB4F0E" w:rsidRPr="00AB4F0E" w:rsidRDefault="00AB4F0E" w:rsidP="00AB4F0E">
      <w:pPr>
        <w:pStyle w:val="Titolo5"/>
        <w:rPr>
          <w:ins w:id="4734" w:author="Romano Giovanni" w:date="2017-10-25T06:27:00Z"/>
          <w:rFonts w:eastAsia="SimSun"/>
          <w:bCs/>
          <w:color w:val="000000"/>
          <w:szCs w:val="24"/>
          <w:highlight w:val="yellow"/>
          <w:lang w:val="en-US" w:eastAsia="zh-CN"/>
        </w:rPr>
      </w:pPr>
      <w:ins w:id="4735" w:author="Romano Giovanni" w:date="2017-10-25T06:27:00Z">
        <w:r w:rsidRPr="00AB4F0E">
          <w:rPr>
            <w:rFonts w:eastAsia="SimSun"/>
            <w:bCs/>
            <w:color w:val="000000"/>
            <w:szCs w:val="24"/>
            <w:highlight w:val="yellow"/>
            <w:lang w:val="en-US" w:eastAsia="zh-CN"/>
          </w:rPr>
          <w:lastRenderedPageBreak/>
          <w:t>5.1.2.12.11.24</w:t>
        </w:r>
        <w:r w:rsidRPr="00AB4F0E">
          <w:rPr>
            <w:rFonts w:eastAsia="SimSun"/>
            <w:bCs/>
            <w:color w:val="000000"/>
            <w:szCs w:val="24"/>
            <w:highlight w:val="yellow"/>
            <w:lang w:val="en-US" w:eastAsia="zh-CN"/>
          </w:rPr>
          <w:tab/>
          <w:t>TS 33.250</w:t>
        </w:r>
      </w:ins>
    </w:p>
    <w:p w:rsidR="00AB4F0E" w:rsidRPr="00AB4F0E" w:rsidRDefault="00AB4F0E" w:rsidP="00AB4F0E">
      <w:pPr>
        <w:widowControl w:val="0"/>
        <w:tabs>
          <w:tab w:val="clear" w:pos="1134"/>
          <w:tab w:val="clear" w:pos="1871"/>
          <w:tab w:val="clear" w:pos="2268"/>
          <w:tab w:val="left" w:pos="90"/>
        </w:tabs>
        <w:overflowPunct/>
        <w:spacing w:before="91"/>
        <w:textAlignment w:val="auto"/>
        <w:rPr>
          <w:ins w:id="4736" w:author="Romano Giovanni" w:date="2017-10-25T06:27:00Z"/>
          <w:rFonts w:eastAsia="SimSun"/>
          <w:b/>
          <w:bCs/>
          <w:color w:val="000000"/>
          <w:sz w:val="30"/>
          <w:szCs w:val="30"/>
          <w:highlight w:val="yellow"/>
          <w:lang w:val="en-US" w:eastAsia="zh-CN"/>
        </w:rPr>
      </w:pPr>
      <w:ins w:id="4737" w:author="Romano Giovanni" w:date="2017-10-25T06:27:00Z">
        <w:r w:rsidRPr="00AB4F0E">
          <w:rPr>
            <w:rFonts w:eastAsia="SimSun"/>
            <w:b/>
            <w:bCs/>
            <w:color w:val="000000"/>
            <w:szCs w:val="24"/>
            <w:highlight w:val="yellow"/>
            <w:lang w:val="en-US" w:eastAsia="zh-CN"/>
          </w:rPr>
          <w:t>Security assurance specification for the PGW network product class</w:t>
        </w:r>
      </w:ins>
    </w:p>
    <w:p w:rsidR="00AB4F0E" w:rsidRPr="00B905B7" w:rsidRDefault="00AB4F0E" w:rsidP="00AB4F0E">
      <w:pPr>
        <w:rPr>
          <w:ins w:id="4738" w:author="Romano Giovanni" w:date="2017-10-25T06:27:00Z"/>
          <w:rFonts w:eastAsia="SimSun"/>
          <w:color w:val="000000"/>
          <w:szCs w:val="24"/>
          <w:lang w:val="en-US" w:eastAsia="zh-CN"/>
        </w:rPr>
      </w:pPr>
      <w:ins w:id="4739" w:author="Romano Giovanni" w:date="2017-10-25T06:27:00Z">
        <w:r w:rsidRPr="00AB4F0E">
          <w:rPr>
            <w:rFonts w:eastAsia="SimSun"/>
            <w:color w:val="000000"/>
            <w:szCs w:val="24"/>
            <w:highlight w:val="yellow"/>
            <w:lang w:val="en-US" w:eastAsia="zh-CN"/>
          </w:rPr>
          <w:t>This document contains</w:t>
        </w:r>
        <w:r w:rsidRPr="00AB4F0E">
          <w:rPr>
            <w:rFonts w:eastAsia="SimSun" w:hint="eastAsia"/>
            <w:color w:val="000000"/>
            <w:szCs w:val="24"/>
            <w:highlight w:val="yellow"/>
            <w:lang w:val="en-US" w:eastAsia="zh-CN"/>
          </w:rPr>
          <w:t xml:space="preserve"> </w:t>
        </w:r>
        <w:r w:rsidRPr="00AB4F0E">
          <w:rPr>
            <w:rFonts w:eastAsia="SimSun"/>
            <w:color w:val="000000"/>
            <w:szCs w:val="24"/>
            <w:highlight w:val="yellow"/>
            <w:lang w:val="en-US" w:eastAsia="zh-CN"/>
          </w:rPr>
          <w:t xml:space="preserve">requirements and test cases that are specific to the </w:t>
        </w:r>
        <w:r w:rsidRPr="00AB4F0E">
          <w:rPr>
            <w:rFonts w:eastAsia="SimSun" w:hint="eastAsia"/>
            <w:color w:val="000000"/>
            <w:szCs w:val="24"/>
            <w:highlight w:val="yellow"/>
            <w:lang w:val="en-US" w:eastAsia="zh-CN"/>
          </w:rPr>
          <w:t>PGW</w:t>
        </w:r>
        <w:r w:rsidRPr="00AB4F0E">
          <w:rPr>
            <w:rFonts w:eastAsia="SimSun"/>
            <w:color w:val="000000"/>
            <w:szCs w:val="24"/>
            <w:highlight w:val="yellow"/>
            <w:lang w:val="en-US"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AB4F0E">
          <w:rPr>
            <w:rFonts w:eastAsia="SimSun" w:hint="eastAsia"/>
            <w:color w:val="000000"/>
            <w:szCs w:val="24"/>
            <w:highlight w:val="yellow"/>
            <w:lang w:val="en-US" w:eastAsia="zh-CN"/>
          </w:rPr>
          <w:t>PGW</w:t>
        </w:r>
        <w:r w:rsidRPr="00AB4F0E">
          <w:rPr>
            <w:rFonts w:eastAsia="SimSun"/>
            <w:color w:val="000000"/>
            <w:szCs w:val="24"/>
            <w:highlight w:val="yellow"/>
            <w:lang w:val="en-US" w:eastAsia="zh-CN"/>
          </w:rPr>
          <w:t xml:space="preserve"> network product class.</w:t>
        </w:r>
      </w:ins>
    </w:p>
    <w:p w:rsidR="0016128C" w:rsidRPr="002D5C5B" w:rsidRDefault="0016128C" w:rsidP="0016128C">
      <w:pPr>
        <w:pStyle w:val="Titolo5"/>
        <w:rPr>
          <w:ins w:id="4740" w:author="Romano Giovanni" w:date="2017-10-23T22:48:00Z"/>
          <w:rFonts w:eastAsia="SimSun"/>
          <w:bCs/>
          <w:color w:val="000000"/>
          <w:szCs w:val="24"/>
          <w:lang w:val="en-US" w:eastAsia="zh-CN"/>
        </w:rPr>
      </w:pPr>
      <w:ins w:id="4741"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742" w:author="Romano Giovanni" w:date="2017-10-25T06:27:00Z">
        <w:r w:rsidR="001D7D5A">
          <w:rPr>
            <w:rFonts w:eastAsia="SimSun"/>
            <w:bCs/>
            <w:color w:val="000000"/>
            <w:szCs w:val="24"/>
            <w:lang w:val="en-US" w:eastAsia="zh-CN"/>
          </w:rPr>
          <w:t>25</w:t>
        </w:r>
      </w:ins>
      <w:ins w:id="4743" w:author="Romano Giovanni" w:date="2017-10-23T22:48:00Z">
        <w:r w:rsidRPr="00CF3217">
          <w:rPr>
            <w:rFonts w:eastAsia="SimSun"/>
            <w:bCs/>
            <w:color w:val="000000"/>
            <w:szCs w:val="24"/>
            <w:lang w:val="en-US" w:eastAsia="zh-CN"/>
          </w:rPr>
          <w:tab/>
          <w:t>TS 33.259</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44" w:author="Romano Giovanni" w:date="2017-10-23T22:48:00Z"/>
          <w:rFonts w:eastAsia="SimSun"/>
          <w:b/>
          <w:bCs/>
          <w:color w:val="000000"/>
          <w:sz w:val="30"/>
          <w:szCs w:val="30"/>
          <w:lang w:val="en-US" w:eastAsia="zh-CN"/>
        </w:rPr>
      </w:pPr>
      <w:ins w:id="4745" w:author="Romano Giovanni" w:date="2017-10-23T22:48:00Z">
        <w:r w:rsidRPr="00CF3217">
          <w:rPr>
            <w:rFonts w:eastAsia="SimSun"/>
            <w:b/>
            <w:bCs/>
            <w:color w:val="000000"/>
            <w:szCs w:val="24"/>
            <w:lang w:val="en-US" w:eastAsia="zh-CN"/>
          </w:rPr>
          <w:t>Key establishment between a UICC hosting device and a remote device</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46" w:author="Romano Giovanni" w:date="2017-10-23T22:48:00Z"/>
          <w:rFonts w:eastAsia="SimSun"/>
          <w:color w:val="000000"/>
          <w:sz w:val="27"/>
          <w:szCs w:val="27"/>
          <w:lang w:val="en-US" w:eastAsia="zh-CN"/>
        </w:rPr>
      </w:pPr>
      <w:ins w:id="4747" w:author="Romano Giovanni" w:date="2017-10-23T22:48:00Z">
        <w:r w:rsidRPr="00CF3217">
          <w:rPr>
            <w:rFonts w:eastAsia="SimSun"/>
            <w:color w:val="000000"/>
            <w:szCs w:val="24"/>
            <w:lang w:val="en-US" w:eastAsia="zh-CN"/>
          </w:rPr>
          <w:t>This document describes the security features and mechanisms to provision a shared key between a UICC Hosting Device and a Remote Device</w:t>
        </w:r>
        <w:r w:rsidRPr="00CF3217">
          <w:rPr>
            <w:rFonts w:eastAsia="SimSun"/>
            <w:color w:val="000000"/>
            <w:sz w:val="30"/>
            <w:szCs w:val="30"/>
            <w:lang w:val="en-US" w:eastAsia="zh-CN"/>
          </w:rPr>
          <w:t xml:space="preserve"> </w:t>
        </w:r>
        <w:r w:rsidRPr="00CF3217">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CF3217">
          <w:rPr>
            <w:rFonts w:eastAsia="SimSun"/>
            <w:color w:val="000000"/>
            <w:sz w:val="27"/>
            <w:szCs w:val="27"/>
            <w:lang w:val="en-US" w:eastAsia="zh-CN"/>
          </w:rPr>
          <w:t xml:space="preserve"> </w:t>
        </w:r>
        <w:r w:rsidRPr="00CF3217">
          <w:rPr>
            <w:rFonts w:eastAsia="SimSun"/>
            <w:color w:val="000000"/>
            <w:szCs w:val="24"/>
            <w:lang w:val="en-US" w:eastAsia="zh-CN"/>
          </w:rPr>
          <w: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t>
        </w:r>
      </w:ins>
    </w:p>
    <w:p w:rsidR="0016128C" w:rsidRPr="002D5C5B" w:rsidRDefault="0016128C" w:rsidP="0016128C">
      <w:pPr>
        <w:pStyle w:val="Titolo5"/>
        <w:rPr>
          <w:ins w:id="4748" w:author="Romano Giovanni" w:date="2017-10-23T22:48:00Z"/>
          <w:rFonts w:eastAsia="SimSun"/>
          <w:bCs/>
          <w:color w:val="000000"/>
          <w:szCs w:val="24"/>
          <w:lang w:val="en-US" w:eastAsia="zh-CN"/>
        </w:rPr>
      </w:pPr>
      <w:ins w:id="4749" w:author="Romano Giovanni" w:date="2017-10-23T22:48: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12.11.2</w:t>
        </w:r>
      </w:ins>
      <w:ins w:id="4750" w:author="Romano Giovanni" w:date="2017-10-25T06:27:00Z">
        <w:r w:rsidR="001D7D5A">
          <w:rPr>
            <w:rFonts w:eastAsia="SimSun"/>
            <w:bCs/>
            <w:color w:val="000000"/>
            <w:szCs w:val="24"/>
            <w:lang w:val="en-US" w:eastAsia="zh-CN"/>
          </w:rPr>
          <w:t>6</w:t>
        </w:r>
      </w:ins>
      <w:ins w:id="4751" w:author="Romano Giovanni" w:date="2017-10-23T22:48:00Z">
        <w:r w:rsidRPr="00CF3217">
          <w:rPr>
            <w:rFonts w:eastAsia="SimSun"/>
            <w:bCs/>
            <w:color w:val="000000"/>
            <w:szCs w:val="24"/>
            <w:lang w:val="en-US" w:eastAsia="zh-CN"/>
          </w:rPr>
          <w:tab/>
          <w:t>TS 33.303</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52" w:author="Romano Giovanni" w:date="2017-10-23T22:48:00Z"/>
          <w:rFonts w:eastAsia="SimSun"/>
          <w:b/>
          <w:bCs/>
          <w:color w:val="000000"/>
          <w:szCs w:val="24"/>
          <w:lang w:val="en-US" w:eastAsia="zh-CN"/>
        </w:rPr>
      </w:pPr>
      <w:ins w:id="4753" w:author="Romano Giovanni" w:date="2017-10-23T22:48:00Z">
        <w:r w:rsidRPr="00CF3217">
          <w:rPr>
            <w:rFonts w:eastAsia="SimSun"/>
            <w:b/>
            <w:bCs/>
            <w:color w:val="000000"/>
            <w:szCs w:val="24"/>
            <w:lang w:val="en-US" w:eastAsia="zh-CN"/>
          </w:rPr>
          <w:t>Proximity-based Services (</w:t>
        </w:r>
        <w:proofErr w:type="spellStart"/>
        <w:r w:rsidRPr="00CF3217">
          <w:rPr>
            <w:rFonts w:eastAsia="SimSun"/>
            <w:b/>
            <w:bCs/>
            <w:color w:val="000000"/>
            <w:szCs w:val="24"/>
            <w:lang w:val="en-US" w:eastAsia="zh-CN"/>
          </w:rPr>
          <w:t>ProSe</w:t>
        </w:r>
        <w:proofErr w:type="spellEnd"/>
        <w:r w:rsidRPr="00CF3217">
          <w:rPr>
            <w:rFonts w:eastAsia="SimSun"/>
            <w:b/>
            <w:bCs/>
            <w:color w:val="000000"/>
            <w:szCs w:val="24"/>
            <w:lang w:val="en-US" w:eastAsia="zh-CN"/>
          </w:rPr>
          <w:t xml:space="preserve">); Security aspects  </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54" w:author="Romano Giovanni" w:date="2017-10-23T22:48:00Z"/>
          <w:rFonts w:eastAsia="SimSun"/>
          <w:color w:val="000000"/>
          <w:szCs w:val="24"/>
          <w:lang w:val="en-US" w:eastAsia="zh-CN"/>
        </w:rPr>
      </w:pPr>
      <w:ins w:id="4755" w:author="Romano Giovanni" w:date="2017-10-23T22:48:00Z">
        <w:r w:rsidRPr="00CF3217">
          <w:rPr>
            <w:rFonts w:eastAsia="SimSun"/>
            <w:color w:val="000000"/>
            <w:szCs w:val="24"/>
            <w:lang w:val="en-US" w:eastAsia="zh-CN"/>
          </w:rPr>
          <w:t>This document specifies the security aspects of the Proximity Services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features in EPS.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56" w:author="Romano Giovanni" w:date="2017-10-23T22:48:00Z"/>
          <w:rFonts w:eastAsia="SimSun"/>
          <w:color w:val="000000"/>
          <w:szCs w:val="24"/>
          <w:lang w:val="en-US" w:eastAsia="zh-CN"/>
        </w:rPr>
      </w:pPr>
      <w:ins w:id="4757" w:author="Romano Giovanni" w:date="2017-10-23T22:48:00Z">
        <w:r w:rsidRPr="00CF3217">
          <w:rPr>
            <w:rFonts w:eastAsia="SimSun"/>
            <w:color w:val="000000"/>
            <w:szCs w:val="24"/>
            <w:lang w:val="en-US" w:eastAsia="zh-CN"/>
          </w:rPr>
          <w:t xml:space="preserve">Based on the common security procedures (clause 5) for </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58" w:author="Romano Giovanni" w:date="2017-10-23T22:48:00Z"/>
          <w:rFonts w:eastAsia="SimSun"/>
          <w:color w:val="000000"/>
          <w:szCs w:val="24"/>
          <w:lang w:val="en-US" w:eastAsia="zh-CN"/>
        </w:rPr>
      </w:pPr>
      <w:ins w:id="4759" w:author="Romano Giovanni" w:date="2017-10-23T22:48:00Z">
        <w:r w:rsidRPr="00CF3217">
          <w:rPr>
            <w:rFonts w:eastAsia="SimSun"/>
            <w:color w:val="000000"/>
            <w:szCs w:val="24"/>
            <w:lang w:val="en-US" w:eastAsia="zh-CN"/>
          </w:rPr>
          <w:t>- interfaces between network entities (using NDS),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60" w:author="Romano Giovanni" w:date="2017-10-23T22:48:00Z"/>
          <w:rFonts w:eastAsia="SimSun"/>
          <w:color w:val="000000"/>
          <w:szCs w:val="24"/>
          <w:lang w:val="en-US" w:eastAsia="zh-CN"/>
        </w:rPr>
      </w:pPr>
      <w:ins w:id="4761" w:author="Romano Giovanni" w:date="2017-10-23T22:48:00Z">
        <w:r w:rsidRPr="00CF3217">
          <w:rPr>
            <w:rFonts w:eastAsia="SimSun"/>
            <w:color w:val="000000"/>
            <w:szCs w:val="24"/>
            <w:lang w:val="en-US" w:eastAsia="zh-CN"/>
          </w:rPr>
          <w:t xml:space="preserve">- configuration of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-enabled UEs, and </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62" w:author="Romano Giovanni" w:date="2017-10-23T22:48:00Z"/>
          <w:rFonts w:eastAsia="SimSun"/>
          <w:color w:val="000000"/>
          <w:szCs w:val="24"/>
          <w:lang w:val="en-US" w:eastAsia="zh-CN"/>
        </w:rPr>
      </w:pPr>
      <w:ins w:id="4763" w:author="Romano Giovanni" w:date="2017-10-23T22:48:00Z">
        <w:r w:rsidRPr="00CF3217">
          <w:rPr>
            <w:rFonts w:eastAsia="SimSun"/>
            <w:color w:val="000000"/>
            <w:szCs w:val="24"/>
            <w:lang w:val="en-US" w:eastAsia="zh-CN"/>
          </w:rPr>
          <w:t xml:space="preserve">- data transfer between the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Function and a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enabled UE (PC3 interface) </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64" w:author="Romano Giovanni" w:date="2017-10-23T22:48:00Z"/>
          <w:rFonts w:eastAsia="SimSun"/>
          <w:color w:val="000000"/>
          <w:szCs w:val="24"/>
          <w:lang w:val="en-US" w:eastAsia="zh-CN"/>
        </w:rPr>
      </w:pPr>
      <w:ins w:id="4765" w:author="Romano Giovanni" w:date="2017-10-23T22:48:00Z">
        <w:r w:rsidRPr="00CF3217">
          <w:rPr>
            <w:rFonts w:eastAsia="SimSun"/>
            <w:color w:val="000000"/>
            <w:szCs w:val="24"/>
            <w:lang w:val="en-US" w:eastAsia="zh-CN"/>
          </w:rPr>
          <w:t xml:space="preserve">security for the following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features is covered:</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66" w:author="Romano Giovanni" w:date="2017-10-23T22:48:00Z"/>
          <w:rFonts w:eastAsia="SimSun"/>
          <w:color w:val="000000"/>
          <w:szCs w:val="24"/>
          <w:lang w:val="en-US" w:eastAsia="zh-CN"/>
        </w:rPr>
      </w:pPr>
      <w:ins w:id="4767" w:author="Romano Giovanni" w:date="2017-10-23T22:48:00Z">
        <w:r w:rsidRPr="00CF3217">
          <w:rPr>
            <w:rFonts w:eastAsia="SimSun"/>
            <w:color w:val="000000"/>
            <w:szCs w:val="24"/>
            <w:lang w:val="en-US" w:eastAsia="zh-CN"/>
          </w:rPr>
          <w:t xml:space="preserve">- Open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Discovery in network coverage (clause 6.1);</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68" w:author="Romano Giovanni" w:date="2017-10-23T22:48:00Z"/>
          <w:rFonts w:eastAsia="SimSun"/>
          <w:color w:val="000000"/>
          <w:szCs w:val="24"/>
          <w:lang w:val="en-US" w:eastAsia="zh-CN"/>
        </w:rPr>
      </w:pPr>
      <w:ins w:id="4769" w:author="Romano Giovanni" w:date="2017-10-23T22:48:00Z">
        <w:r w:rsidRPr="00CF3217">
          <w:rPr>
            <w:rFonts w:eastAsia="SimSun"/>
            <w:color w:val="000000"/>
            <w:szCs w:val="24"/>
            <w:lang w:val="en-US" w:eastAsia="zh-CN"/>
          </w:rPr>
          <w:t xml:space="preserve">- One-to-many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 xml:space="preserve"> direct communication for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Public Safety UEs (clause 6.2);</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70" w:author="Romano Giovanni" w:date="2017-10-23T22:48:00Z"/>
          <w:rFonts w:eastAsia="SimSun"/>
          <w:color w:val="000000"/>
          <w:szCs w:val="24"/>
          <w:lang w:val="en-US" w:eastAsia="zh-CN"/>
        </w:rPr>
      </w:pPr>
      <w:ins w:id="4771" w:author="Romano Giovanni" w:date="2017-10-23T22:48:00Z">
        <w:r w:rsidRPr="00CF3217">
          <w:rPr>
            <w:rFonts w:eastAsia="SimSun"/>
            <w:color w:val="000000"/>
            <w:szCs w:val="24"/>
            <w:lang w:val="en-US" w:eastAsia="zh-CN"/>
          </w:rPr>
          <w:t xml:space="preserve">- EPC-level Discovery of </w:t>
        </w:r>
        <w:proofErr w:type="spellStart"/>
        <w:r w:rsidRPr="00CF3217">
          <w:rPr>
            <w:rFonts w:eastAsia="SimSun"/>
            <w:color w:val="000000"/>
            <w:szCs w:val="24"/>
            <w:lang w:val="en-US" w:eastAsia="zh-CN"/>
          </w:rPr>
          <w:t>ProSe</w:t>
        </w:r>
        <w:proofErr w:type="spellEnd"/>
        <w:r w:rsidRPr="00CF3217">
          <w:rPr>
            <w:rFonts w:eastAsia="SimSun"/>
            <w:color w:val="000000"/>
            <w:szCs w:val="24"/>
            <w:lang w:val="en-US" w:eastAsia="zh-CN"/>
          </w:rPr>
          <w:t>-enabled UEs (clause 6.3);</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72" w:author="Romano Giovanni" w:date="2017-10-23T22:48:00Z"/>
          <w:rFonts w:eastAsia="SimSun"/>
          <w:color w:val="000000"/>
          <w:szCs w:val="24"/>
          <w:lang w:val="en-US" w:eastAsia="zh-CN"/>
        </w:rPr>
      </w:pPr>
      <w:ins w:id="4773" w:author="Romano Giovanni" w:date="2017-10-23T22:48:00Z">
        <w:r w:rsidRPr="00CF3217">
          <w:rPr>
            <w:rFonts w:eastAsia="SimSun"/>
            <w:color w:val="000000"/>
            <w:szCs w:val="24"/>
            <w:lang w:val="en-US" w:eastAsia="zh-CN"/>
          </w:rPr>
          <w:t>- EPC support for WLAN Direct Discovery and Communication (clause 6.4).</w:t>
        </w:r>
      </w:ins>
    </w:p>
    <w:p w:rsidR="0016128C" w:rsidRPr="002D5C5B" w:rsidRDefault="0016128C" w:rsidP="0016128C">
      <w:pPr>
        <w:pStyle w:val="Titolo5"/>
        <w:rPr>
          <w:ins w:id="4774" w:author="Romano Giovanni" w:date="2017-10-23T22:48:00Z"/>
          <w:rFonts w:eastAsia="SimSun"/>
          <w:bCs/>
          <w:color w:val="000000"/>
          <w:szCs w:val="24"/>
          <w:lang w:val="en-US" w:eastAsia="zh-CN"/>
        </w:rPr>
      </w:pPr>
      <w:ins w:id="4775"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12.11.2</w:t>
        </w:r>
      </w:ins>
      <w:ins w:id="4776" w:author="Romano Giovanni" w:date="2017-10-25T06:27:00Z">
        <w:r w:rsidR="001D7D5A">
          <w:rPr>
            <w:rFonts w:eastAsia="SimSun"/>
            <w:bCs/>
            <w:color w:val="000000"/>
            <w:szCs w:val="24"/>
            <w:lang w:val="en-US" w:eastAsia="zh-CN"/>
          </w:rPr>
          <w:t>7</w:t>
        </w:r>
      </w:ins>
      <w:ins w:id="4777" w:author="Romano Giovanni" w:date="2017-10-23T22:48:00Z">
        <w:r w:rsidRPr="00CF3217">
          <w:rPr>
            <w:rFonts w:eastAsia="SimSun"/>
            <w:bCs/>
            <w:color w:val="000000"/>
            <w:szCs w:val="24"/>
            <w:lang w:val="en-US" w:eastAsia="zh-CN"/>
          </w:rPr>
          <w:tab/>
          <w:t>TS 33.310</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78" w:author="Romano Giovanni" w:date="2017-10-23T22:48:00Z"/>
          <w:rFonts w:eastAsia="SimSun"/>
          <w:b/>
          <w:bCs/>
          <w:color w:val="000000"/>
          <w:sz w:val="30"/>
          <w:szCs w:val="30"/>
          <w:lang w:val="en-US" w:eastAsia="zh-CN"/>
        </w:rPr>
      </w:pPr>
      <w:ins w:id="4779" w:author="Romano Giovanni" w:date="2017-10-23T22:48:00Z">
        <w:r w:rsidRPr="00CF3217">
          <w:rPr>
            <w:rFonts w:eastAsia="SimSun"/>
            <w:b/>
            <w:bCs/>
            <w:color w:val="000000"/>
            <w:szCs w:val="24"/>
            <w:lang w:val="en-US" w:eastAsia="zh-CN"/>
          </w:rPr>
          <w:t>Network Domain Security (NDS); Authentication Framework (AF)</w:t>
        </w:r>
      </w:ins>
    </w:p>
    <w:p w:rsidR="0016128C" w:rsidRPr="00CF3217" w:rsidRDefault="0016128C" w:rsidP="0016128C">
      <w:pPr>
        <w:widowControl w:val="0"/>
        <w:tabs>
          <w:tab w:val="clear" w:pos="1134"/>
          <w:tab w:val="clear" w:pos="1871"/>
          <w:tab w:val="clear" w:pos="2268"/>
          <w:tab w:val="left" w:pos="90"/>
        </w:tabs>
        <w:overflowPunct/>
        <w:textAlignment w:val="auto"/>
        <w:rPr>
          <w:ins w:id="4780" w:author="Romano Giovanni" w:date="2017-10-23T22:48:00Z"/>
          <w:rFonts w:eastAsia="SimSun"/>
          <w:color w:val="000000"/>
          <w:sz w:val="27"/>
          <w:szCs w:val="27"/>
          <w:lang w:val="en-US" w:eastAsia="zh-CN"/>
        </w:rPr>
      </w:pPr>
      <w:ins w:id="4781" w:author="Romano Giovanni" w:date="2017-10-23T22:48:00Z">
        <w:r w:rsidRPr="00CF3217">
          <w:rPr>
            <w:rFonts w:eastAsia="SimSun"/>
            <w:color w:val="000000"/>
            <w:szCs w:val="24"/>
            <w:lang w:val="en-US" w:eastAsia="zh-CN"/>
          </w:rPr>
          <w:lastRenderedPageBreak/>
          <w:t xml:space="preserve">The scope of this Technical Specification is limited to authentication of network elements, which are using NDS/IP or TLS. In the case of NDS/IP this specification includes both the authentication of Security Gateways (SEG) at the corresponding </w:t>
        </w:r>
        <w:proofErr w:type="spellStart"/>
        <w:r w:rsidRPr="00CF3217">
          <w:rPr>
            <w:rFonts w:eastAsia="SimSun"/>
            <w:color w:val="000000"/>
            <w:szCs w:val="24"/>
            <w:lang w:val="en-US" w:eastAsia="zh-CN"/>
          </w:rPr>
          <w:t>Za</w:t>
        </w:r>
        <w:proofErr w:type="spellEnd"/>
        <w:r w:rsidRPr="00CF3217">
          <w:rPr>
            <w:rFonts w:eastAsia="SimSun"/>
            <w:color w:val="000000"/>
            <w:szCs w:val="24"/>
            <w:lang w:val="en-US" w:eastAsia="zh-CN"/>
          </w:rPr>
          <w:t xml:space="preserve">-interfaces and the authentication between NEs and between NEs and SEGs at the </w:t>
        </w:r>
        <w:proofErr w:type="spellStart"/>
        <w:r w:rsidRPr="00CF3217">
          <w:rPr>
            <w:rFonts w:eastAsia="SimSun"/>
            <w:color w:val="000000"/>
            <w:szCs w:val="24"/>
            <w:lang w:val="en-US" w:eastAsia="zh-CN"/>
          </w:rPr>
          <w:t>Zb</w:t>
        </w:r>
        <w:proofErr w:type="spellEnd"/>
        <w:r w:rsidRPr="00CF3217">
          <w:rPr>
            <w:rFonts w:eastAsia="SimSun"/>
            <w:color w:val="000000"/>
            <w:szCs w:val="24"/>
            <w:lang w:val="en-US" w:eastAsia="zh-CN"/>
          </w:rPr>
          <w:t xml:space="preserve">-interface. Authentication of end entities (i.e. NEs and SEGs) in the intra-operator domain is considered an internal issue for operators. This is quite much in line with 3GPP TS 33.210 which states that only </w:t>
        </w:r>
        <w:proofErr w:type="spellStart"/>
        <w:r w:rsidRPr="00CF3217">
          <w:rPr>
            <w:rFonts w:eastAsia="SimSun"/>
            <w:color w:val="000000"/>
            <w:szCs w:val="24"/>
            <w:lang w:val="en-US" w:eastAsia="zh-CN"/>
          </w:rPr>
          <w:t>Za</w:t>
        </w:r>
        <w:proofErr w:type="spellEnd"/>
        <w:r w:rsidRPr="00CF3217">
          <w:rPr>
            <w:rFonts w:eastAsia="SimSun"/>
            <w:color w:val="000000"/>
            <w:szCs w:val="24"/>
            <w:lang w:val="en-US" w:eastAsia="zh-CN"/>
          </w:rPr>
          <w:t xml:space="preserve"> is mandatory and that the security domain operator can decide if the </w:t>
        </w:r>
        <w:proofErr w:type="spellStart"/>
        <w:r w:rsidRPr="00CF3217">
          <w:rPr>
            <w:rFonts w:eastAsia="SimSun"/>
            <w:color w:val="000000"/>
            <w:szCs w:val="24"/>
            <w:lang w:val="en-US" w:eastAsia="zh-CN"/>
          </w:rPr>
          <w:t>Zb</w:t>
        </w:r>
        <w:proofErr w:type="spellEnd"/>
        <w:r w:rsidRPr="00CF3217">
          <w:rPr>
            <w:rFonts w:eastAsia="SimSun"/>
            <w:color w:val="000000"/>
            <w:szCs w:val="24"/>
            <w:lang w:val="en-US" w:eastAsia="zh-CN"/>
          </w:rPr>
          <w:t xml:space="preserve">-interface is deployed or not, as the </w:t>
        </w:r>
        <w:proofErr w:type="spellStart"/>
        <w:r w:rsidRPr="00CF3217">
          <w:rPr>
            <w:rFonts w:eastAsia="SimSun"/>
            <w:color w:val="000000"/>
            <w:szCs w:val="24"/>
            <w:lang w:val="en-US" w:eastAsia="zh-CN"/>
          </w:rPr>
          <w:t>Zb</w:t>
        </w:r>
        <w:proofErr w:type="spellEnd"/>
        <w:r w:rsidRPr="00CF3217">
          <w:rPr>
            <w:rFonts w:eastAsia="SimSun"/>
            <w:color w:val="000000"/>
            <w:szCs w:val="24"/>
            <w:lang w:val="en-US" w:eastAsia="zh-CN"/>
          </w:rPr>
          <w:t xml:space="preserve">-interface is optional for implementation. Validity of certificates may be restricted to the operator’s domain in case of </w:t>
        </w:r>
        <w:proofErr w:type="spellStart"/>
        <w:r w:rsidRPr="00CF3217">
          <w:rPr>
            <w:rFonts w:eastAsia="SimSun"/>
            <w:color w:val="000000"/>
            <w:szCs w:val="24"/>
            <w:lang w:val="en-US" w:eastAsia="zh-CN"/>
          </w:rPr>
          <w:t>Zb</w:t>
        </w:r>
        <w:proofErr w:type="spellEnd"/>
        <w:r w:rsidRPr="00CF3217">
          <w:rPr>
            <w:rFonts w:eastAsia="SimSun"/>
            <w:color w:val="000000"/>
            <w:szCs w:val="24"/>
            <w:lang w:val="en-US" w:eastAsia="zh-CN"/>
          </w:rPr>
          <w:t xml:space="preserve"> interface or in case of </w:t>
        </w:r>
        <w:proofErr w:type="spellStart"/>
        <w:r w:rsidRPr="00CF3217">
          <w:rPr>
            <w:rFonts w:eastAsia="SimSun"/>
            <w:color w:val="000000"/>
            <w:szCs w:val="24"/>
            <w:lang w:val="en-US" w:eastAsia="zh-CN"/>
          </w:rPr>
          <w:t>Za</w:t>
        </w:r>
        <w:proofErr w:type="spellEnd"/>
        <w:r w:rsidRPr="00CF3217">
          <w:rPr>
            <w:rFonts w:eastAsia="SimSun"/>
            <w:color w:val="000000"/>
            <w:szCs w:val="24"/>
            <w:lang w:val="en-US" w:eastAsia="zh-CN"/>
          </w:rPr>
          <w:t>-interface between two</w:t>
        </w:r>
        <w:r w:rsidRPr="00CF3217">
          <w:rPr>
            <w:rFonts w:eastAsia="SimSun"/>
            <w:color w:val="000000"/>
            <w:sz w:val="27"/>
            <w:szCs w:val="27"/>
            <w:lang w:val="en-US" w:eastAsia="zh-CN"/>
          </w:rPr>
          <w:t xml:space="preserve"> </w:t>
        </w:r>
        <w:r w:rsidRPr="00CF3217">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CF3217">
          <w:rPr>
            <w:rFonts w:eastAsia="SimSun"/>
            <w:color w:val="000000"/>
            <w:sz w:val="27"/>
            <w:szCs w:val="27"/>
            <w:lang w:val="en-US" w:eastAsia="zh-CN"/>
          </w:rPr>
          <w:t xml:space="preserve"> </w:t>
        </w:r>
        <w:r w:rsidRPr="00CF3217">
          <w:rPr>
            <w:rFonts w:eastAsia="SimSun"/>
            <w:color w:val="000000"/>
            <w:szCs w:val="24"/>
            <w:lang w:val="en-US" w:eastAsia="zh-CN"/>
          </w:rPr>
          <w:t>implemented.</w:t>
        </w:r>
      </w:ins>
    </w:p>
    <w:p w:rsidR="0016128C" w:rsidRPr="002D5C5B" w:rsidRDefault="0016128C" w:rsidP="0016128C">
      <w:pPr>
        <w:pStyle w:val="Titolo5"/>
        <w:rPr>
          <w:ins w:id="4782" w:author="Romano Giovanni" w:date="2017-10-23T22:48:00Z"/>
          <w:rFonts w:eastAsia="SimSun"/>
          <w:bCs/>
          <w:color w:val="000000"/>
          <w:szCs w:val="24"/>
          <w:lang w:val="en-US" w:eastAsia="zh-CN"/>
        </w:rPr>
      </w:pPr>
      <w:ins w:id="4783"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12.11.2</w:t>
        </w:r>
      </w:ins>
      <w:ins w:id="4784" w:author="Romano Giovanni" w:date="2017-10-25T06:27:00Z">
        <w:r w:rsidR="001D7D5A">
          <w:rPr>
            <w:rFonts w:eastAsia="SimSun"/>
            <w:bCs/>
            <w:color w:val="000000"/>
            <w:szCs w:val="24"/>
            <w:lang w:val="en-US" w:eastAsia="zh-CN"/>
          </w:rPr>
          <w:t>8</w:t>
        </w:r>
      </w:ins>
      <w:ins w:id="4785" w:author="Romano Giovanni" w:date="2017-10-23T22:48:00Z">
        <w:r w:rsidRPr="00CF3217">
          <w:rPr>
            <w:rFonts w:eastAsia="SimSun"/>
            <w:bCs/>
            <w:color w:val="000000"/>
            <w:szCs w:val="24"/>
            <w:lang w:val="en-US" w:eastAsia="zh-CN"/>
          </w:rPr>
          <w:tab/>
          <w:t>TS 33.320</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86" w:author="Romano Giovanni" w:date="2017-10-23T22:48:00Z"/>
          <w:rFonts w:eastAsia="SimSun"/>
          <w:b/>
          <w:bCs/>
          <w:color w:val="000000"/>
          <w:sz w:val="30"/>
          <w:szCs w:val="30"/>
          <w:lang w:val="en-US" w:eastAsia="zh-CN"/>
        </w:rPr>
      </w:pPr>
      <w:ins w:id="4787" w:author="Romano Giovanni" w:date="2017-10-23T22:48:00Z">
        <w:r w:rsidRPr="00CF3217">
          <w:rPr>
            <w:rFonts w:eastAsia="SimSun"/>
            <w:b/>
            <w:bCs/>
            <w:color w:val="000000"/>
            <w:szCs w:val="24"/>
            <w:lang w:val="en-US" w:eastAsia="zh-CN"/>
          </w:rPr>
          <w:t>Security of Home Node B (HNB)/Home evolved Node B (</w:t>
        </w:r>
        <w:proofErr w:type="spellStart"/>
        <w:r w:rsidRPr="00CF3217">
          <w:rPr>
            <w:rFonts w:eastAsia="SimSun"/>
            <w:b/>
            <w:bCs/>
            <w:color w:val="000000"/>
            <w:szCs w:val="24"/>
            <w:lang w:val="en-US" w:eastAsia="zh-CN"/>
          </w:rPr>
          <w:t>HeNB</w:t>
        </w:r>
        <w:proofErr w:type="spellEnd"/>
        <w:r w:rsidRPr="00CF3217">
          <w:rPr>
            <w:rFonts w:eastAsia="SimSun"/>
            <w:b/>
            <w:bCs/>
            <w:color w:val="000000"/>
            <w:szCs w:val="24"/>
            <w:lang w:val="en-US" w:eastAsia="zh-CN"/>
          </w:rPr>
          <w:t>)</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788" w:author="Romano Giovanni" w:date="2017-10-23T22:48:00Z"/>
          <w:rFonts w:eastAsia="SimSun"/>
          <w:color w:val="000000"/>
          <w:sz w:val="27"/>
          <w:szCs w:val="27"/>
          <w:lang w:val="en-US" w:eastAsia="zh-CN"/>
        </w:rPr>
      </w:pPr>
      <w:ins w:id="4789" w:author="Romano Giovanni" w:date="2017-10-23T22:48:00Z">
        <w:r w:rsidRPr="00CF3217">
          <w:rPr>
            <w:rFonts w:eastAsia="SimSun"/>
            <w:color w:val="000000"/>
            <w:szCs w:val="24"/>
            <w:lang w:val="en-US" w:eastAsia="zh-CN"/>
          </w:rPr>
          <w:t xml:space="preserve">This document specifies the security architecture for the H(e)NB subsystem. This includes security requirements on Home Node </w:t>
        </w:r>
        <w:proofErr w:type="spellStart"/>
        <w:r w:rsidRPr="00CF3217">
          <w:rPr>
            <w:rFonts w:eastAsia="SimSun"/>
            <w:color w:val="000000"/>
            <w:szCs w:val="24"/>
            <w:lang w:val="en-US" w:eastAsia="zh-CN"/>
          </w:rPr>
          <w:t>Bs</w:t>
        </w:r>
        <w:proofErr w:type="spellEnd"/>
        <w:r w:rsidRPr="00CF3217">
          <w:rPr>
            <w:rFonts w:eastAsia="SimSun"/>
            <w:color w:val="000000"/>
            <w:szCs w:val="24"/>
            <w:lang w:val="en-US" w:eastAsia="zh-CN"/>
          </w:rPr>
          <w:t xml:space="preserve">, Home </w:t>
        </w:r>
        <w:proofErr w:type="spellStart"/>
        <w:r w:rsidRPr="00CF3217">
          <w:rPr>
            <w:rFonts w:eastAsia="SimSun"/>
            <w:color w:val="000000"/>
            <w:szCs w:val="24"/>
            <w:lang w:val="en-US" w:eastAsia="zh-CN"/>
          </w:rPr>
          <w:t>eNode</w:t>
        </w:r>
        <w:proofErr w:type="spellEnd"/>
        <w:r w:rsidRPr="00CF3217">
          <w:rPr>
            <w:rFonts w:eastAsia="SimSun"/>
            <w:color w:val="000000"/>
            <w:szCs w:val="24"/>
            <w:lang w:val="en-US" w:eastAsia="zh-CN"/>
          </w:rPr>
          <w:t xml:space="preserve"> </w:t>
        </w:r>
        <w:proofErr w:type="spellStart"/>
        <w:r w:rsidRPr="00CF3217">
          <w:rPr>
            <w:rFonts w:eastAsia="SimSun"/>
            <w:color w:val="000000"/>
            <w:szCs w:val="24"/>
            <w:lang w:val="en-US" w:eastAsia="zh-CN"/>
          </w:rPr>
          <w:t>Bs</w:t>
        </w:r>
        <w:proofErr w:type="spellEnd"/>
        <w:r w:rsidRPr="00CF3217">
          <w:rPr>
            <w:rFonts w:eastAsia="SimSun"/>
            <w:color w:val="000000"/>
            <w:szCs w:val="24"/>
            <w:lang w:val="en-US" w:eastAsia="zh-CN"/>
          </w:rPr>
          <w:t xml:space="preserve">, and other H(e)NB-associated network nodes (e.g. </w:t>
        </w:r>
        <w:proofErr w:type="spellStart"/>
        <w:r w:rsidRPr="00CF3217">
          <w:rPr>
            <w:rFonts w:eastAsia="SimSun"/>
            <w:color w:val="000000"/>
            <w:szCs w:val="24"/>
            <w:lang w:val="en-US" w:eastAsia="zh-CN"/>
          </w:rPr>
          <w:t>SeGW</w:t>
        </w:r>
        <w:proofErr w:type="spellEnd"/>
        <w:r w:rsidRPr="00CF3217">
          <w:rPr>
            <w:rFonts w:eastAsia="SimSun"/>
            <w:color w:val="000000"/>
            <w:szCs w:val="24"/>
            <w:lang w:val="en-US" w:eastAsia="zh-CN"/>
          </w:rPr>
          <w:t xml:space="preserve"> and H(e)MS), as well as the procedures and features which are provided to meet those requirements.</w:t>
        </w:r>
      </w:ins>
    </w:p>
    <w:p w:rsidR="0016128C" w:rsidRPr="002D5C5B" w:rsidRDefault="0016128C" w:rsidP="0016128C">
      <w:pPr>
        <w:pStyle w:val="Titolo5"/>
        <w:rPr>
          <w:ins w:id="4790" w:author="Romano Giovanni" w:date="2017-10-23T22:48:00Z"/>
          <w:rFonts w:eastAsia="SimSun"/>
          <w:bCs/>
          <w:color w:val="000000"/>
          <w:szCs w:val="24"/>
          <w:lang w:val="en-US" w:eastAsia="zh-CN"/>
        </w:rPr>
      </w:pPr>
      <w:ins w:id="4791"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12.11.2</w:t>
        </w:r>
      </w:ins>
      <w:ins w:id="4792" w:author="Romano Giovanni" w:date="2017-10-25T06:27:00Z">
        <w:r w:rsidR="001D7D5A">
          <w:rPr>
            <w:rFonts w:eastAsia="SimSun"/>
            <w:bCs/>
            <w:color w:val="000000"/>
            <w:szCs w:val="24"/>
            <w:lang w:val="en-US" w:eastAsia="zh-CN"/>
          </w:rPr>
          <w:t>9</w:t>
        </w:r>
      </w:ins>
      <w:ins w:id="4793" w:author="Romano Giovanni" w:date="2017-10-23T22:48:00Z">
        <w:r w:rsidRPr="00CF3217">
          <w:rPr>
            <w:rFonts w:eastAsia="SimSun"/>
            <w:bCs/>
            <w:color w:val="000000"/>
            <w:szCs w:val="24"/>
            <w:lang w:val="en-US" w:eastAsia="zh-CN"/>
          </w:rPr>
          <w:tab/>
          <w:t>TS 33.328</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794" w:author="Romano Giovanni" w:date="2017-10-23T22:48:00Z"/>
          <w:rFonts w:eastAsia="SimSun"/>
          <w:b/>
          <w:bCs/>
          <w:color w:val="000000"/>
          <w:sz w:val="30"/>
          <w:szCs w:val="30"/>
          <w:lang w:val="en-US" w:eastAsia="zh-CN"/>
        </w:rPr>
      </w:pPr>
      <w:ins w:id="4795" w:author="Romano Giovanni" w:date="2017-10-23T22:48:00Z">
        <w:r w:rsidRPr="00CF3217">
          <w:rPr>
            <w:rFonts w:eastAsia="SimSun"/>
            <w:b/>
            <w:bCs/>
            <w:color w:val="000000"/>
            <w:szCs w:val="24"/>
            <w:lang w:val="en-US" w:eastAsia="zh-CN"/>
          </w:rPr>
          <w:t>IP Multimedia Subsystem (IMS) media plane security</w:t>
        </w:r>
      </w:ins>
    </w:p>
    <w:p w:rsidR="0016128C" w:rsidRPr="00CF3217" w:rsidRDefault="0016128C" w:rsidP="0016128C">
      <w:pPr>
        <w:rPr>
          <w:ins w:id="4796" w:author="Romano Giovanni" w:date="2017-10-23T22:48:00Z"/>
          <w:rFonts w:eastAsia="SimSun"/>
          <w:lang w:val="en-US" w:eastAsia="zh-CN"/>
        </w:rPr>
      </w:pPr>
      <w:ins w:id="4797" w:author="Romano Giovanni" w:date="2017-10-23T22:48:00Z">
        <w:r w:rsidRPr="00CF3217">
          <w:rPr>
            <w:rFonts w:eastAsia="SimSun"/>
            <w:lang w:val="en-US" w:eastAsia="zh-CN"/>
          </w:rPr>
          <w:t xml:space="preserve">This document presents IMS media plane security for RTP based media which is designed to meet the following three main objectives: </w:t>
        </w:r>
      </w:ins>
    </w:p>
    <w:p w:rsidR="0016128C" w:rsidRPr="00CF3217" w:rsidRDefault="0016128C" w:rsidP="0016128C">
      <w:pPr>
        <w:rPr>
          <w:ins w:id="4798" w:author="Romano Giovanni" w:date="2017-10-23T22:48:00Z"/>
          <w:rFonts w:eastAsia="SimSun"/>
          <w:lang w:val="en-US" w:eastAsia="zh-CN"/>
        </w:rPr>
      </w:pPr>
      <w:ins w:id="4799" w:author="Romano Giovanni" w:date="2017-10-23T22:48:00Z">
        <w:r w:rsidRPr="00CF3217">
          <w:rPr>
            <w:rFonts w:eastAsia="SimSun"/>
            <w:lang w:val="en-US" w:eastAsia="zh-CN"/>
          </w:rPr>
          <w:t xml:space="preserve">–   to provide security for media usable across all access networks; </w:t>
        </w:r>
      </w:ins>
    </w:p>
    <w:p w:rsidR="0016128C" w:rsidRPr="00CF3217" w:rsidRDefault="0016128C" w:rsidP="0016128C">
      <w:pPr>
        <w:rPr>
          <w:ins w:id="4800" w:author="Romano Giovanni" w:date="2017-10-23T22:48:00Z"/>
          <w:rFonts w:eastAsia="SimSun"/>
          <w:lang w:val="en-US" w:eastAsia="zh-CN"/>
        </w:rPr>
      </w:pPr>
      <w:ins w:id="4801" w:author="Romano Giovanni" w:date="2017-10-23T22:48:00Z">
        <w:r w:rsidRPr="00CF3217">
          <w:rPr>
            <w:rFonts w:eastAsia="SimSun"/>
            <w:lang w:val="en-US" w:eastAsia="zh-CN"/>
          </w:rPr>
          <w:t>–   to provide an end-to-end (e2e) media security solution to satisfy major user categories;</w:t>
        </w:r>
      </w:ins>
    </w:p>
    <w:p w:rsidR="0016128C" w:rsidRPr="00CF3217" w:rsidRDefault="0016128C" w:rsidP="0016128C">
      <w:pPr>
        <w:rPr>
          <w:ins w:id="4802" w:author="Romano Giovanni" w:date="2017-10-23T22:48:00Z"/>
          <w:rFonts w:eastAsia="SimSun"/>
          <w:lang w:val="en-US" w:eastAsia="zh-CN"/>
        </w:rPr>
      </w:pPr>
      <w:ins w:id="4803" w:author="Romano Giovanni" w:date="2017-10-23T22:48:00Z">
        <w:r w:rsidRPr="00CF3217">
          <w:rPr>
            <w:rFonts w:eastAsia="SimSun"/>
            <w:lang w:val="en-US" w:eastAsia="zh-CN"/>
          </w:rPr>
          <w:t>–   to provide end-to-end (e2e) media security for important user groups like enterprises, National Security and Public Safety (NSPS)</w:t>
        </w:r>
        <w:r w:rsidRPr="00CF3217">
          <w:rPr>
            <w:rFonts w:eastAsia="SimSun"/>
            <w:sz w:val="27"/>
            <w:szCs w:val="27"/>
            <w:lang w:val="en-US" w:eastAsia="zh-CN"/>
          </w:rPr>
          <w:t xml:space="preserve"> </w:t>
        </w:r>
        <w:r w:rsidRPr="00CF3217">
          <w:rPr>
            <w:rFonts w:eastAsia="SimSun"/>
            <w:lang w:val="en-US" w:eastAsia="zh-CN"/>
          </w:rPr>
          <w:t xml:space="preserve">organizations and different government authorities who may have weaker trust in the inherent IMS security and/or may desire to provide their own key management service. </w:t>
        </w:r>
      </w:ins>
    </w:p>
    <w:p w:rsidR="0016128C" w:rsidRPr="00CF3217" w:rsidRDefault="0016128C" w:rsidP="0016128C">
      <w:pPr>
        <w:rPr>
          <w:ins w:id="4804" w:author="Romano Giovanni" w:date="2017-10-23T22:48:00Z"/>
          <w:rFonts w:eastAsia="SimSun"/>
          <w:sz w:val="27"/>
          <w:szCs w:val="27"/>
          <w:lang w:val="en-US" w:eastAsia="zh-CN"/>
        </w:rPr>
      </w:pPr>
      <w:ins w:id="4805" w:author="Romano Giovanni" w:date="2017-10-23T22:48:00Z">
        <w:r w:rsidRPr="00CF3217">
          <w:rPr>
            <w:rFonts w:eastAsia="SimSun"/>
            <w:lang w:val="en-US" w:eastAsia="zh-CN"/>
          </w:rPr>
          <w:t>The media plane security in this release of the TS is based on the well-established protocol SRTP. Key management solutions for SRTP are defined in this specification.</w:t>
        </w:r>
      </w:ins>
    </w:p>
    <w:p w:rsidR="0016128C" w:rsidRPr="002D5C5B" w:rsidRDefault="0016128C" w:rsidP="0016128C">
      <w:pPr>
        <w:pStyle w:val="Titolo5"/>
        <w:rPr>
          <w:ins w:id="4806" w:author="Romano Giovanni" w:date="2017-10-23T22:48:00Z"/>
          <w:rFonts w:eastAsia="SimSun"/>
          <w:bCs/>
          <w:color w:val="000000"/>
          <w:szCs w:val="24"/>
          <w:lang w:val="en-US" w:eastAsia="zh-CN"/>
        </w:rPr>
      </w:pPr>
      <w:ins w:id="4807"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808" w:author="Romano Giovanni" w:date="2017-10-25T06:27:00Z">
        <w:r w:rsidR="001D7D5A">
          <w:rPr>
            <w:rFonts w:eastAsia="SimSun"/>
            <w:bCs/>
            <w:color w:val="000000"/>
            <w:szCs w:val="24"/>
            <w:lang w:val="en-US" w:eastAsia="zh-CN"/>
          </w:rPr>
          <w:t>30</w:t>
        </w:r>
      </w:ins>
      <w:ins w:id="4809" w:author="Romano Giovanni" w:date="2017-10-23T22:48:00Z">
        <w:r w:rsidRPr="00CF3217">
          <w:rPr>
            <w:rFonts w:eastAsia="SimSun"/>
            <w:bCs/>
            <w:color w:val="000000"/>
            <w:szCs w:val="24"/>
            <w:lang w:val="en-US" w:eastAsia="zh-CN"/>
          </w:rPr>
          <w:tab/>
          <w:t>TS 33.401</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810" w:author="Romano Giovanni" w:date="2017-10-23T22:48:00Z"/>
          <w:rFonts w:eastAsia="SimSun"/>
          <w:b/>
          <w:bCs/>
          <w:color w:val="000000"/>
          <w:sz w:val="30"/>
          <w:szCs w:val="30"/>
          <w:lang w:val="en-US" w:eastAsia="zh-CN"/>
        </w:rPr>
      </w:pPr>
      <w:ins w:id="4811" w:author="Romano Giovanni" w:date="2017-10-23T22:48:00Z">
        <w:r w:rsidRPr="00CF3217">
          <w:rPr>
            <w:rFonts w:eastAsia="SimSun"/>
            <w:b/>
            <w:bCs/>
            <w:color w:val="000000"/>
            <w:szCs w:val="24"/>
            <w:lang w:val="en-US" w:eastAsia="zh-CN"/>
          </w:rPr>
          <w:t>3GPP System Architecture Evolution (SAE); Security architecture</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812" w:author="Romano Giovanni" w:date="2017-10-23T22:48:00Z"/>
          <w:rFonts w:eastAsia="SimSun"/>
          <w:color w:val="000000"/>
          <w:sz w:val="27"/>
          <w:szCs w:val="27"/>
          <w:lang w:val="en-US" w:eastAsia="zh-CN"/>
        </w:rPr>
      </w:pPr>
      <w:ins w:id="4813" w:author="Romano Giovanni" w:date="2017-10-23T22:48:00Z">
        <w:r w:rsidRPr="00CF3217">
          <w:rPr>
            <w:rFonts w:eastAsia="SimSun"/>
            <w:color w:val="000000"/>
            <w:szCs w:val="24"/>
            <w:lang w:val="en-US" w:eastAsia="zh-CN"/>
          </w:rPr>
          <w:t xml:space="preserve">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w:t>
        </w:r>
        <w:r w:rsidRPr="00CF3217">
          <w:rPr>
            <w:rFonts w:eastAsia="SimSun"/>
            <w:color w:val="000000"/>
            <w:szCs w:val="24"/>
            <w:lang w:val="en-US" w:eastAsia="zh-CN"/>
          </w:rPr>
          <w:lastRenderedPageBreak/>
          <w:t>UTRAN (E-UTRAN).</w:t>
        </w:r>
      </w:ins>
    </w:p>
    <w:p w:rsidR="0016128C" w:rsidRPr="002D5C5B" w:rsidRDefault="0016128C" w:rsidP="0016128C">
      <w:pPr>
        <w:pStyle w:val="Titolo5"/>
        <w:rPr>
          <w:ins w:id="4814" w:author="Romano Giovanni" w:date="2017-10-23T22:48:00Z"/>
          <w:rFonts w:eastAsia="SimSun"/>
          <w:bCs/>
          <w:color w:val="000000"/>
          <w:szCs w:val="24"/>
          <w:lang w:val="en-US" w:eastAsia="zh-CN"/>
        </w:rPr>
      </w:pPr>
      <w:ins w:id="4815"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816" w:author="Romano Giovanni" w:date="2017-10-25T06:28:00Z">
        <w:r w:rsidR="001D7D5A">
          <w:rPr>
            <w:rFonts w:eastAsia="SimSun"/>
            <w:bCs/>
            <w:color w:val="000000"/>
            <w:szCs w:val="24"/>
            <w:lang w:val="en-US" w:eastAsia="zh-CN"/>
          </w:rPr>
          <w:t>31</w:t>
        </w:r>
      </w:ins>
      <w:ins w:id="4817" w:author="Romano Giovanni" w:date="2017-10-23T22:48:00Z">
        <w:r w:rsidRPr="00CF3217">
          <w:rPr>
            <w:rFonts w:eastAsia="SimSun"/>
            <w:bCs/>
            <w:color w:val="000000"/>
            <w:szCs w:val="24"/>
            <w:lang w:val="en-US" w:eastAsia="zh-CN"/>
          </w:rPr>
          <w:tab/>
          <w:t>TR 33.905</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818" w:author="Romano Giovanni" w:date="2017-10-23T22:48:00Z"/>
          <w:rFonts w:eastAsia="SimSun"/>
          <w:b/>
          <w:bCs/>
          <w:color w:val="000000"/>
          <w:sz w:val="30"/>
          <w:szCs w:val="30"/>
          <w:lang w:val="en-US" w:eastAsia="zh-CN"/>
        </w:rPr>
      </w:pPr>
      <w:ins w:id="4819" w:author="Romano Giovanni" w:date="2017-10-23T22:48:00Z">
        <w:r w:rsidRPr="00CF3217">
          <w:rPr>
            <w:rFonts w:eastAsia="SimSun"/>
            <w:b/>
            <w:bCs/>
            <w:color w:val="000000"/>
            <w:szCs w:val="24"/>
            <w:lang w:val="en-US" w:eastAsia="zh-CN"/>
          </w:rPr>
          <w:t>Recommendations for Trusted Open Platforms</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820" w:author="Romano Giovanni" w:date="2017-10-23T22:48:00Z"/>
          <w:rFonts w:eastAsia="SimSun"/>
          <w:color w:val="000000"/>
          <w:sz w:val="27"/>
          <w:szCs w:val="27"/>
          <w:lang w:val="en-US" w:eastAsia="zh-CN"/>
        </w:rPr>
      </w:pPr>
      <w:ins w:id="4821" w:author="Romano Giovanni" w:date="2017-10-23T22:48:00Z">
        <w:r w:rsidRPr="00CF3217">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ins>
    </w:p>
    <w:p w:rsidR="0016128C" w:rsidRPr="002D5C5B" w:rsidRDefault="0016128C" w:rsidP="0016128C">
      <w:pPr>
        <w:pStyle w:val="Titolo5"/>
        <w:rPr>
          <w:ins w:id="4822" w:author="Romano Giovanni" w:date="2017-10-23T22:48:00Z"/>
          <w:rFonts w:eastAsia="SimSun"/>
          <w:bCs/>
          <w:color w:val="000000"/>
          <w:szCs w:val="24"/>
          <w:lang w:val="en-US" w:eastAsia="zh-CN"/>
        </w:rPr>
      </w:pPr>
      <w:ins w:id="4823"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824" w:author="Romano Giovanni" w:date="2017-10-25T06:28:00Z">
        <w:r w:rsidR="001D7D5A">
          <w:rPr>
            <w:rFonts w:eastAsia="SimSun"/>
            <w:bCs/>
            <w:color w:val="000000"/>
            <w:szCs w:val="24"/>
            <w:lang w:val="en-US" w:eastAsia="zh-CN"/>
          </w:rPr>
          <w:t>32</w:t>
        </w:r>
      </w:ins>
      <w:ins w:id="4825" w:author="Romano Giovanni" w:date="2017-10-23T22:48:00Z">
        <w:r w:rsidRPr="00CF3217">
          <w:rPr>
            <w:rFonts w:eastAsia="SimSun"/>
            <w:bCs/>
            <w:color w:val="000000"/>
            <w:szCs w:val="24"/>
            <w:lang w:val="en-US" w:eastAsia="zh-CN"/>
          </w:rPr>
          <w:tab/>
          <w:t>TR 33.919</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826" w:author="Romano Giovanni" w:date="2017-10-23T22:48:00Z"/>
          <w:rFonts w:eastAsia="SimSun"/>
          <w:b/>
          <w:bCs/>
          <w:color w:val="000000"/>
          <w:sz w:val="30"/>
          <w:szCs w:val="30"/>
          <w:lang w:val="en-US" w:eastAsia="zh-CN"/>
        </w:rPr>
      </w:pPr>
      <w:ins w:id="4827" w:author="Romano Giovanni" w:date="2017-10-23T22:48:00Z">
        <w:r w:rsidRPr="00CF3217">
          <w:rPr>
            <w:rFonts w:eastAsia="SimSun"/>
            <w:b/>
            <w:bCs/>
            <w:color w:val="000000"/>
            <w:szCs w:val="24"/>
            <w:lang w:val="en-US" w:eastAsia="zh-CN"/>
          </w:rPr>
          <w:t>3G Security; Generic Authentication Architecture (GAA); System description</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828" w:author="Romano Giovanni" w:date="2017-10-23T22:48:00Z"/>
          <w:rFonts w:eastAsia="SimSun"/>
          <w:color w:val="000000"/>
          <w:sz w:val="27"/>
          <w:szCs w:val="27"/>
          <w:lang w:val="en-US" w:eastAsia="zh-CN"/>
        </w:rPr>
      </w:pPr>
      <w:ins w:id="4829" w:author="Romano Giovanni" w:date="2017-10-23T22:48:00Z">
        <w:r w:rsidRPr="00CF3217">
          <w:rPr>
            <w:rFonts w:eastAsia="SimSun"/>
            <w:color w:val="000000"/>
            <w:szCs w:val="24"/>
            <w:lang w:val="en-US" w:eastAsia="zh-CN"/>
          </w:rPr>
          <w:t>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GBA in turn is then used by many other TSs and TRs to enable specific usages e.g. HTTPS, subscriber certificates.</w:t>
        </w:r>
      </w:ins>
    </w:p>
    <w:p w:rsidR="0016128C" w:rsidRPr="002D5C5B" w:rsidRDefault="0016128C" w:rsidP="0016128C">
      <w:pPr>
        <w:pStyle w:val="Titolo5"/>
        <w:rPr>
          <w:ins w:id="4830" w:author="Romano Giovanni" w:date="2017-10-23T22:48:00Z"/>
          <w:rFonts w:eastAsia="SimSun"/>
          <w:bCs/>
          <w:color w:val="000000"/>
          <w:szCs w:val="24"/>
          <w:lang w:val="en-US" w:eastAsia="zh-CN"/>
        </w:rPr>
      </w:pPr>
      <w:ins w:id="4831"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832" w:author="Romano Giovanni" w:date="2017-10-25T06:28:00Z">
        <w:r w:rsidR="001D7D5A">
          <w:rPr>
            <w:rFonts w:eastAsia="SimSun"/>
            <w:bCs/>
            <w:color w:val="000000"/>
            <w:szCs w:val="24"/>
            <w:lang w:val="en-US" w:eastAsia="zh-CN"/>
          </w:rPr>
          <w:t>33</w:t>
        </w:r>
      </w:ins>
      <w:ins w:id="4833" w:author="Romano Giovanni" w:date="2017-10-23T22:48:00Z">
        <w:r w:rsidRPr="00CF3217">
          <w:rPr>
            <w:rFonts w:eastAsia="SimSun"/>
            <w:bCs/>
            <w:color w:val="000000"/>
            <w:szCs w:val="24"/>
            <w:lang w:val="en-US" w:eastAsia="zh-CN"/>
          </w:rPr>
          <w:tab/>
          <w:t>TR 33.924</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834" w:author="Romano Giovanni" w:date="2017-10-23T22:48:00Z"/>
          <w:rFonts w:eastAsia="SimSun"/>
          <w:b/>
          <w:bCs/>
          <w:color w:val="000000"/>
          <w:sz w:val="27"/>
          <w:szCs w:val="27"/>
          <w:lang w:val="en-US" w:eastAsia="zh-CN"/>
        </w:rPr>
      </w:pPr>
      <w:ins w:id="4835" w:author="Romano Giovanni" w:date="2017-10-23T22:48:00Z">
        <w:r w:rsidRPr="00CF3217">
          <w:rPr>
            <w:rFonts w:eastAsia="SimSun"/>
            <w:b/>
            <w:bCs/>
            <w:color w:val="000000"/>
            <w:szCs w:val="24"/>
            <w:lang w:val="en-US" w:eastAsia="zh-CN"/>
          </w:rPr>
          <w:t>Identity management and 3GPP security interworking; Identity management and Generic Authentication Architecture (GAA) interworking</w:t>
        </w:r>
      </w:ins>
    </w:p>
    <w:p w:rsidR="0016128C" w:rsidRPr="00CF3217" w:rsidRDefault="0016128C" w:rsidP="0016128C">
      <w:pPr>
        <w:widowControl w:val="0"/>
        <w:tabs>
          <w:tab w:val="clear" w:pos="1134"/>
          <w:tab w:val="clear" w:pos="1871"/>
          <w:tab w:val="clear" w:pos="2268"/>
          <w:tab w:val="left" w:pos="90"/>
        </w:tabs>
        <w:overflowPunct/>
        <w:spacing w:before="0"/>
        <w:textAlignment w:val="auto"/>
        <w:rPr>
          <w:ins w:id="4836" w:author="Romano Giovanni" w:date="2017-10-23T22:48:00Z"/>
          <w:rFonts w:eastAsia="SimSun"/>
          <w:color w:val="000000"/>
          <w:sz w:val="27"/>
          <w:szCs w:val="27"/>
          <w:lang w:val="en-US" w:eastAsia="zh-CN"/>
        </w:rPr>
      </w:pPr>
      <w:ins w:id="4837" w:author="Romano Giovanni" w:date="2017-10-23T22:48:00Z">
        <w:r w:rsidRPr="00CF3217">
          <w:rPr>
            <w:rFonts w:eastAsia="SimSun"/>
            <w:color w:val="000000"/>
            <w:szCs w:val="24"/>
            <w:lang w:val="en-US" w:eastAsia="zh-CN"/>
          </w:rPr>
          <w:t>The objective is to extend identity management as outlined in TS 33.220, TS 33.222, TS 29.109 and TR 33.980 with the latest developments on</w:t>
        </w:r>
        <w:r w:rsidRPr="00CF3217">
          <w:rPr>
            <w:rFonts w:eastAsia="SimSun"/>
            <w:color w:val="000000"/>
            <w:sz w:val="30"/>
            <w:szCs w:val="30"/>
            <w:lang w:val="en-US" w:eastAsia="zh-CN"/>
          </w:rPr>
          <w:t xml:space="preserve"> </w:t>
        </w:r>
        <w:r w:rsidRPr="00CF3217">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ins>
    </w:p>
    <w:p w:rsidR="0016128C" w:rsidRPr="002D5C5B" w:rsidRDefault="0016128C" w:rsidP="0016128C">
      <w:pPr>
        <w:pStyle w:val="Titolo5"/>
        <w:rPr>
          <w:ins w:id="4838" w:author="Romano Giovanni" w:date="2017-10-23T22:48:00Z"/>
          <w:rFonts w:eastAsia="SimSun"/>
          <w:bCs/>
          <w:color w:val="000000"/>
          <w:szCs w:val="24"/>
          <w:lang w:val="en-US" w:eastAsia="zh-CN"/>
        </w:rPr>
      </w:pPr>
      <w:ins w:id="4839" w:author="Romano Giovanni" w:date="2017-10-23T22:48:00Z">
        <w:r w:rsidRPr="00CF3217">
          <w:rPr>
            <w:rFonts w:eastAsia="SimSun"/>
            <w:bCs/>
            <w:color w:val="000000"/>
            <w:szCs w:val="24"/>
            <w:lang w:val="en-US" w:eastAsia="zh-CN"/>
          </w:rPr>
          <w:t>5.1.2.</w:t>
        </w:r>
        <w:r>
          <w:rPr>
            <w:rFonts w:eastAsia="SimSun"/>
            <w:bCs/>
            <w:color w:val="000000"/>
            <w:szCs w:val="24"/>
            <w:lang w:val="en-US" w:eastAsia="zh-CN"/>
          </w:rPr>
          <w:t>12.11.</w:t>
        </w:r>
      </w:ins>
      <w:ins w:id="4840" w:author="Romano Giovanni" w:date="2017-10-25T06:28:00Z">
        <w:r w:rsidR="001D7D5A">
          <w:rPr>
            <w:rFonts w:eastAsia="SimSun"/>
            <w:bCs/>
            <w:color w:val="000000"/>
            <w:szCs w:val="24"/>
            <w:lang w:val="en-US" w:eastAsia="zh-CN"/>
          </w:rPr>
          <w:t>34</w:t>
        </w:r>
      </w:ins>
      <w:ins w:id="4841" w:author="Romano Giovanni" w:date="2017-10-23T22:48:00Z">
        <w:r w:rsidRPr="00CF3217">
          <w:rPr>
            <w:rFonts w:eastAsia="SimSun"/>
            <w:bCs/>
            <w:color w:val="000000"/>
            <w:szCs w:val="24"/>
            <w:lang w:val="en-US" w:eastAsia="zh-CN"/>
          </w:rPr>
          <w:tab/>
          <w:t>TR 33.937</w:t>
        </w:r>
      </w:ins>
    </w:p>
    <w:p w:rsidR="0016128C" w:rsidRPr="00CF3217" w:rsidRDefault="0016128C" w:rsidP="0016128C">
      <w:pPr>
        <w:widowControl w:val="0"/>
        <w:tabs>
          <w:tab w:val="clear" w:pos="1134"/>
          <w:tab w:val="clear" w:pos="1871"/>
          <w:tab w:val="clear" w:pos="2268"/>
          <w:tab w:val="left" w:pos="90"/>
        </w:tabs>
        <w:overflowPunct/>
        <w:spacing w:before="91"/>
        <w:textAlignment w:val="auto"/>
        <w:rPr>
          <w:ins w:id="4842" w:author="Romano Giovanni" w:date="2017-10-23T22:48:00Z"/>
          <w:rFonts w:eastAsia="SimSun"/>
          <w:b/>
          <w:bCs/>
          <w:color w:val="000000"/>
          <w:sz w:val="30"/>
          <w:szCs w:val="30"/>
          <w:lang w:val="en-US" w:eastAsia="zh-CN"/>
        </w:rPr>
      </w:pPr>
      <w:ins w:id="4843" w:author="Romano Giovanni" w:date="2017-10-23T22:48:00Z">
        <w:r w:rsidRPr="00CF3217">
          <w:rPr>
            <w:rFonts w:eastAsia="SimSun"/>
            <w:b/>
            <w:bCs/>
            <w:color w:val="000000"/>
            <w:szCs w:val="24"/>
            <w:lang w:val="en-US" w:eastAsia="zh-CN"/>
          </w:rPr>
          <w:t>Study of mechanisms for Protection against Unsolicited Communication for IMS (PUCI)</w:t>
        </w:r>
      </w:ins>
    </w:p>
    <w:p w:rsidR="0016128C" w:rsidRPr="00CF3217" w:rsidRDefault="0016128C" w:rsidP="0016128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4844" w:author="Romano Giovanni" w:date="2017-10-23T22:48:00Z"/>
          <w:rFonts w:eastAsia="SimSun"/>
          <w:color w:val="000000"/>
          <w:szCs w:val="24"/>
          <w:lang w:val="en-US" w:eastAsia="zh-CN"/>
        </w:rPr>
      </w:pPr>
      <w:ins w:id="4845" w:author="Romano Giovanni" w:date="2017-10-23T22:48:00Z">
        <w:r w:rsidRPr="00CF3217">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CF3217">
          <w:rPr>
            <w:rFonts w:eastAsia="SimSun"/>
            <w:szCs w:val="24"/>
            <w:lang w:val="en-US" w:eastAsia="zh-CN"/>
          </w:rPr>
          <w:t>NGN”.</w:t>
        </w:r>
      </w:ins>
    </w:p>
    <w:p w:rsidR="0016128C" w:rsidRPr="002D5C5B" w:rsidRDefault="0016128C" w:rsidP="0016128C">
      <w:pPr>
        <w:pStyle w:val="Titolo5"/>
        <w:rPr>
          <w:ins w:id="4846" w:author="Romano Giovanni" w:date="2017-10-23T22:48:00Z"/>
          <w:rFonts w:eastAsia="SimSun"/>
          <w:bCs/>
          <w:color w:val="000000"/>
          <w:szCs w:val="24"/>
          <w:lang w:val="en-US" w:eastAsia="zh-CN"/>
        </w:rPr>
      </w:pPr>
      <w:ins w:id="4847" w:author="Romano Giovanni" w:date="2017-10-23T22:48:00Z">
        <w:r w:rsidRPr="00CF3217">
          <w:rPr>
            <w:rFonts w:eastAsia="SimSun"/>
            <w:bCs/>
            <w:color w:val="000000"/>
            <w:szCs w:val="24"/>
            <w:lang w:val="en-US" w:eastAsia="zh-CN"/>
          </w:rPr>
          <w:t>5.1.2.1</w:t>
        </w:r>
        <w:r>
          <w:rPr>
            <w:rFonts w:eastAsia="SimSun"/>
            <w:bCs/>
            <w:color w:val="000000"/>
            <w:szCs w:val="24"/>
            <w:lang w:val="en-US" w:eastAsia="zh-CN"/>
          </w:rPr>
          <w:t>2.11</w:t>
        </w:r>
        <w:r w:rsidRPr="00CF3217">
          <w:rPr>
            <w:rFonts w:eastAsia="SimSun"/>
            <w:bCs/>
            <w:color w:val="000000"/>
            <w:szCs w:val="24"/>
            <w:lang w:val="en-US" w:eastAsia="zh-CN"/>
          </w:rPr>
          <w:t>.</w:t>
        </w:r>
      </w:ins>
      <w:ins w:id="4848" w:author="Romano Giovanni" w:date="2017-10-25T06:28:00Z">
        <w:r w:rsidR="001D7D5A">
          <w:rPr>
            <w:rFonts w:eastAsia="SimSun"/>
            <w:bCs/>
            <w:color w:val="000000"/>
            <w:szCs w:val="24"/>
            <w:lang w:val="en-US" w:eastAsia="zh-CN"/>
          </w:rPr>
          <w:t>35</w:t>
        </w:r>
      </w:ins>
      <w:bookmarkStart w:id="4849" w:name="_GoBack"/>
      <w:bookmarkEnd w:id="4849"/>
      <w:ins w:id="4850" w:author="Romano Giovanni" w:date="2017-10-23T22:48:00Z">
        <w:r w:rsidRPr="00CF3217">
          <w:rPr>
            <w:rFonts w:eastAsia="SimSun"/>
            <w:bCs/>
            <w:color w:val="000000"/>
            <w:szCs w:val="24"/>
            <w:lang w:val="en-US" w:eastAsia="zh-CN"/>
          </w:rPr>
          <w:tab/>
          <w:t>TR 33.980</w:t>
        </w:r>
      </w:ins>
    </w:p>
    <w:p w:rsidR="0016128C" w:rsidRPr="00CF3217" w:rsidRDefault="0016128C" w:rsidP="0016128C">
      <w:pPr>
        <w:rPr>
          <w:ins w:id="4851" w:author="Romano Giovanni" w:date="2017-10-23T22:48:00Z"/>
          <w:rFonts w:eastAsia="SimSun"/>
          <w:b/>
          <w:bCs/>
          <w:sz w:val="27"/>
          <w:szCs w:val="27"/>
          <w:lang w:val="en-US" w:eastAsia="zh-CN"/>
        </w:rPr>
      </w:pPr>
      <w:ins w:id="4852" w:author="Romano Giovanni" w:date="2017-10-23T22:48:00Z">
        <w:r w:rsidRPr="00CF3217">
          <w:rPr>
            <w:rFonts w:eastAsia="SimSun"/>
            <w:b/>
            <w:bCs/>
            <w:lang w:val="en-US" w:eastAsia="zh-CN"/>
          </w:rPr>
          <w:t>Liberty Alliance and 3GPP security interworking; Interworking of Liberty Alliance Identity Federation Framework (ID-FF), Identity Web Services Framework (ID-WSF) and Generic Authentication Architecture (GAA)</w:t>
        </w:r>
      </w:ins>
    </w:p>
    <w:p w:rsidR="0016128C" w:rsidRPr="00CF3217" w:rsidRDefault="0016128C" w:rsidP="0016128C">
      <w:pPr>
        <w:rPr>
          <w:ins w:id="4853" w:author="Romano Giovanni" w:date="2017-10-23T22:48:00Z"/>
          <w:rFonts w:eastAsia="SimSun"/>
          <w:sz w:val="27"/>
          <w:szCs w:val="27"/>
          <w:lang w:val="en-US" w:eastAsia="zh-CN"/>
        </w:rPr>
      </w:pPr>
      <w:ins w:id="4854" w:author="Romano Giovanni" w:date="2017-10-23T22:48:00Z">
        <w:r w:rsidRPr="00CF3217">
          <w:rPr>
            <w:rFonts w:eastAsia="SimSun"/>
            <w:lang w:val="en-US" w:eastAsia="zh-CN"/>
          </w:rPr>
          <w:lastRenderedPageBreak/>
          <w:t>This document provides guidelines on the interworking of the Generic Authentication Architecture (GAA) and the Liberty Alliance architecture.</w:t>
        </w:r>
        <w:r w:rsidRPr="00CF3217">
          <w:rPr>
            <w:rFonts w:eastAsia="SimSun"/>
            <w:sz w:val="30"/>
            <w:szCs w:val="30"/>
            <w:lang w:val="en-US" w:eastAsia="zh-CN"/>
          </w:rPr>
          <w:t xml:space="preserve"> </w:t>
        </w:r>
        <w:r w:rsidRPr="00CF3217">
          <w:rPr>
            <w:rFonts w:eastAsia="SimSun"/>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ins>
    </w:p>
    <w:p w:rsidR="00463B5D" w:rsidRDefault="00463B5D" w:rsidP="00463B5D">
      <w:pPr>
        <w:pStyle w:val="Titolo4"/>
        <w:rPr>
          <w:ins w:id="4855" w:author="Romano Giovanni" w:date="2017-10-23T17:55:00Z"/>
        </w:rPr>
      </w:pPr>
      <w:ins w:id="4856" w:author="Romano Giovanni" w:date="2017-10-23T17:55:00Z">
        <w:r>
          <w:rPr>
            <w:rFonts w:eastAsia="SimSun"/>
            <w:bCs/>
            <w:color w:val="000000"/>
            <w:szCs w:val="24"/>
            <w:lang w:val="en-US" w:eastAsia="zh-CN"/>
          </w:rPr>
          <w:t>5.1.2.</w:t>
        </w:r>
      </w:ins>
      <w:ins w:id="4857" w:author="Romano Giovanni" w:date="2017-10-23T20:51:00Z">
        <w:r w:rsidR="00E64DB4">
          <w:rPr>
            <w:rFonts w:eastAsia="SimSun"/>
            <w:bCs/>
            <w:color w:val="000000"/>
            <w:szCs w:val="24"/>
            <w:lang w:val="en-US" w:eastAsia="zh-CN"/>
          </w:rPr>
          <w:t>12.1</w:t>
        </w:r>
      </w:ins>
      <w:ins w:id="4858" w:author="Romano Giovanni" w:date="2017-10-23T22:50:00Z">
        <w:r w:rsidR="00825FD0">
          <w:rPr>
            <w:rFonts w:eastAsia="SimSun"/>
            <w:bCs/>
            <w:color w:val="000000"/>
            <w:szCs w:val="24"/>
            <w:lang w:val="en-US" w:eastAsia="zh-CN"/>
          </w:rPr>
          <w:t>2</w:t>
        </w:r>
      </w:ins>
      <w:ins w:id="4859" w:author="Romano Giovanni" w:date="2017-10-23T17:55:00Z">
        <w:r>
          <w:rPr>
            <w:rFonts w:eastAsia="SimSun"/>
            <w:bCs/>
            <w:color w:val="000000"/>
            <w:szCs w:val="24"/>
            <w:lang w:val="en-US" w:eastAsia="zh-CN"/>
          </w:rPr>
          <w:tab/>
        </w:r>
        <w:r>
          <w:t>Security algorithms</w:t>
        </w:r>
      </w:ins>
    </w:p>
    <w:p w:rsidR="00B03FAC" w:rsidRPr="002D5C5B" w:rsidRDefault="00B03FAC" w:rsidP="00B03FAC">
      <w:pPr>
        <w:pStyle w:val="Titolo5"/>
        <w:rPr>
          <w:ins w:id="4860" w:author="Romano Giovanni" w:date="2017-10-23T22:55:00Z"/>
          <w:rFonts w:eastAsia="SimSun"/>
          <w:bCs/>
          <w:color w:val="000000"/>
          <w:szCs w:val="24"/>
          <w:lang w:val="en-US" w:eastAsia="zh-CN"/>
        </w:rPr>
      </w:pPr>
      <w:ins w:id="4861"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12.12.1</w:t>
        </w:r>
        <w:r w:rsidRPr="00CF3217">
          <w:rPr>
            <w:rFonts w:eastAsia="SimSun"/>
            <w:bCs/>
            <w:color w:val="000000"/>
            <w:szCs w:val="24"/>
            <w:lang w:val="en-US" w:eastAsia="zh-CN"/>
          </w:rPr>
          <w:tab/>
          <w:t>TS 35.201</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862" w:author="Romano Giovanni" w:date="2017-10-23T22:55:00Z"/>
          <w:rFonts w:eastAsia="SimSun"/>
          <w:b/>
          <w:bCs/>
          <w:color w:val="000000"/>
          <w:sz w:val="30"/>
          <w:szCs w:val="30"/>
          <w:lang w:val="en-US" w:eastAsia="zh-CN"/>
        </w:rPr>
      </w:pPr>
      <w:ins w:id="4863" w:author="Romano Giovanni" w:date="2017-10-23T22:55:00Z">
        <w:r w:rsidRPr="00CF3217">
          <w:rPr>
            <w:rFonts w:eastAsia="SimSun"/>
            <w:b/>
            <w:bCs/>
            <w:color w:val="000000"/>
            <w:szCs w:val="24"/>
            <w:lang w:val="en-US" w:eastAsia="zh-CN"/>
          </w:rPr>
          <w:t>3G Security; Specification of the 3GPP confidentiality and integrity algorithms; Document 1: f8 and f9 specification</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864" w:author="Romano Giovanni" w:date="2017-10-23T22:55:00Z"/>
          <w:rFonts w:eastAsia="SimSun"/>
          <w:color w:val="000000"/>
          <w:sz w:val="30"/>
          <w:szCs w:val="30"/>
          <w:lang w:val="en-US" w:eastAsia="zh-CN"/>
        </w:rPr>
      </w:pPr>
      <w:ins w:id="4865" w:author="Romano Giovanni" w:date="2017-10-23T22:55:00Z">
        <w:r w:rsidRPr="00CF3217">
          <w:rPr>
            <w:rFonts w:eastAsia="SimSun"/>
            <w:color w:val="000000"/>
            <w:szCs w:val="24"/>
            <w:lang w:val="en-US" w:eastAsia="zh-CN"/>
          </w:rPr>
          <w:t>This specification gives a detailed specification of the 3GPP confidentiality algorithm f8, and the 3GPP integrity algorithm f9.</w:t>
        </w:r>
      </w:ins>
    </w:p>
    <w:p w:rsidR="00B03FAC" w:rsidRPr="002D5C5B" w:rsidRDefault="00B03FAC" w:rsidP="00B03FAC">
      <w:pPr>
        <w:pStyle w:val="Titolo5"/>
        <w:rPr>
          <w:ins w:id="4866" w:author="Romano Giovanni" w:date="2017-10-23T22:55:00Z"/>
          <w:rFonts w:eastAsia="SimSun"/>
          <w:bCs/>
          <w:color w:val="000000"/>
          <w:szCs w:val="24"/>
          <w:lang w:val="en-US" w:eastAsia="zh-CN"/>
        </w:rPr>
      </w:pPr>
      <w:ins w:id="4867"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12.12.2</w:t>
        </w:r>
        <w:r w:rsidRPr="00CF3217">
          <w:rPr>
            <w:rFonts w:eastAsia="SimSun"/>
            <w:bCs/>
            <w:color w:val="000000"/>
            <w:szCs w:val="24"/>
            <w:lang w:val="en-US" w:eastAsia="zh-CN"/>
          </w:rPr>
          <w:tab/>
          <w:t>TS 35.202</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868" w:author="Romano Giovanni" w:date="2017-10-23T22:55:00Z"/>
          <w:rFonts w:eastAsia="SimSun"/>
          <w:b/>
          <w:bCs/>
          <w:color w:val="000000"/>
          <w:sz w:val="30"/>
          <w:szCs w:val="30"/>
          <w:lang w:val="en-US" w:eastAsia="zh-CN"/>
        </w:rPr>
      </w:pPr>
      <w:ins w:id="4869" w:author="Romano Giovanni" w:date="2017-10-23T22:55:00Z">
        <w:r w:rsidRPr="00CF3217">
          <w:rPr>
            <w:rFonts w:eastAsia="SimSun"/>
            <w:b/>
            <w:bCs/>
            <w:color w:val="000000"/>
            <w:szCs w:val="24"/>
            <w:lang w:val="en-US" w:eastAsia="zh-CN"/>
          </w:rPr>
          <w:t>3G Security; Specification of the 3GPP confidentiality and integrity algorithms; Document 2: Kasumi specification</w:t>
        </w:r>
      </w:ins>
    </w:p>
    <w:p w:rsidR="00B03FAC" w:rsidRPr="00CF3217" w:rsidRDefault="00B03FAC" w:rsidP="00B03FAC">
      <w:pPr>
        <w:widowControl w:val="0"/>
        <w:tabs>
          <w:tab w:val="clear" w:pos="1134"/>
          <w:tab w:val="clear" w:pos="1871"/>
          <w:tab w:val="clear" w:pos="2268"/>
          <w:tab w:val="left" w:pos="90"/>
        </w:tabs>
        <w:overflowPunct/>
        <w:spacing w:before="0"/>
        <w:textAlignment w:val="auto"/>
        <w:rPr>
          <w:ins w:id="4870" w:author="Romano Giovanni" w:date="2017-10-23T22:55:00Z"/>
          <w:rFonts w:eastAsia="SimSun"/>
          <w:color w:val="000000"/>
          <w:sz w:val="27"/>
          <w:szCs w:val="27"/>
          <w:lang w:val="en-US" w:eastAsia="zh-CN"/>
        </w:rPr>
      </w:pPr>
      <w:ins w:id="4871" w:author="Romano Giovanni" w:date="2017-10-23T22:55:00Z">
        <w:r w:rsidRPr="00CF3217">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ins>
    </w:p>
    <w:p w:rsidR="00B03FAC" w:rsidRPr="002D5C5B" w:rsidRDefault="00B03FAC" w:rsidP="00B03FAC">
      <w:pPr>
        <w:pStyle w:val="Titolo5"/>
        <w:rPr>
          <w:ins w:id="4872" w:author="Romano Giovanni" w:date="2017-10-23T22:55:00Z"/>
          <w:rFonts w:eastAsia="SimSun"/>
          <w:bCs/>
          <w:color w:val="000000"/>
          <w:szCs w:val="24"/>
          <w:lang w:val="en-US" w:eastAsia="zh-CN"/>
        </w:rPr>
      </w:pPr>
      <w:ins w:id="4873"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12.12.3</w:t>
        </w:r>
        <w:r w:rsidRPr="00CF3217">
          <w:rPr>
            <w:rFonts w:eastAsia="SimSun"/>
            <w:bCs/>
            <w:color w:val="000000"/>
            <w:szCs w:val="24"/>
            <w:lang w:val="en-US" w:eastAsia="zh-CN"/>
          </w:rPr>
          <w:tab/>
          <w:t>TS 35.203</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874" w:author="Romano Giovanni" w:date="2017-10-23T22:55:00Z"/>
          <w:rFonts w:eastAsia="SimSun"/>
          <w:b/>
          <w:bCs/>
          <w:color w:val="000000"/>
          <w:sz w:val="30"/>
          <w:szCs w:val="30"/>
          <w:lang w:val="en-US" w:eastAsia="zh-CN"/>
        </w:rPr>
      </w:pPr>
      <w:ins w:id="4875" w:author="Romano Giovanni" w:date="2017-10-23T22:55:00Z">
        <w:r w:rsidRPr="00CF3217">
          <w:rPr>
            <w:rFonts w:eastAsia="SimSun"/>
            <w:b/>
            <w:bCs/>
            <w:color w:val="000000"/>
            <w:szCs w:val="24"/>
            <w:lang w:val="en-US" w:eastAsia="zh-CN"/>
          </w:rPr>
          <w:t xml:space="preserve">3G Security; Specification of the 3GPP confidentiality and integrity algorithms; Document 3: </w:t>
        </w:r>
        <w:proofErr w:type="spellStart"/>
        <w:r w:rsidRPr="00CF3217">
          <w:rPr>
            <w:rFonts w:eastAsia="SimSun"/>
            <w:b/>
            <w:bCs/>
            <w:color w:val="000000"/>
            <w:szCs w:val="24"/>
            <w:lang w:val="en-US" w:eastAsia="zh-CN"/>
          </w:rPr>
          <w:t>Implementors</w:t>
        </w:r>
        <w:proofErr w:type="spellEnd"/>
        <w:r w:rsidRPr="00CF3217">
          <w:rPr>
            <w:rFonts w:eastAsia="SimSun"/>
            <w:b/>
            <w:bCs/>
            <w:color w:val="000000"/>
            <w:szCs w:val="24"/>
            <w:lang w:val="en-US" w:eastAsia="zh-CN"/>
          </w:rPr>
          <w:t>’ test data</w:t>
        </w:r>
      </w:ins>
    </w:p>
    <w:p w:rsidR="00B03FAC" w:rsidRPr="00CF3217" w:rsidRDefault="00B03FAC" w:rsidP="00B03FAC">
      <w:pPr>
        <w:widowControl w:val="0"/>
        <w:tabs>
          <w:tab w:val="clear" w:pos="1134"/>
          <w:tab w:val="clear" w:pos="1871"/>
          <w:tab w:val="clear" w:pos="2268"/>
          <w:tab w:val="left" w:pos="90"/>
        </w:tabs>
        <w:overflowPunct/>
        <w:spacing w:before="0"/>
        <w:textAlignment w:val="auto"/>
        <w:rPr>
          <w:ins w:id="4876" w:author="Romano Giovanni" w:date="2017-10-23T22:55:00Z"/>
          <w:rFonts w:eastAsia="SimSun"/>
          <w:color w:val="000000"/>
          <w:sz w:val="27"/>
          <w:szCs w:val="27"/>
          <w:lang w:val="en-US" w:eastAsia="zh-CN"/>
        </w:rPr>
      </w:pPr>
      <w:ins w:id="4877" w:author="Romano Giovanni" w:date="2017-10-23T22:55:00Z">
        <w:r w:rsidRPr="00CF3217">
          <w:rPr>
            <w:rFonts w:eastAsia="SimSun"/>
            <w:color w:val="000000"/>
            <w:szCs w:val="24"/>
            <w:lang w:val="en-US" w:eastAsia="zh-CN"/>
          </w:rPr>
          <w:t xml:space="preserve">This specification gives detailed test data for </w:t>
        </w:r>
        <w:proofErr w:type="spellStart"/>
        <w:r w:rsidRPr="00CF3217">
          <w:rPr>
            <w:rFonts w:eastAsia="SimSun"/>
            <w:color w:val="000000"/>
            <w:szCs w:val="24"/>
            <w:lang w:val="en-US" w:eastAsia="zh-CN"/>
          </w:rPr>
          <w:t>implementors</w:t>
        </w:r>
        <w:proofErr w:type="spellEnd"/>
        <w:r w:rsidRPr="00CF3217">
          <w:rPr>
            <w:rFonts w:eastAsia="SimSun"/>
            <w:color w:val="000000"/>
            <w:szCs w:val="24"/>
            <w:lang w:val="en-US" w:eastAsia="zh-CN"/>
          </w:rPr>
          <w:t xml:space="preserve"> of the algorithm set. It provides visibility of the internal state of the algorithm to aid in the realization of the algorithms.</w:t>
        </w:r>
      </w:ins>
    </w:p>
    <w:p w:rsidR="00B03FAC" w:rsidRPr="002D5C5B" w:rsidRDefault="00B03FAC" w:rsidP="00B03FAC">
      <w:pPr>
        <w:pStyle w:val="Titolo5"/>
        <w:rPr>
          <w:ins w:id="4878" w:author="Romano Giovanni" w:date="2017-10-23T22:55:00Z"/>
          <w:rFonts w:eastAsia="SimSun"/>
          <w:bCs/>
          <w:color w:val="000000"/>
          <w:szCs w:val="24"/>
          <w:lang w:val="en-US" w:eastAsia="zh-CN"/>
        </w:rPr>
      </w:pPr>
      <w:ins w:id="4879"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12.12.4</w:t>
        </w:r>
        <w:r w:rsidRPr="00CF3217">
          <w:rPr>
            <w:rFonts w:eastAsia="SimSun"/>
            <w:bCs/>
            <w:color w:val="000000"/>
            <w:szCs w:val="24"/>
            <w:lang w:val="en-US" w:eastAsia="zh-CN"/>
          </w:rPr>
          <w:tab/>
          <w:t>TS 35.204</w:t>
        </w:r>
      </w:ins>
    </w:p>
    <w:p w:rsidR="00B03FAC" w:rsidRPr="00CF3217" w:rsidRDefault="00B03FAC" w:rsidP="00B03FAC">
      <w:pPr>
        <w:keepNext/>
        <w:keepLines/>
        <w:widowControl w:val="0"/>
        <w:tabs>
          <w:tab w:val="clear" w:pos="1134"/>
          <w:tab w:val="clear" w:pos="1871"/>
          <w:tab w:val="clear" w:pos="2268"/>
          <w:tab w:val="left" w:pos="90"/>
        </w:tabs>
        <w:overflowPunct/>
        <w:spacing w:before="91"/>
        <w:textAlignment w:val="auto"/>
        <w:rPr>
          <w:ins w:id="4880" w:author="Romano Giovanni" w:date="2017-10-23T22:55:00Z"/>
          <w:rFonts w:eastAsia="SimSun"/>
          <w:b/>
          <w:bCs/>
          <w:color w:val="000000"/>
          <w:sz w:val="30"/>
          <w:szCs w:val="30"/>
          <w:lang w:val="en-US" w:eastAsia="zh-CN"/>
        </w:rPr>
      </w:pPr>
      <w:ins w:id="4881" w:author="Romano Giovanni" w:date="2017-10-23T22:55:00Z">
        <w:r w:rsidRPr="00CF3217">
          <w:rPr>
            <w:rFonts w:eastAsia="SimSun"/>
            <w:b/>
            <w:bCs/>
            <w:color w:val="000000"/>
            <w:szCs w:val="24"/>
            <w:lang w:val="en-US" w:eastAsia="zh-CN"/>
          </w:rPr>
          <w:t>3G Security; Specification of the 3GPP confidentiality and integrity algorithms; Document 4: Design conformance test data</w:t>
        </w:r>
      </w:ins>
    </w:p>
    <w:p w:rsidR="00B03FAC" w:rsidRPr="00CF3217" w:rsidRDefault="00B03FAC" w:rsidP="00B03FAC">
      <w:pPr>
        <w:widowControl w:val="0"/>
        <w:tabs>
          <w:tab w:val="clear" w:pos="1134"/>
          <w:tab w:val="clear" w:pos="1871"/>
          <w:tab w:val="clear" w:pos="2268"/>
          <w:tab w:val="left" w:pos="90"/>
        </w:tabs>
        <w:overflowPunct/>
        <w:spacing w:before="0"/>
        <w:textAlignment w:val="auto"/>
        <w:rPr>
          <w:ins w:id="4882" w:author="Romano Giovanni" w:date="2017-10-23T22:55:00Z"/>
          <w:rFonts w:eastAsia="SimSun"/>
          <w:color w:val="000000"/>
          <w:sz w:val="27"/>
          <w:szCs w:val="27"/>
          <w:lang w:val="en-US" w:eastAsia="zh-CN"/>
        </w:rPr>
      </w:pPr>
      <w:ins w:id="4883" w:author="Romano Giovanni" w:date="2017-10-23T22:55:00Z">
        <w:r w:rsidRPr="00CF3217">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ins>
    </w:p>
    <w:p w:rsidR="00B03FAC" w:rsidRPr="002D5C5B" w:rsidRDefault="00B03FAC" w:rsidP="00B03FAC">
      <w:pPr>
        <w:pStyle w:val="Titolo5"/>
        <w:rPr>
          <w:ins w:id="4884" w:author="Romano Giovanni" w:date="2017-10-23T22:55:00Z"/>
          <w:rFonts w:eastAsia="SimSun"/>
          <w:bCs/>
          <w:color w:val="000000"/>
          <w:szCs w:val="24"/>
          <w:lang w:val="en-US" w:eastAsia="zh-CN"/>
        </w:rPr>
      </w:pPr>
      <w:ins w:id="4885"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12.12.5</w:t>
        </w:r>
        <w:r w:rsidRPr="00CF3217">
          <w:rPr>
            <w:rFonts w:eastAsia="SimSun"/>
            <w:bCs/>
            <w:color w:val="000000"/>
            <w:szCs w:val="24"/>
            <w:lang w:val="en-US" w:eastAsia="zh-CN"/>
          </w:rPr>
          <w:tab/>
          <w:t>TS 35.205</w:t>
        </w:r>
      </w:ins>
    </w:p>
    <w:p w:rsidR="00B03FAC" w:rsidRPr="00CF3217" w:rsidRDefault="00B03FAC" w:rsidP="00B03FAC">
      <w:pPr>
        <w:rPr>
          <w:ins w:id="4886" w:author="Romano Giovanni" w:date="2017-10-23T22:55:00Z"/>
          <w:rFonts w:eastAsia="SimSun"/>
          <w:b/>
          <w:bCs/>
          <w:sz w:val="27"/>
          <w:szCs w:val="27"/>
          <w:lang w:val="en-US" w:eastAsia="zh-CN"/>
        </w:rPr>
      </w:pPr>
      <w:ins w:id="4887" w:author="Romano Giovanni" w:date="2017-10-23T22:55:00Z">
        <w:r w:rsidRPr="00CF3217">
          <w:rPr>
            <w:rFonts w:eastAsia="SimSun"/>
            <w:b/>
            <w:bCs/>
            <w:lang w:val="en-US" w:eastAsia="zh-CN"/>
          </w:rPr>
          <w:t>3G Security; Specification of the MILENAGE algorithm set: An example algorithm set for the 3GPP authentication and key generation functions f1, f1*, f2, f3, f4, f5 and f5*; Document 1: General</w:t>
        </w:r>
      </w:ins>
    </w:p>
    <w:p w:rsidR="00B03FAC" w:rsidRPr="00CF3217" w:rsidRDefault="00B03FAC" w:rsidP="00B03FAC">
      <w:pPr>
        <w:rPr>
          <w:ins w:id="4888" w:author="Romano Giovanni" w:date="2017-10-23T22:55:00Z"/>
          <w:rFonts w:eastAsia="SimSun"/>
          <w:lang w:val="en-US" w:eastAsia="zh-CN"/>
        </w:rPr>
      </w:pPr>
      <w:ins w:id="4889" w:author="Romano Giovanni" w:date="2017-10-23T22:55:00Z">
        <w:r w:rsidRPr="00CF3217">
          <w:rPr>
            <w:rFonts w:eastAsia="SimSun"/>
            <w:lang w:val="en-US" w:eastAsia="zh-CN"/>
          </w:rPr>
          <w:t xml:space="preserve">This report is a description of the work undertaken by an ETSI SAGE Task Force on the design of the </w:t>
        </w:r>
        <w:proofErr w:type="spellStart"/>
        <w:r w:rsidRPr="00CF3217">
          <w:rPr>
            <w:rFonts w:eastAsia="SimSun"/>
            <w:lang w:val="en-US" w:eastAsia="zh-CN"/>
          </w:rPr>
          <w:t>Milenage</w:t>
        </w:r>
        <w:proofErr w:type="spellEnd"/>
        <w:r w:rsidRPr="00CF3217">
          <w:rPr>
            <w:rFonts w:eastAsia="SimSun"/>
            <w:lang w:val="en-US" w:eastAsia="zh-CN"/>
          </w:rPr>
          <w:t xml:space="preserve"> Algorithm Set: an example set of 3GPP Authentication and Key Generation Functions.</w:t>
        </w:r>
      </w:ins>
    </w:p>
    <w:p w:rsidR="00B03FAC" w:rsidRPr="00CF3217" w:rsidRDefault="00B03FAC" w:rsidP="00B03FAC">
      <w:pPr>
        <w:rPr>
          <w:ins w:id="4890" w:author="Romano Giovanni" w:date="2017-10-23T22:55:00Z"/>
          <w:rFonts w:eastAsia="SimSun"/>
          <w:lang w:val="en-US" w:eastAsia="zh-CN"/>
        </w:rPr>
      </w:pPr>
      <w:ins w:id="4891" w:author="Romano Giovanni" w:date="2017-10-23T22:55:00Z">
        <w:r w:rsidRPr="00CF3217">
          <w:rPr>
            <w:rFonts w:eastAsia="SimSun"/>
            <w:lang w:val="en-US" w:eastAsia="zh-CN"/>
          </w:rPr>
          <w:lastRenderedPageBreak/>
          <w: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t>
        </w:r>
      </w:ins>
    </w:p>
    <w:p w:rsidR="00B03FAC" w:rsidRPr="00CF3217" w:rsidRDefault="00B03FAC" w:rsidP="00B03FAC">
      <w:pPr>
        <w:rPr>
          <w:ins w:id="4892" w:author="Romano Giovanni" w:date="2017-10-23T22:55:00Z"/>
          <w:rFonts w:eastAsia="SimSun"/>
          <w:lang w:val="en-US" w:eastAsia="zh-CN"/>
        </w:rPr>
      </w:pPr>
      <w:ins w:id="4893" w:author="Romano Giovanni" w:date="2017-10-23T22:55:00Z">
        <w:r w:rsidRPr="00CF3217">
          <w:rPr>
            <w:rFonts w:eastAsia="SimSun"/>
            <w:lang w:val="en-US" w:eastAsia="zh-CN"/>
          </w:rPr>
          <w:t xml:space="preserve">The requirement specification from 3GPP SA3 stated that operator personalization of the example set must be possible and that the basic kernel must be possible to replace. </w:t>
        </w:r>
      </w:ins>
    </w:p>
    <w:p w:rsidR="00B03FAC" w:rsidRPr="00CF3217" w:rsidRDefault="00B03FAC" w:rsidP="00B03FAC">
      <w:pPr>
        <w:rPr>
          <w:ins w:id="4894" w:author="Romano Giovanni" w:date="2017-10-23T22:55:00Z"/>
          <w:rFonts w:eastAsia="SimSun"/>
          <w:lang w:val="en-US" w:eastAsia="zh-CN"/>
        </w:rPr>
      </w:pPr>
      <w:ins w:id="4895" w:author="Romano Giovanni" w:date="2017-10-23T22:55:00Z">
        <w:r w:rsidRPr="00CF3217">
          <w:rPr>
            <w:rFonts w:eastAsia="SimSun"/>
            <w:lang w:val="en-US" w:eastAsia="zh-CN"/>
          </w:rPr>
          <w:t xml:space="preserve">The example set is based on the block cipher </w:t>
        </w:r>
        <w:proofErr w:type="spellStart"/>
        <w:r w:rsidRPr="00CF3217">
          <w:rPr>
            <w:rFonts w:eastAsia="SimSun"/>
            <w:lang w:val="en-US" w:eastAsia="zh-CN"/>
          </w:rPr>
          <w:t>Rijndael</w:t>
        </w:r>
        <w:proofErr w:type="spellEnd"/>
        <w:r w:rsidRPr="00CF3217">
          <w:rPr>
            <w:rFonts w:eastAsia="SimSun"/>
            <w:lang w:val="en-US" w:eastAsia="zh-CN"/>
          </w:rPr>
          <w:t xml:space="preserve">,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t>
        </w:r>
      </w:ins>
    </w:p>
    <w:p w:rsidR="00B03FAC" w:rsidRPr="00CF3217" w:rsidRDefault="00B03FAC" w:rsidP="00B03FAC">
      <w:pPr>
        <w:rPr>
          <w:ins w:id="4896" w:author="Romano Giovanni" w:date="2017-10-23T22:55:00Z"/>
          <w:rFonts w:eastAsia="SimSun"/>
          <w:lang w:val="en-US" w:eastAsia="zh-CN"/>
        </w:rPr>
      </w:pPr>
      <w:ins w:id="4897" w:author="Romano Giovanni" w:date="2017-10-23T22:55:00Z">
        <w:r w:rsidRPr="00CF3217">
          <w:rPr>
            <w:rFonts w:eastAsia="SimSun"/>
            <w:lang w:val="en-US" w:eastAsia="zh-CN"/>
          </w:rPr>
          <w:t xml:space="preserve">–   A formal specification of both the modes and the example kernel; </w:t>
        </w:r>
      </w:ins>
    </w:p>
    <w:p w:rsidR="00B03FAC" w:rsidRPr="00CF3217" w:rsidRDefault="00B03FAC" w:rsidP="00B03FAC">
      <w:pPr>
        <w:rPr>
          <w:ins w:id="4898" w:author="Romano Giovanni" w:date="2017-10-23T22:55:00Z"/>
          <w:rFonts w:eastAsia="SimSun"/>
          <w:lang w:val="en-US" w:eastAsia="zh-CN"/>
        </w:rPr>
      </w:pPr>
      <w:ins w:id="4899" w:author="Romano Giovanni" w:date="2017-10-23T22:55:00Z">
        <w:r w:rsidRPr="00CF3217">
          <w:rPr>
            <w:rFonts w:eastAsia="SimSun"/>
            <w:lang w:val="en-US" w:eastAsia="zh-CN"/>
          </w:rPr>
          <w:t>–   A detailed test</w:t>
        </w:r>
        <w:r w:rsidRPr="00CF3217">
          <w:rPr>
            <w:rFonts w:eastAsia="SimSun"/>
            <w:sz w:val="27"/>
            <w:szCs w:val="27"/>
            <w:lang w:val="en-US" w:eastAsia="zh-CN"/>
          </w:rPr>
          <w:t xml:space="preserve"> </w:t>
        </w:r>
        <w:r w:rsidRPr="00CF3217">
          <w:rPr>
            <w:rFonts w:eastAsia="SimSun"/>
            <w:lang w:val="en-US" w:eastAsia="zh-CN"/>
          </w:rPr>
          <w:t xml:space="preserve">data document, covering modes and the example kernel; </w:t>
        </w:r>
      </w:ins>
    </w:p>
    <w:p w:rsidR="00B03FAC" w:rsidRPr="00CF3217" w:rsidRDefault="00B03FAC" w:rsidP="00B03FAC">
      <w:pPr>
        <w:rPr>
          <w:ins w:id="4900" w:author="Romano Giovanni" w:date="2017-10-23T22:55:00Z"/>
          <w:rFonts w:eastAsia="SimSun"/>
          <w:sz w:val="27"/>
          <w:szCs w:val="27"/>
          <w:lang w:val="en-US" w:eastAsia="zh-CN"/>
        </w:rPr>
      </w:pPr>
      <w:ins w:id="4901" w:author="Romano Giovanni" w:date="2017-10-23T22:55:00Z">
        <w:r w:rsidRPr="00CF3217">
          <w:rPr>
            <w:rFonts w:eastAsia="SimSun"/>
            <w:lang w:val="en-US" w:eastAsia="zh-CN"/>
          </w:rPr>
          <w:t>–   A “black box” test data document. A detailed summary of the evaluation is provided</w:t>
        </w:r>
        <w:r w:rsidRPr="00CF3217">
          <w:rPr>
            <w:rFonts w:eastAsia="SimSun"/>
            <w:sz w:val="27"/>
            <w:szCs w:val="27"/>
            <w:lang w:val="en-US" w:eastAsia="zh-CN"/>
          </w:rPr>
          <w:t xml:space="preserve"> </w:t>
        </w:r>
        <w:r w:rsidRPr="00CF3217">
          <w:rPr>
            <w:rFonts w:eastAsia="SimSun"/>
            <w:lang w:val="en-US" w:eastAsia="zh-CN"/>
          </w:rPr>
          <w:t>in a public evaluation report, ETSI SAGE 3GPP AF TF: “Report on the design and evaluation of 3GPP Authentication and Key Generation Functions”. This report gives an overview of the overall work by the task force.</w:t>
        </w:r>
      </w:ins>
    </w:p>
    <w:p w:rsidR="00B03FAC" w:rsidRPr="002D5C5B" w:rsidRDefault="00B03FAC" w:rsidP="00B03FAC">
      <w:pPr>
        <w:pStyle w:val="Titolo5"/>
        <w:rPr>
          <w:ins w:id="4902" w:author="Romano Giovanni" w:date="2017-10-23T22:55:00Z"/>
          <w:rFonts w:eastAsia="SimSun"/>
          <w:bCs/>
          <w:color w:val="000000"/>
          <w:szCs w:val="24"/>
          <w:lang w:val="en-US" w:eastAsia="zh-CN"/>
        </w:rPr>
      </w:pPr>
      <w:ins w:id="4903"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12.12.6</w:t>
        </w:r>
        <w:r w:rsidRPr="00CF3217">
          <w:rPr>
            <w:rFonts w:eastAsia="SimSun"/>
            <w:bCs/>
            <w:color w:val="000000"/>
            <w:szCs w:val="24"/>
            <w:lang w:val="en-US" w:eastAsia="zh-CN"/>
          </w:rPr>
          <w:tab/>
          <w:t>TS 35.206</w:t>
        </w:r>
      </w:ins>
    </w:p>
    <w:p w:rsidR="00B03FAC" w:rsidRPr="00CF3217" w:rsidRDefault="00B03FAC" w:rsidP="00B03FAC">
      <w:pPr>
        <w:rPr>
          <w:ins w:id="4904" w:author="Romano Giovanni" w:date="2017-10-23T22:55:00Z"/>
          <w:rFonts w:eastAsia="SimSun"/>
          <w:b/>
          <w:bCs/>
          <w:sz w:val="27"/>
          <w:szCs w:val="27"/>
          <w:lang w:val="en-US" w:eastAsia="zh-CN"/>
        </w:rPr>
      </w:pPr>
      <w:ins w:id="4905" w:author="Romano Giovanni" w:date="2017-10-23T22:55:00Z">
        <w:r w:rsidRPr="00CF3217">
          <w:rPr>
            <w:rFonts w:eastAsia="SimSun"/>
            <w:b/>
            <w:bCs/>
            <w:lang w:val="en-US" w:eastAsia="zh-CN"/>
          </w:rPr>
          <w:t>3G Security; Specification of the MILENAGE algorithm set: An example algorithm set for the 3GPP authentication and key generation functions f1, f1*, f2, f3, f4, f5 and f5*; Document 2: Algorithm specification</w:t>
        </w:r>
      </w:ins>
    </w:p>
    <w:p w:rsidR="00B03FAC" w:rsidRPr="00CF3217" w:rsidRDefault="00B03FAC" w:rsidP="00B03FAC">
      <w:pPr>
        <w:rPr>
          <w:ins w:id="4906" w:author="Romano Giovanni" w:date="2017-10-23T22:55:00Z"/>
          <w:rFonts w:eastAsia="SimSun"/>
          <w:sz w:val="27"/>
          <w:szCs w:val="27"/>
          <w:lang w:val="en-US" w:eastAsia="zh-CN"/>
        </w:rPr>
      </w:pPr>
      <w:ins w:id="4907" w:author="Romano Giovanni" w:date="2017-10-23T22:55:00Z">
        <w:r w:rsidRPr="00CF3217">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CF3217">
          <w:rPr>
            <w:rFonts w:eastAsia="SimSun"/>
            <w:sz w:val="27"/>
            <w:szCs w:val="27"/>
            <w:lang w:val="en-US" w:eastAsia="zh-CN"/>
          </w:rPr>
          <w:t xml:space="preserve"> </w:t>
        </w:r>
        <w:r w:rsidRPr="00CF3217">
          <w:rPr>
            <w:rFonts w:eastAsia="SimSun"/>
            <w:lang w:val="en-US" w:eastAsia="zh-CN"/>
          </w:rPr>
          <w:t>– all seven functions are operator-specifiable rather than being fully standardized.)</w:t>
        </w:r>
      </w:ins>
    </w:p>
    <w:p w:rsidR="00B03FAC" w:rsidRPr="00693931" w:rsidRDefault="00B03FAC" w:rsidP="00B03FAC">
      <w:pPr>
        <w:pStyle w:val="Titolo5"/>
        <w:rPr>
          <w:ins w:id="4908" w:author="Romano Giovanni" w:date="2017-10-23T22:55:00Z"/>
          <w:rFonts w:eastAsia="SimSun"/>
          <w:bCs/>
          <w:color w:val="000000"/>
          <w:szCs w:val="24"/>
          <w:lang w:val="en-US" w:eastAsia="zh-CN"/>
        </w:rPr>
      </w:pPr>
      <w:ins w:id="4909"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12.12.7</w:t>
        </w:r>
        <w:r w:rsidRPr="00CF3217">
          <w:rPr>
            <w:rFonts w:eastAsia="SimSun"/>
            <w:bCs/>
            <w:color w:val="000000"/>
            <w:szCs w:val="24"/>
            <w:lang w:val="en-US" w:eastAsia="zh-CN"/>
          </w:rPr>
          <w:tab/>
          <w:t>TS 35.207</w:t>
        </w:r>
      </w:ins>
    </w:p>
    <w:p w:rsidR="00B03FAC" w:rsidRPr="00CF3217" w:rsidRDefault="00B03FAC" w:rsidP="00B03FAC">
      <w:pPr>
        <w:rPr>
          <w:ins w:id="4910" w:author="Romano Giovanni" w:date="2017-10-23T22:55:00Z"/>
          <w:rFonts w:eastAsia="SimSun"/>
          <w:b/>
          <w:bCs/>
          <w:sz w:val="27"/>
          <w:szCs w:val="27"/>
          <w:lang w:val="en-US" w:eastAsia="zh-CN"/>
        </w:rPr>
      </w:pPr>
      <w:ins w:id="4911" w:author="Romano Giovanni" w:date="2017-10-23T22:55:00Z">
        <w:r w:rsidRPr="00CF3217">
          <w:rPr>
            <w:rFonts w:eastAsia="SimSun"/>
            <w:b/>
            <w:bCs/>
            <w:lang w:val="en-US" w:eastAsia="zh-CN"/>
          </w:rPr>
          <w:t xml:space="preserve">3G Security; Specification of the MILENAGE algorithm set: An example algorithm set for the 3GPP authentication and key generation functions f1, f1*, f2, f3, f4, f5 and f5*; Document 3: </w:t>
        </w:r>
        <w:proofErr w:type="spellStart"/>
        <w:r w:rsidRPr="00CF3217">
          <w:rPr>
            <w:rFonts w:eastAsia="SimSun"/>
            <w:b/>
            <w:bCs/>
            <w:lang w:val="en-US" w:eastAsia="zh-CN"/>
          </w:rPr>
          <w:t>Implementors</w:t>
        </w:r>
        <w:proofErr w:type="spellEnd"/>
        <w:r w:rsidRPr="00CF3217">
          <w:rPr>
            <w:rFonts w:eastAsia="SimSun"/>
            <w:b/>
            <w:bCs/>
            <w:lang w:val="en-US" w:eastAsia="zh-CN"/>
          </w:rPr>
          <w:t>’ test data</w:t>
        </w:r>
      </w:ins>
    </w:p>
    <w:p w:rsidR="00B03FAC" w:rsidRPr="00CF3217" w:rsidRDefault="00B03FAC" w:rsidP="00B03FAC">
      <w:pPr>
        <w:rPr>
          <w:ins w:id="4912" w:author="Romano Giovanni" w:date="2017-10-23T22:55:00Z"/>
          <w:rFonts w:eastAsia="SimSun"/>
          <w:sz w:val="27"/>
          <w:szCs w:val="27"/>
          <w:lang w:val="en-US" w:eastAsia="zh-CN"/>
        </w:rPr>
      </w:pPr>
      <w:ins w:id="4913" w:author="Romano Giovanni" w:date="2017-10-23T22:55:00Z">
        <w:r w:rsidRPr="00CF3217">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CF3217">
          <w:rPr>
            <w:rFonts w:eastAsia="SimSun"/>
            <w:sz w:val="27"/>
            <w:szCs w:val="27"/>
            <w:lang w:val="en-US" w:eastAsia="zh-CN"/>
          </w:rPr>
          <w:t xml:space="preserve"> </w:t>
        </w:r>
        <w:r w:rsidRPr="00CF3217">
          <w:rPr>
            <w:rFonts w:eastAsia="SimSun"/>
            <w:lang w:val="en-US" w:eastAsia="zh-CN"/>
          </w:rPr>
          <w:t>– all seven functions are operator-specifiable rather than being fully standardized.)</w:t>
        </w:r>
      </w:ins>
    </w:p>
    <w:p w:rsidR="00B03FAC" w:rsidRPr="002D5C5B" w:rsidRDefault="00B03FAC" w:rsidP="00B03FAC">
      <w:pPr>
        <w:pStyle w:val="Titolo5"/>
        <w:rPr>
          <w:ins w:id="4914" w:author="Romano Giovanni" w:date="2017-10-23T22:55:00Z"/>
          <w:rFonts w:eastAsia="SimSun"/>
          <w:bCs/>
          <w:color w:val="000000"/>
          <w:szCs w:val="24"/>
          <w:lang w:val="en-US" w:eastAsia="zh-CN"/>
        </w:rPr>
      </w:pPr>
      <w:ins w:id="4915"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12.12.8</w:t>
        </w:r>
        <w:r w:rsidRPr="00CF3217">
          <w:rPr>
            <w:rFonts w:eastAsia="SimSun"/>
            <w:bCs/>
            <w:color w:val="000000"/>
            <w:szCs w:val="24"/>
            <w:lang w:val="en-US" w:eastAsia="zh-CN"/>
          </w:rPr>
          <w:tab/>
          <w:t>TS 35.208</w:t>
        </w:r>
      </w:ins>
    </w:p>
    <w:p w:rsidR="00B03FAC" w:rsidRPr="00CF3217" w:rsidRDefault="00B03FAC" w:rsidP="00B03FAC">
      <w:pPr>
        <w:rPr>
          <w:ins w:id="4916" w:author="Romano Giovanni" w:date="2017-10-23T22:55:00Z"/>
          <w:rFonts w:eastAsia="SimSun"/>
          <w:b/>
          <w:bCs/>
          <w:sz w:val="27"/>
          <w:szCs w:val="27"/>
          <w:lang w:val="en-US" w:eastAsia="zh-CN"/>
        </w:rPr>
      </w:pPr>
      <w:ins w:id="4917" w:author="Romano Giovanni" w:date="2017-10-23T22:55:00Z">
        <w:r w:rsidRPr="00CF3217">
          <w:rPr>
            <w:rFonts w:eastAsia="SimSun"/>
            <w:b/>
            <w:bCs/>
            <w:lang w:val="en-US" w:eastAsia="zh-CN"/>
          </w:rPr>
          <w:t>3G Security; Specification of the MILENAGE algorithm set: An example algorithm set for the 3GPP authentication and key generation functions f1, f1*, f2, f3, f4, f5 and f5*; Document 4: Design conformance test data</w:t>
        </w:r>
      </w:ins>
    </w:p>
    <w:p w:rsidR="00B03FAC" w:rsidRPr="00CF3217" w:rsidRDefault="00B03FAC" w:rsidP="00B03FAC">
      <w:pPr>
        <w:rPr>
          <w:ins w:id="4918" w:author="Romano Giovanni" w:date="2017-10-23T22:55:00Z"/>
          <w:rFonts w:eastAsia="SimSun"/>
          <w:sz w:val="27"/>
          <w:szCs w:val="27"/>
          <w:lang w:val="en-US" w:eastAsia="zh-CN"/>
        </w:rPr>
      </w:pPr>
      <w:ins w:id="4919" w:author="Romano Giovanni" w:date="2017-10-23T22:55:00Z">
        <w:r w:rsidRPr="00CF3217">
          <w:rPr>
            <w:rFonts w:eastAsia="SimSun"/>
            <w:lang w:val="en-US" w:eastAsia="zh-CN"/>
          </w:rPr>
          <w:lastRenderedPageBreak/>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CF3217">
          <w:rPr>
            <w:rFonts w:eastAsia="SimSun"/>
            <w:sz w:val="27"/>
            <w:szCs w:val="27"/>
            <w:lang w:val="en-US" w:eastAsia="zh-CN"/>
          </w:rPr>
          <w:t xml:space="preserve"> </w:t>
        </w:r>
        <w:r w:rsidRPr="00CF3217">
          <w:rPr>
            <w:rFonts w:eastAsia="SimSun"/>
            <w:lang w:val="en-US" w:eastAsia="zh-CN"/>
          </w:rPr>
          <w:t>– all seven functions are operator-specifiable rather than being fully standardized.)</w:t>
        </w:r>
      </w:ins>
    </w:p>
    <w:p w:rsidR="00B03FAC" w:rsidRPr="002D5C5B" w:rsidRDefault="00B03FAC" w:rsidP="00B03FAC">
      <w:pPr>
        <w:pStyle w:val="Titolo5"/>
        <w:rPr>
          <w:ins w:id="4920" w:author="Romano Giovanni" w:date="2017-10-23T22:55:00Z"/>
          <w:rFonts w:eastAsia="SimSun"/>
          <w:bCs/>
          <w:color w:val="000000"/>
          <w:szCs w:val="24"/>
          <w:lang w:val="en-US" w:eastAsia="zh-CN"/>
        </w:rPr>
      </w:pPr>
      <w:ins w:id="4921"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12.12.9</w:t>
        </w:r>
        <w:r w:rsidRPr="00CF3217">
          <w:rPr>
            <w:rFonts w:eastAsia="SimSun"/>
            <w:bCs/>
            <w:color w:val="000000"/>
            <w:szCs w:val="24"/>
            <w:lang w:val="en-US" w:eastAsia="zh-CN"/>
          </w:rPr>
          <w:tab/>
          <w:t>TS 35.215</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22" w:author="Romano Giovanni" w:date="2017-10-23T22:55:00Z"/>
          <w:rFonts w:eastAsia="SimSun"/>
          <w:b/>
          <w:bCs/>
          <w:color w:val="000000"/>
          <w:sz w:val="30"/>
          <w:szCs w:val="30"/>
          <w:lang w:val="en-US" w:eastAsia="zh-CN"/>
        </w:rPr>
      </w:pPr>
      <w:ins w:id="4923" w:author="Romano Giovanni" w:date="2017-10-23T22:55:00Z">
        <w:r w:rsidRPr="00CF3217">
          <w:rPr>
            <w:rFonts w:eastAsia="SimSun"/>
            <w:b/>
            <w:bCs/>
            <w:color w:val="000000"/>
            <w:szCs w:val="24"/>
            <w:lang w:val="en-US" w:eastAsia="zh-CN"/>
          </w:rPr>
          <w:t>Specification of the 3GPP Confidentiality and Integrity Algorithms UEA2 &amp; UIA2; Document 1: UEA2 and UIA2 specifications</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24" w:author="Romano Giovanni" w:date="2017-10-23T22:55:00Z"/>
          <w:rFonts w:eastAsia="SimSun"/>
          <w:color w:val="000000"/>
          <w:sz w:val="30"/>
          <w:szCs w:val="30"/>
          <w:lang w:val="en-US" w:eastAsia="zh-CN"/>
        </w:rPr>
      </w:pPr>
      <w:ins w:id="4925" w:author="Romano Giovanni" w:date="2017-10-23T22:55:00Z">
        <w:r w:rsidRPr="00CF3217">
          <w:rPr>
            <w:rFonts w:eastAsia="SimSun"/>
            <w:color w:val="000000"/>
            <w:szCs w:val="24"/>
            <w:lang w:val="en-US" w:eastAsia="zh-CN"/>
          </w:rPr>
          <w:t>This document specifies the 3GPP confidentiality and integrity algorithms known as UEA2 and UIA2.</w:t>
        </w:r>
      </w:ins>
    </w:p>
    <w:p w:rsidR="00B03FAC" w:rsidRPr="002D5C5B" w:rsidRDefault="00B03FAC" w:rsidP="00B03FAC">
      <w:pPr>
        <w:pStyle w:val="Titolo5"/>
        <w:rPr>
          <w:ins w:id="4926" w:author="Romano Giovanni" w:date="2017-10-23T22:55:00Z"/>
          <w:rFonts w:eastAsia="SimSun"/>
          <w:bCs/>
          <w:color w:val="000000"/>
          <w:szCs w:val="24"/>
          <w:lang w:val="en-US" w:eastAsia="zh-CN"/>
        </w:rPr>
      </w:pPr>
      <w:ins w:id="4927"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12.12.10</w:t>
        </w:r>
        <w:r w:rsidRPr="00CF3217">
          <w:rPr>
            <w:rFonts w:eastAsia="SimSun"/>
            <w:bCs/>
            <w:color w:val="000000"/>
            <w:szCs w:val="24"/>
            <w:lang w:val="en-US" w:eastAsia="zh-CN"/>
          </w:rPr>
          <w:tab/>
          <w:t>TS 35.216</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28" w:author="Romano Giovanni" w:date="2017-10-23T22:55:00Z"/>
          <w:rFonts w:eastAsia="SimSun"/>
          <w:b/>
          <w:bCs/>
          <w:color w:val="000000"/>
          <w:sz w:val="30"/>
          <w:szCs w:val="30"/>
          <w:lang w:val="en-US" w:eastAsia="zh-CN"/>
        </w:rPr>
      </w:pPr>
      <w:ins w:id="4929" w:author="Romano Giovanni" w:date="2017-10-23T22:55:00Z">
        <w:r w:rsidRPr="00CF3217">
          <w:rPr>
            <w:rFonts w:eastAsia="SimSun"/>
            <w:b/>
            <w:bCs/>
            <w:color w:val="000000"/>
            <w:szCs w:val="24"/>
            <w:lang w:val="en-US" w:eastAsia="zh-CN"/>
          </w:rPr>
          <w:t>Specification of the 3GPP Confidentiality and Integrity Algorithms UEA2 &amp; UIA2; Document 2: SNOW 3G specification</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30" w:author="Romano Giovanni" w:date="2017-10-23T22:55:00Z"/>
          <w:rFonts w:eastAsia="SimSun"/>
          <w:color w:val="000000"/>
          <w:sz w:val="30"/>
          <w:szCs w:val="30"/>
          <w:lang w:val="en-US" w:eastAsia="zh-CN"/>
        </w:rPr>
      </w:pPr>
      <w:ins w:id="4931" w:author="Romano Giovanni" w:date="2017-10-23T22:55:00Z">
        <w:r w:rsidRPr="00CF3217">
          <w:rPr>
            <w:rFonts w:eastAsia="SimSun"/>
            <w:color w:val="000000"/>
            <w:szCs w:val="24"/>
            <w:lang w:val="en-US" w:eastAsia="zh-CN"/>
          </w:rPr>
          <w:t>This document specifies the 3GPP confidentiality and integrity algorithms known as UEA2 and UIA2.</w:t>
        </w:r>
      </w:ins>
    </w:p>
    <w:p w:rsidR="00B03FAC" w:rsidRPr="002D5C5B" w:rsidRDefault="00B03FAC" w:rsidP="00B03FAC">
      <w:pPr>
        <w:pStyle w:val="Titolo5"/>
        <w:rPr>
          <w:ins w:id="4932" w:author="Romano Giovanni" w:date="2017-10-23T22:55:00Z"/>
          <w:rFonts w:eastAsia="SimSun"/>
          <w:bCs/>
          <w:color w:val="000000"/>
          <w:szCs w:val="24"/>
          <w:lang w:val="en-US" w:eastAsia="zh-CN"/>
        </w:rPr>
      </w:pPr>
      <w:ins w:id="4933"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12.12.11</w:t>
        </w:r>
        <w:r w:rsidRPr="00CF3217">
          <w:rPr>
            <w:rFonts w:eastAsia="SimSun"/>
            <w:bCs/>
            <w:color w:val="000000"/>
            <w:szCs w:val="24"/>
            <w:lang w:val="en-US" w:eastAsia="zh-CN"/>
          </w:rPr>
          <w:tab/>
          <w:t>TS 35.217</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34" w:author="Romano Giovanni" w:date="2017-10-23T22:55:00Z"/>
          <w:rFonts w:eastAsia="SimSun"/>
          <w:b/>
          <w:bCs/>
          <w:color w:val="000000"/>
          <w:sz w:val="30"/>
          <w:szCs w:val="30"/>
          <w:lang w:val="en-US" w:eastAsia="zh-CN"/>
        </w:rPr>
      </w:pPr>
      <w:ins w:id="4935" w:author="Romano Giovanni" w:date="2017-10-23T22:55:00Z">
        <w:r w:rsidRPr="00CF3217">
          <w:rPr>
            <w:rFonts w:eastAsia="SimSun"/>
            <w:b/>
            <w:bCs/>
            <w:color w:val="000000"/>
            <w:szCs w:val="24"/>
            <w:lang w:val="en-US" w:eastAsia="zh-CN"/>
          </w:rPr>
          <w:t xml:space="preserve">Specification of the 3GPP Confidentiality and Integrity Algorithms UEA2 &amp; UIA2; Document 3: </w:t>
        </w:r>
        <w:proofErr w:type="spellStart"/>
        <w:r w:rsidRPr="00CF3217">
          <w:rPr>
            <w:rFonts w:eastAsia="SimSun"/>
            <w:b/>
            <w:bCs/>
            <w:color w:val="000000"/>
            <w:szCs w:val="24"/>
            <w:lang w:val="en-US" w:eastAsia="zh-CN"/>
          </w:rPr>
          <w:t>Implementors</w:t>
        </w:r>
        <w:proofErr w:type="spellEnd"/>
        <w:r w:rsidRPr="00CF3217">
          <w:rPr>
            <w:rFonts w:eastAsia="SimSun"/>
            <w:b/>
            <w:bCs/>
            <w:color w:val="000000"/>
            <w:szCs w:val="24"/>
            <w:lang w:val="en-US" w:eastAsia="zh-CN"/>
          </w:rPr>
          <w:t>’ test data</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36" w:author="Romano Giovanni" w:date="2017-10-23T22:55:00Z"/>
          <w:rFonts w:eastAsia="SimSun"/>
          <w:color w:val="000000"/>
          <w:sz w:val="30"/>
          <w:szCs w:val="30"/>
          <w:lang w:val="en-US" w:eastAsia="zh-CN"/>
        </w:rPr>
      </w:pPr>
      <w:ins w:id="4937" w:author="Romano Giovanni" w:date="2017-10-23T22:55:00Z">
        <w:r w:rsidRPr="00CF3217">
          <w:rPr>
            <w:rFonts w:eastAsia="SimSun"/>
            <w:color w:val="000000"/>
            <w:szCs w:val="24"/>
            <w:lang w:val="en-US" w:eastAsia="zh-CN"/>
          </w:rPr>
          <w:t>This document specifies the 3GPP confidentiality and integrity algorithms known as UEA2 and UIA2.</w:t>
        </w:r>
      </w:ins>
    </w:p>
    <w:p w:rsidR="00B03FAC" w:rsidRPr="002D5C5B" w:rsidRDefault="00B03FAC" w:rsidP="00B03FAC">
      <w:pPr>
        <w:pStyle w:val="Titolo5"/>
        <w:rPr>
          <w:ins w:id="4938" w:author="Romano Giovanni" w:date="2017-10-23T22:55:00Z"/>
          <w:rFonts w:eastAsia="SimSun"/>
          <w:bCs/>
          <w:color w:val="000000"/>
          <w:szCs w:val="24"/>
          <w:lang w:val="en-US" w:eastAsia="zh-CN"/>
        </w:rPr>
      </w:pPr>
      <w:ins w:id="4939"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12.12.12</w:t>
        </w:r>
        <w:r w:rsidRPr="00CF3217">
          <w:rPr>
            <w:rFonts w:eastAsia="SimSun"/>
            <w:bCs/>
            <w:color w:val="000000"/>
            <w:szCs w:val="24"/>
            <w:lang w:val="en-US" w:eastAsia="zh-CN"/>
          </w:rPr>
          <w:tab/>
          <w:t>TS 35.218</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40" w:author="Romano Giovanni" w:date="2017-10-23T22:55:00Z"/>
          <w:rFonts w:eastAsia="SimSun"/>
          <w:b/>
          <w:bCs/>
          <w:color w:val="000000"/>
          <w:sz w:val="30"/>
          <w:szCs w:val="30"/>
          <w:lang w:val="en-US" w:eastAsia="zh-CN"/>
        </w:rPr>
      </w:pPr>
      <w:ins w:id="4941" w:author="Romano Giovanni" w:date="2017-10-23T22:55:00Z">
        <w:r w:rsidRPr="00CF3217">
          <w:rPr>
            <w:rFonts w:eastAsia="SimSun"/>
            <w:b/>
            <w:bCs/>
            <w:color w:val="000000"/>
            <w:szCs w:val="24"/>
            <w:lang w:val="en-US" w:eastAsia="zh-CN"/>
          </w:rPr>
          <w:t>Specification of the 3GPP Confidentiality and Integrity Algorithms UEA2 &amp; UIA2; Document 4: Design conformance test data</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42" w:author="Romano Giovanni" w:date="2017-10-23T22:55:00Z"/>
          <w:rFonts w:eastAsia="SimSun"/>
          <w:color w:val="000000"/>
          <w:sz w:val="30"/>
          <w:szCs w:val="30"/>
          <w:lang w:val="en-US" w:eastAsia="zh-CN"/>
        </w:rPr>
      </w:pPr>
      <w:ins w:id="4943" w:author="Romano Giovanni" w:date="2017-10-23T22:55:00Z">
        <w:r w:rsidRPr="00CF3217">
          <w:rPr>
            <w:rFonts w:eastAsia="SimSun"/>
            <w:color w:val="000000"/>
            <w:szCs w:val="24"/>
            <w:lang w:val="en-US" w:eastAsia="zh-CN"/>
          </w:rPr>
          <w:t>This document specifies the 3GPP confidentiality and integrity algorithms known as UEA2 and UIA2.</w:t>
        </w:r>
      </w:ins>
    </w:p>
    <w:p w:rsidR="00B03FAC" w:rsidRPr="00CF3217" w:rsidRDefault="00B03FAC" w:rsidP="00B03FAC">
      <w:pPr>
        <w:pStyle w:val="Titolo5"/>
        <w:rPr>
          <w:ins w:id="4944" w:author="Romano Giovanni" w:date="2017-10-23T22:55:00Z"/>
          <w:rFonts w:eastAsia="SimSun"/>
          <w:bCs/>
          <w:color w:val="000000"/>
          <w:szCs w:val="24"/>
          <w:lang w:val="en-US" w:eastAsia="zh-CN"/>
        </w:rPr>
      </w:pPr>
      <w:ins w:id="4945" w:author="Romano Giovanni" w:date="2017-10-23T22:55: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12.12.13</w:t>
        </w:r>
        <w:r w:rsidRPr="00CF3217">
          <w:rPr>
            <w:rFonts w:eastAsia="SimSun"/>
            <w:bCs/>
            <w:color w:val="000000"/>
            <w:szCs w:val="24"/>
            <w:lang w:val="en-US" w:eastAsia="zh-CN"/>
          </w:rPr>
          <w:tab/>
          <w:t>TS 35.231</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46" w:author="Romano Giovanni" w:date="2017-10-23T22:55:00Z"/>
          <w:rFonts w:eastAsia="SimSun"/>
          <w:b/>
          <w:bCs/>
          <w:color w:val="000000"/>
          <w:szCs w:val="24"/>
          <w:lang w:val="en-US" w:eastAsia="zh-CN"/>
        </w:rPr>
      </w:pPr>
      <w:ins w:id="4947" w:author="Romano Giovanni" w:date="2017-10-23T22:55: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48" w:author="Romano Giovanni" w:date="2017-10-23T22:55:00Z"/>
          <w:rFonts w:eastAsia="SimSun"/>
          <w:color w:val="000000"/>
          <w:szCs w:val="24"/>
          <w:lang w:val="en-US" w:eastAsia="zh-CN"/>
        </w:rPr>
      </w:pPr>
      <w:ins w:id="4949" w:author="Romano Giovanni" w:date="2017-10-23T22:55:00Z">
        <w:r w:rsidRPr="00CF3217">
          <w:rPr>
            <w:rFonts w:eastAsia="SimSun"/>
            <w:color w:val="000000"/>
            <w:szCs w:val="24"/>
            <w:lang w:val="en-US" w:eastAsia="zh-CN"/>
          </w:rPr>
          <w:t xml:space="preserve">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w:t>
        </w:r>
        <w:proofErr w:type="spellStart"/>
        <w:r w:rsidRPr="00CF3217">
          <w:rPr>
            <w:rFonts w:eastAsia="SimSun"/>
            <w:color w:val="000000"/>
            <w:szCs w:val="24"/>
            <w:lang w:val="en-US" w:eastAsia="zh-CN"/>
          </w:rPr>
          <w:t>standardised</w:t>
        </w:r>
        <w:proofErr w:type="spellEnd"/>
        <w:r w:rsidRPr="00CF3217">
          <w:rPr>
            <w:rFonts w:eastAsia="SimSun"/>
            <w:color w:val="000000"/>
            <w:szCs w:val="24"/>
            <w:lang w:val="en-US" w:eastAsia="zh-CN"/>
          </w:rPr>
          <w:t xml:space="preserve"> and other algorithms could be envisaged.</w:t>
        </w:r>
      </w:ins>
    </w:p>
    <w:p w:rsidR="00B03FAC" w:rsidRPr="002D5C5B" w:rsidRDefault="00B03FAC" w:rsidP="00B03FAC">
      <w:pPr>
        <w:pStyle w:val="Titolo5"/>
        <w:rPr>
          <w:ins w:id="4950" w:author="Romano Giovanni" w:date="2017-10-23T22:55:00Z"/>
          <w:rFonts w:eastAsia="SimSun"/>
          <w:bCs/>
          <w:color w:val="000000"/>
          <w:szCs w:val="24"/>
          <w:lang w:val="en-US" w:eastAsia="zh-CN"/>
        </w:rPr>
      </w:pPr>
      <w:ins w:id="4951" w:author="Romano Giovanni" w:date="2017-10-23T22:55: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12.12.14</w:t>
        </w:r>
        <w:r w:rsidRPr="00CF3217">
          <w:rPr>
            <w:rFonts w:eastAsia="SimSun"/>
            <w:bCs/>
            <w:color w:val="000000"/>
            <w:szCs w:val="24"/>
            <w:lang w:val="en-US" w:eastAsia="zh-CN"/>
          </w:rPr>
          <w:tab/>
          <w:t>TS 35.232</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52" w:author="Romano Giovanni" w:date="2017-10-23T22:55:00Z"/>
          <w:rFonts w:eastAsia="SimSun"/>
          <w:b/>
          <w:bCs/>
          <w:color w:val="000000"/>
          <w:szCs w:val="24"/>
          <w:lang w:val="en-US" w:eastAsia="zh-CN"/>
        </w:rPr>
      </w:pPr>
      <w:ins w:id="4953" w:author="Romano Giovanni" w:date="2017-10-23T22:55: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54" w:author="Romano Giovanni" w:date="2017-10-23T22:55:00Z"/>
          <w:rFonts w:eastAsia="SimSun"/>
          <w:color w:val="000000"/>
          <w:szCs w:val="24"/>
          <w:lang w:val="en-US" w:eastAsia="zh-CN"/>
        </w:rPr>
      </w:pPr>
      <w:ins w:id="4955" w:author="Romano Giovanni" w:date="2017-10-23T22:55:00Z">
        <w:r w:rsidRPr="00CF3217">
          <w:rPr>
            <w:rFonts w:eastAsia="SimSun"/>
            <w:color w:val="000000"/>
            <w:szCs w:val="24"/>
            <w:lang w:val="en-US" w:eastAsia="zh-CN"/>
          </w:rPr>
          <w:t xml:space="preserve">This document and the other Technical Specifications in the series, TS 35.231 and TS 35.233, contain an example set of algorithms which could be used </w:t>
        </w:r>
        <w:r w:rsidRPr="00CF3217">
          <w:rPr>
            <w:rFonts w:eastAsia="SimSun"/>
            <w:color w:val="000000"/>
            <w:szCs w:val="24"/>
            <w:lang w:val="en-US" w:eastAsia="zh-CN"/>
          </w:rPr>
          <w:lastRenderedPageBreak/>
          <w:t xml:space="preserve">as the authentication and key generation functions f1, f1*, f2, f3, f4, f5 and f5* for 3GPP systems. In particular, this document defines the test data: </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56" w:author="Romano Giovanni" w:date="2017-10-23T22:55:00Z"/>
          <w:rFonts w:eastAsia="SimSun"/>
          <w:color w:val="000000"/>
          <w:szCs w:val="24"/>
          <w:lang w:val="en-US" w:eastAsia="zh-CN"/>
        </w:rPr>
      </w:pPr>
      <w:ins w:id="4957" w:author="Romano Giovanni" w:date="2017-10-23T22:55:00Z">
        <w:r w:rsidRPr="00CF3217">
          <w:rPr>
            <w:rFonts w:eastAsia="SimSun"/>
            <w:color w:val="000000"/>
            <w:szCs w:val="24"/>
            <w:lang w:val="en-US" w:eastAsia="zh-CN"/>
          </w:rPr>
          <w:t xml:space="preserve">- for the Keccak permutation used within </w:t>
        </w:r>
        <w:proofErr w:type="spellStart"/>
        <w:r w:rsidRPr="00CF3217">
          <w:rPr>
            <w:rFonts w:eastAsia="SimSun"/>
            <w:color w:val="000000"/>
            <w:szCs w:val="24"/>
            <w:lang w:val="en-US" w:eastAsia="zh-CN"/>
          </w:rPr>
          <w:t>Tuak</w:t>
        </w:r>
        <w:proofErr w:type="spellEnd"/>
        <w:r w:rsidRPr="00CF3217">
          <w:rPr>
            <w:rFonts w:eastAsia="SimSun"/>
            <w:color w:val="000000"/>
            <w:szCs w:val="24"/>
            <w:lang w:val="en-US" w:eastAsia="zh-CN"/>
          </w:rPr>
          <w:t>,</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58" w:author="Romano Giovanni" w:date="2017-10-23T22:55:00Z"/>
          <w:rFonts w:eastAsia="SimSun"/>
          <w:color w:val="000000"/>
          <w:szCs w:val="24"/>
          <w:lang w:val="en-US" w:eastAsia="zh-CN"/>
        </w:rPr>
      </w:pPr>
      <w:ins w:id="4959" w:author="Romano Giovanni" w:date="2017-10-23T22:55:00Z">
        <w:r w:rsidRPr="00CF3217">
          <w:rPr>
            <w:rFonts w:eastAsia="SimSun"/>
            <w:color w:val="000000"/>
            <w:szCs w:val="24"/>
            <w:lang w:val="en-US" w:eastAsia="zh-CN"/>
          </w:rPr>
          <w:t>- for the authentication algorithms f1 and f1*,</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60" w:author="Romano Giovanni" w:date="2017-10-23T22:55:00Z"/>
          <w:rFonts w:eastAsia="SimSun"/>
          <w:color w:val="000000"/>
          <w:szCs w:val="24"/>
          <w:lang w:val="en-US" w:eastAsia="zh-CN"/>
        </w:rPr>
      </w:pPr>
      <w:ins w:id="4961" w:author="Romano Giovanni" w:date="2017-10-23T22:55:00Z">
        <w:r w:rsidRPr="00CF3217">
          <w:rPr>
            <w:rFonts w:eastAsia="SimSun"/>
            <w:color w:val="000000"/>
            <w:szCs w:val="24"/>
            <w:lang w:val="en-US" w:eastAsia="zh-CN"/>
          </w:rPr>
          <w:t>- for the algorithms f2, f3, f4, f5 and f5*.</w:t>
        </w:r>
      </w:ins>
    </w:p>
    <w:p w:rsidR="00B03FAC" w:rsidRPr="002D5C5B" w:rsidRDefault="00B03FAC" w:rsidP="00B03FAC">
      <w:pPr>
        <w:pStyle w:val="Titolo5"/>
        <w:rPr>
          <w:ins w:id="4962" w:author="Romano Giovanni" w:date="2017-10-23T22:55:00Z"/>
          <w:rFonts w:eastAsia="SimSun"/>
          <w:bCs/>
          <w:color w:val="000000"/>
          <w:szCs w:val="24"/>
          <w:lang w:val="en-US" w:eastAsia="zh-CN"/>
        </w:rPr>
      </w:pPr>
      <w:ins w:id="4963" w:author="Romano Giovanni" w:date="2017-10-23T22:55: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12.12.15</w:t>
        </w:r>
        <w:r w:rsidRPr="00CF3217">
          <w:rPr>
            <w:rFonts w:eastAsia="SimSun"/>
            <w:bCs/>
            <w:color w:val="000000"/>
            <w:szCs w:val="24"/>
            <w:lang w:val="en-US" w:eastAsia="zh-CN"/>
          </w:rPr>
          <w:tab/>
          <w:t>TS 35.233</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64" w:author="Romano Giovanni" w:date="2017-10-23T22:55:00Z"/>
          <w:rFonts w:eastAsia="SimSun"/>
          <w:b/>
          <w:bCs/>
          <w:color w:val="000000"/>
          <w:szCs w:val="24"/>
          <w:lang w:val="en-US" w:eastAsia="zh-CN"/>
        </w:rPr>
      </w:pPr>
      <w:ins w:id="4965" w:author="Romano Giovanni" w:date="2017-10-23T22:55: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66" w:author="Romano Giovanni" w:date="2017-10-23T22:55:00Z"/>
          <w:rFonts w:eastAsia="SimSun"/>
          <w:color w:val="000000"/>
          <w:szCs w:val="24"/>
          <w:lang w:val="en-US" w:eastAsia="zh-CN"/>
        </w:rPr>
      </w:pPr>
      <w:ins w:id="4967" w:author="Romano Giovanni" w:date="2017-10-23T22:55:00Z">
        <w:r w:rsidRPr="00CF3217">
          <w:rPr>
            <w:rFonts w:eastAsia="SimSun"/>
            <w:color w:val="000000"/>
            <w:szCs w:val="24"/>
            <w:lang w:val="en-US" w:eastAsia="zh-CN"/>
          </w:rPr>
          <w:t>This document and the other Technical Specifications in the series, TS 35.231 and TS 35.232, contain an example set of algorithms which could be used as the authentication and key generation functions f1, f1*, f2, f3, f4, f5 and f5* for 3GPP systems. This document provides sets of input/output test data for ‘black box’ testing of physical realizations of all algorithms, and in particular:</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68" w:author="Romano Giovanni" w:date="2017-10-23T22:55:00Z"/>
          <w:rFonts w:eastAsia="SimSun"/>
          <w:color w:val="000000"/>
          <w:szCs w:val="24"/>
          <w:lang w:val="en-US" w:eastAsia="zh-CN"/>
        </w:rPr>
      </w:pPr>
      <w:ins w:id="4969" w:author="Romano Giovanni" w:date="2017-10-23T22:55:00Z">
        <w:r w:rsidRPr="00CF3217">
          <w:rPr>
            <w:rFonts w:eastAsia="SimSun"/>
            <w:color w:val="000000"/>
            <w:szCs w:val="24"/>
            <w:lang w:val="en-US" w:eastAsia="zh-CN"/>
          </w:rPr>
          <w:t xml:space="preserve">- Test data for the Keccak permutation used within </w:t>
        </w:r>
        <w:proofErr w:type="spellStart"/>
        <w:r w:rsidRPr="00CF3217">
          <w:rPr>
            <w:rFonts w:eastAsia="SimSun"/>
            <w:color w:val="000000"/>
            <w:szCs w:val="24"/>
            <w:lang w:val="en-US" w:eastAsia="zh-CN"/>
          </w:rPr>
          <w:t>Tuak</w:t>
        </w:r>
        <w:proofErr w:type="spellEnd"/>
        <w:r w:rsidRPr="00CF3217">
          <w:rPr>
            <w:rFonts w:eastAsia="SimSun"/>
            <w:color w:val="000000"/>
            <w:szCs w:val="24"/>
            <w:lang w:val="en-US" w:eastAsia="zh-CN"/>
          </w:rPr>
          <w:t>.</w:t>
        </w:r>
      </w:ins>
    </w:p>
    <w:p w:rsidR="00B03FAC" w:rsidRPr="00CF3217" w:rsidRDefault="00B03FAC" w:rsidP="00B03F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970" w:author="Romano Giovanni" w:date="2017-10-23T22:55:00Z"/>
          <w:rFonts w:eastAsia="SimSun"/>
          <w:color w:val="000000"/>
          <w:szCs w:val="24"/>
          <w:lang w:val="en-US" w:eastAsia="zh-CN"/>
        </w:rPr>
      </w:pPr>
      <w:ins w:id="4971" w:author="Romano Giovanni" w:date="2017-10-23T22:55:00Z">
        <w:r w:rsidRPr="00CF3217">
          <w:rPr>
            <w:rFonts w:eastAsia="SimSun"/>
            <w:color w:val="000000"/>
            <w:szCs w:val="24"/>
            <w:lang w:val="en-US" w:eastAsia="zh-CN"/>
          </w:rPr>
          <w:t>- Test data for the MILENAGE authentication and key generation algorithms f1, f1*, f2, f3, f4, f5 and f5*.</w:t>
        </w:r>
      </w:ins>
    </w:p>
    <w:p w:rsidR="00B03FAC" w:rsidRPr="002D5C5B" w:rsidRDefault="00B03FAC" w:rsidP="00B03FAC">
      <w:pPr>
        <w:pStyle w:val="Titolo5"/>
        <w:rPr>
          <w:ins w:id="4972" w:author="Romano Giovanni" w:date="2017-10-23T22:55:00Z"/>
          <w:rFonts w:eastAsia="SimSun"/>
          <w:bCs/>
          <w:color w:val="000000"/>
          <w:szCs w:val="24"/>
          <w:lang w:val="en-US" w:eastAsia="zh-CN"/>
        </w:rPr>
      </w:pPr>
      <w:ins w:id="4973"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12.12.16</w:t>
        </w:r>
        <w:r w:rsidRPr="00CF3217">
          <w:rPr>
            <w:rFonts w:eastAsia="SimSun"/>
            <w:bCs/>
            <w:color w:val="000000"/>
            <w:szCs w:val="24"/>
            <w:lang w:val="en-US" w:eastAsia="zh-CN"/>
          </w:rPr>
          <w:tab/>
          <w:t>TR 35.909</w:t>
        </w:r>
      </w:ins>
    </w:p>
    <w:p w:rsidR="00B03FAC" w:rsidRPr="00CF3217" w:rsidRDefault="00B03FAC" w:rsidP="00B03FAC">
      <w:pPr>
        <w:rPr>
          <w:ins w:id="4974" w:author="Romano Giovanni" w:date="2017-10-23T22:55:00Z"/>
          <w:rFonts w:eastAsia="SimSun"/>
          <w:b/>
          <w:bCs/>
          <w:sz w:val="27"/>
          <w:szCs w:val="27"/>
          <w:lang w:val="en-US" w:eastAsia="zh-CN"/>
        </w:rPr>
      </w:pPr>
      <w:ins w:id="4975" w:author="Romano Giovanni" w:date="2017-10-23T22:55:00Z">
        <w:r w:rsidRPr="00CF3217">
          <w:rPr>
            <w:rFonts w:eastAsia="SimSun"/>
            <w:b/>
            <w:bCs/>
            <w:lang w:val="en-US" w:eastAsia="zh-CN"/>
          </w:rPr>
          <w:t>3G Security; Specification of the MILENAGE algorithm set: an example algorithm set for the 3GPP authentication and key generation functions f1, f1*, f2, f3, f4, f5 and f5*; Document 5: Summary and results of design and evaluation</w:t>
        </w:r>
      </w:ins>
    </w:p>
    <w:p w:rsidR="00B03FAC" w:rsidRPr="00CF3217" w:rsidRDefault="00B03FAC" w:rsidP="00B03FAC">
      <w:pPr>
        <w:rPr>
          <w:ins w:id="4976" w:author="Romano Giovanni" w:date="2017-10-23T22:55:00Z"/>
          <w:rFonts w:eastAsia="SimSun"/>
          <w:sz w:val="27"/>
          <w:szCs w:val="27"/>
          <w:lang w:val="en-US" w:eastAsia="zh-CN"/>
        </w:rPr>
      </w:pPr>
      <w:ins w:id="4977" w:author="Romano Giovanni" w:date="2017-10-23T22:55:00Z">
        <w:r w:rsidRPr="00CF3217">
          <w:rPr>
            <w:rFonts w:eastAsia="SimSun"/>
            <w:lang w:val="en-US" w:eastAsia="zh-CN"/>
          </w:rPr>
          <w:t>This report contains a detailed summary of the work performed during the design and evaluation of the 3GPP Authentication Functions denoted</w:t>
        </w:r>
        <w:r w:rsidRPr="00CF3217">
          <w:rPr>
            <w:rFonts w:eastAsia="SimSun"/>
            <w:sz w:val="30"/>
            <w:szCs w:val="30"/>
            <w:lang w:val="en-US" w:eastAsia="zh-CN"/>
          </w:rPr>
          <w:t xml:space="preserve"> </w:t>
        </w:r>
        <w:r w:rsidRPr="00CF3217">
          <w:rPr>
            <w:rFonts w:eastAsia="SimSun"/>
            <w:lang w:val="en-US" w:eastAsia="zh-CN"/>
          </w:rPr>
          <w:t>as the MILENAGE algorithm set. It contains all results and findings from this work and should be read as a supplement to the specifications of</w:t>
        </w:r>
        <w:r w:rsidRPr="00CF3217">
          <w:rPr>
            <w:rFonts w:eastAsia="SimSun"/>
            <w:sz w:val="27"/>
            <w:szCs w:val="27"/>
            <w:lang w:val="en-US" w:eastAsia="zh-CN"/>
          </w:rPr>
          <w:t xml:space="preserve"> </w:t>
        </w:r>
        <w:r w:rsidRPr="00CF3217">
          <w:rPr>
            <w:rFonts w:eastAsia="SimSun"/>
            <w:lang w:val="en-US" w:eastAsia="zh-CN"/>
          </w:rPr>
          <w: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t>
        </w:r>
      </w:ins>
    </w:p>
    <w:p w:rsidR="00B03FAC" w:rsidRPr="002D5C5B" w:rsidRDefault="00B03FAC" w:rsidP="00B03FAC">
      <w:pPr>
        <w:pStyle w:val="Titolo5"/>
        <w:rPr>
          <w:ins w:id="4978" w:author="Romano Giovanni" w:date="2017-10-23T22:55:00Z"/>
          <w:rFonts w:eastAsia="SimSun"/>
          <w:bCs/>
          <w:color w:val="000000"/>
          <w:szCs w:val="24"/>
          <w:lang w:val="en-US" w:eastAsia="zh-CN"/>
        </w:rPr>
      </w:pPr>
      <w:ins w:id="4979" w:author="Romano Giovanni" w:date="2017-10-23T22:55:00Z">
        <w:r w:rsidRPr="00CF3217">
          <w:rPr>
            <w:rFonts w:eastAsia="SimSun"/>
            <w:bCs/>
            <w:color w:val="000000"/>
            <w:szCs w:val="24"/>
            <w:lang w:val="en-US" w:eastAsia="zh-CN"/>
          </w:rPr>
          <w:t>5.1.2.</w:t>
        </w:r>
        <w:r>
          <w:rPr>
            <w:rFonts w:eastAsia="SimSun"/>
            <w:bCs/>
            <w:color w:val="000000"/>
            <w:szCs w:val="24"/>
            <w:lang w:val="en-US" w:eastAsia="zh-CN"/>
          </w:rPr>
          <w:t>12.12.17</w:t>
        </w:r>
        <w:r w:rsidRPr="00CF3217">
          <w:rPr>
            <w:rFonts w:eastAsia="SimSun"/>
            <w:bCs/>
            <w:color w:val="000000"/>
            <w:szCs w:val="24"/>
            <w:lang w:val="en-US" w:eastAsia="zh-CN"/>
          </w:rPr>
          <w:tab/>
          <w:t>TR 35.919</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80" w:author="Romano Giovanni" w:date="2017-10-23T22:55:00Z"/>
          <w:rFonts w:eastAsia="SimSun"/>
          <w:b/>
          <w:bCs/>
          <w:color w:val="000000"/>
          <w:sz w:val="30"/>
          <w:szCs w:val="30"/>
          <w:lang w:val="en-US" w:eastAsia="zh-CN"/>
        </w:rPr>
      </w:pPr>
      <w:ins w:id="4981" w:author="Romano Giovanni" w:date="2017-10-23T22:55:00Z">
        <w:r w:rsidRPr="00CF3217">
          <w:rPr>
            <w:rFonts w:eastAsia="SimSun"/>
            <w:b/>
            <w:bCs/>
            <w:color w:val="000000"/>
            <w:szCs w:val="24"/>
            <w:lang w:val="en-US" w:eastAsia="zh-CN"/>
          </w:rPr>
          <w:t>Specification of the 3GPP Confidentiality and Integrity Algorithms UEA2 &amp; UIA2; Document 5: Design and evaluation report</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82" w:author="Romano Giovanni" w:date="2017-10-23T22:55:00Z"/>
          <w:rFonts w:eastAsia="SimSun"/>
          <w:color w:val="000000"/>
          <w:sz w:val="30"/>
          <w:szCs w:val="30"/>
          <w:lang w:val="en-US" w:eastAsia="zh-CN"/>
        </w:rPr>
      </w:pPr>
      <w:ins w:id="4983" w:author="Romano Giovanni" w:date="2017-10-23T22:55:00Z">
        <w:r w:rsidRPr="00CF3217">
          <w:rPr>
            <w:rFonts w:eastAsia="SimSun"/>
            <w:color w:val="000000"/>
            <w:szCs w:val="24"/>
            <w:lang w:val="en-US" w:eastAsia="zh-CN"/>
          </w:rPr>
          <w:t>This document specifies the 3GPP confidentiality and integrity algorithms known as UEA2 and UIA2.</w:t>
        </w:r>
      </w:ins>
    </w:p>
    <w:p w:rsidR="00B03FAC" w:rsidRPr="00CF3217" w:rsidRDefault="00B03FAC" w:rsidP="00B03FAC">
      <w:pPr>
        <w:pStyle w:val="Titolo5"/>
        <w:rPr>
          <w:ins w:id="4984" w:author="Romano Giovanni" w:date="2017-10-23T22:55:00Z"/>
          <w:rFonts w:eastAsia="SimSun"/>
          <w:bCs/>
          <w:color w:val="000000"/>
          <w:szCs w:val="24"/>
          <w:lang w:val="en-US" w:eastAsia="zh-CN"/>
        </w:rPr>
      </w:pPr>
      <w:ins w:id="4985" w:author="Romano Giovanni" w:date="2017-10-23T22:55: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12.12.18</w:t>
        </w:r>
        <w:r w:rsidRPr="00CF3217">
          <w:rPr>
            <w:rFonts w:eastAsia="SimSun"/>
            <w:bCs/>
            <w:color w:val="000000"/>
            <w:szCs w:val="24"/>
            <w:lang w:val="en-US" w:eastAsia="zh-CN"/>
          </w:rPr>
          <w:tab/>
          <w:t>TR 35.934</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86" w:author="Romano Giovanni" w:date="2017-10-23T22:55:00Z"/>
          <w:rFonts w:eastAsia="SimSun"/>
          <w:b/>
          <w:bCs/>
          <w:color w:val="000000"/>
          <w:szCs w:val="24"/>
          <w:lang w:val="en-US" w:eastAsia="zh-CN"/>
        </w:rPr>
      </w:pPr>
      <w:ins w:id="4987" w:author="Romano Giovanni" w:date="2017-10-23T22:55: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88" w:author="Romano Giovanni" w:date="2017-10-23T22:55:00Z"/>
          <w:rFonts w:eastAsia="SimSun"/>
          <w:color w:val="000000"/>
          <w:szCs w:val="24"/>
          <w:lang w:val="en-US" w:eastAsia="zh-CN"/>
        </w:rPr>
      </w:pPr>
      <w:ins w:id="4989" w:author="Romano Giovanni" w:date="2017-10-23T22:55:00Z">
        <w:r w:rsidRPr="00CF3217">
          <w:rPr>
            <w:rFonts w:eastAsia="SimSun"/>
            <w:color w:val="000000"/>
            <w:szCs w:val="24"/>
            <w:lang w:val="en-US" w:eastAsia="zh-CN"/>
          </w:rPr>
          <w:lastRenderedPageBreak/>
          <w:t xml:space="preserve">This document describes the design rationale, and presents evaluation results, on the </w:t>
        </w:r>
        <w:proofErr w:type="spellStart"/>
        <w:r w:rsidRPr="00CF3217">
          <w:rPr>
            <w:rFonts w:eastAsia="SimSun"/>
            <w:color w:val="000000"/>
            <w:szCs w:val="24"/>
            <w:lang w:val="en-US" w:eastAsia="zh-CN"/>
          </w:rPr>
          <w:t>Tuak</w:t>
        </w:r>
        <w:proofErr w:type="spellEnd"/>
        <w:r w:rsidRPr="00CF3217">
          <w:rPr>
            <w:rFonts w:eastAsia="SimSun"/>
            <w:color w:val="000000"/>
            <w:szCs w:val="24"/>
            <w:lang w:val="en-US" w:eastAsia="zh-CN"/>
          </w:rPr>
          <w:t xml:space="preserve"> algorithm set – a second example set of algorithms which may be used as the authentication and key generation functions f1, f1*, f2, f3, f4, f5 and f5*, e.g. as an alternative to MILENAGE.</w:t>
        </w:r>
      </w:ins>
    </w:p>
    <w:p w:rsidR="00B03FAC" w:rsidRPr="002D5C5B" w:rsidRDefault="00B03FAC" w:rsidP="00B03FAC">
      <w:pPr>
        <w:pStyle w:val="Titolo5"/>
        <w:rPr>
          <w:ins w:id="4990" w:author="Romano Giovanni" w:date="2017-10-23T22:55:00Z"/>
          <w:rFonts w:eastAsia="SimSun"/>
          <w:bCs/>
          <w:color w:val="000000"/>
          <w:szCs w:val="24"/>
          <w:lang w:val="en-US" w:eastAsia="zh-CN"/>
        </w:rPr>
      </w:pPr>
      <w:ins w:id="4991" w:author="Romano Giovanni" w:date="2017-10-23T22:55: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12.12.19</w:t>
        </w:r>
        <w:r w:rsidRPr="00CF3217">
          <w:rPr>
            <w:rFonts w:eastAsia="SimSun"/>
            <w:bCs/>
            <w:color w:val="000000"/>
            <w:szCs w:val="24"/>
            <w:lang w:val="en-US" w:eastAsia="zh-CN"/>
          </w:rPr>
          <w:tab/>
          <w:t>TR 35.935</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92" w:author="Romano Giovanni" w:date="2017-10-23T22:55:00Z"/>
          <w:rFonts w:eastAsia="SimSun"/>
          <w:b/>
          <w:bCs/>
          <w:color w:val="000000"/>
          <w:szCs w:val="24"/>
          <w:lang w:val="en-US" w:eastAsia="zh-CN"/>
        </w:rPr>
      </w:pPr>
      <w:ins w:id="4993" w:author="Romano Giovanni" w:date="2017-10-23T22:55:00Z">
        <w:r w:rsidRPr="00CF3217">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4994" w:author="Romano Giovanni" w:date="2017-10-23T22:55:00Z"/>
          <w:rFonts w:eastAsia="SimSun"/>
          <w:color w:val="000000"/>
          <w:szCs w:val="24"/>
          <w:lang w:val="en-US" w:eastAsia="zh-CN"/>
        </w:rPr>
      </w:pPr>
      <w:ins w:id="4995" w:author="Romano Giovanni" w:date="2017-10-23T22:55:00Z">
        <w:r w:rsidRPr="00CF3217">
          <w:rPr>
            <w:rFonts w:eastAsia="SimSun"/>
            <w:color w:val="000000"/>
            <w:szCs w:val="24"/>
            <w:lang w:val="en-US" w:eastAsia="zh-CN"/>
          </w:rPr>
          <w:t xml:space="preserve">This document provides a reference to an independent performance evaluation report of the </w:t>
        </w:r>
        <w:proofErr w:type="spellStart"/>
        <w:r w:rsidRPr="00CF3217">
          <w:rPr>
            <w:rFonts w:eastAsia="SimSun"/>
            <w:color w:val="000000"/>
            <w:szCs w:val="24"/>
            <w:lang w:val="en-US" w:eastAsia="zh-CN"/>
          </w:rPr>
          <w:t>Tuak</w:t>
        </w:r>
        <w:proofErr w:type="spellEnd"/>
        <w:r w:rsidRPr="00CF3217">
          <w:rPr>
            <w:rFonts w:eastAsia="SimSun"/>
            <w:color w:val="000000"/>
            <w:szCs w:val="24"/>
            <w:lang w:val="en-US" w:eastAsia="zh-CN"/>
          </w:rPr>
          <w:t xml:space="preserve"> algorithm set carried out by the ISG Smart Card Centre of the Royal Holloway University of London.</w:t>
        </w:r>
      </w:ins>
    </w:p>
    <w:p w:rsidR="00B03FAC" w:rsidRPr="002D5C5B" w:rsidRDefault="00B03FAC" w:rsidP="00B03FAC">
      <w:pPr>
        <w:pStyle w:val="Titolo5"/>
        <w:rPr>
          <w:ins w:id="4996" w:author="Romano Giovanni" w:date="2017-10-23T22:55:00Z"/>
          <w:rFonts w:eastAsia="SimSun"/>
          <w:bCs/>
          <w:color w:val="000000"/>
          <w:szCs w:val="24"/>
          <w:lang w:val="en-US" w:eastAsia="zh-CN"/>
        </w:rPr>
      </w:pPr>
      <w:ins w:id="4997" w:author="Romano Giovanni" w:date="2017-10-23T22:55:00Z">
        <w:r w:rsidRPr="00CF3217">
          <w:rPr>
            <w:rFonts w:eastAsia="SimSun"/>
            <w:bCs/>
            <w:color w:val="000000"/>
            <w:szCs w:val="24"/>
            <w:lang w:val="en-US" w:eastAsia="zh-CN"/>
          </w:rPr>
          <w:t>5.</w:t>
        </w:r>
        <w:r>
          <w:rPr>
            <w:rFonts w:hint="eastAsia"/>
            <w:bCs/>
            <w:color w:val="000000"/>
            <w:szCs w:val="24"/>
            <w:lang w:val="en-US" w:eastAsia="ja-JP"/>
          </w:rPr>
          <w:t>1</w:t>
        </w:r>
        <w:r w:rsidRPr="00CF3217">
          <w:rPr>
            <w:rFonts w:eastAsia="SimSun"/>
            <w:bCs/>
            <w:color w:val="000000"/>
            <w:szCs w:val="24"/>
            <w:lang w:val="en-US" w:eastAsia="zh-CN"/>
          </w:rPr>
          <w:t>.2.</w:t>
        </w:r>
        <w:r>
          <w:rPr>
            <w:rFonts w:eastAsia="SimSun"/>
            <w:bCs/>
            <w:color w:val="000000"/>
            <w:szCs w:val="24"/>
            <w:lang w:val="en-US" w:eastAsia="zh-CN"/>
          </w:rPr>
          <w:t>12.12</w:t>
        </w:r>
        <w:r w:rsidRPr="00CF3217">
          <w:rPr>
            <w:rFonts w:eastAsia="SimSun"/>
            <w:bCs/>
            <w:color w:val="000000"/>
            <w:szCs w:val="24"/>
            <w:lang w:val="en-US" w:eastAsia="zh-CN"/>
          </w:rPr>
          <w:t>.</w:t>
        </w:r>
        <w:r>
          <w:rPr>
            <w:rFonts w:eastAsia="SimSun"/>
            <w:bCs/>
            <w:color w:val="000000"/>
            <w:szCs w:val="24"/>
            <w:lang w:val="en-US" w:eastAsia="zh-CN"/>
          </w:rPr>
          <w:t>20</w:t>
        </w:r>
        <w:r w:rsidRPr="00CF3217">
          <w:rPr>
            <w:rFonts w:eastAsia="SimSun"/>
            <w:bCs/>
            <w:color w:val="000000"/>
            <w:szCs w:val="24"/>
            <w:lang w:val="en-US" w:eastAsia="zh-CN"/>
          </w:rPr>
          <w:tab/>
          <w:t>TR 35.936</w:t>
        </w:r>
      </w:ins>
    </w:p>
    <w:p w:rsidR="00B03FAC" w:rsidRPr="00CF3217" w:rsidRDefault="00B03FAC" w:rsidP="00B03FAC">
      <w:pPr>
        <w:widowControl w:val="0"/>
        <w:tabs>
          <w:tab w:val="clear" w:pos="1134"/>
          <w:tab w:val="clear" w:pos="1871"/>
          <w:tab w:val="clear" w:pos="2268"/>
          <w:tab w:val="left" w:pos="90"/>
        </w:tabs>
        <w:overflowPunct/>
        <w:spacing w:before="91"/>
        <w:textAlignment w:val="auto"/>
        <w:rPr>
          <w:ins w:id="4998" w:author="Romano Giovanni" w:date="2017-10-23T22:55:00Z"/>
          <w:rFonts w:eastAsia="SimSun"/>
          <w:b/>
          <w:bCs/>
          <w:color w:val="000000"/>
          <w:szCs w:val="24"/>
          <w:lang w:val="en-US" w:eastAsia="zh-CN"/>
        </w:rPr>
      </w:pPr>
      <w:ins w:id="4999" w:author="Romano Giovanni" w:date="2017-10-23T22:55: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B03FAC" w:rsidRPr="00CF3217" w:rsidRDefault="00B03FAC" w:rsidP="00B03FAC">
      <w:pPr>
        <w:widowControl w:val="0"/>
        <w:tabs>
          <w:tab w:val="clear" w:pos="1134"/>
          <w:tab w:val="clear" w:pos="1871"/>
          <w:tab w:val="clear" w:pos="2268"/>
          <w:tab w:val="left" w:pos="90"/>
        </w:tabs>
        <w:overflowPunct/>
        <w:spacing w:before="81"/>
        <w:textAlignment w:val="auto"/>
        <w:rPr>
          <w:ins w:id="5000" w:author="Romano Giovanni" w:date="2017-10-23T22:55:00Z"/>
          <w:rFonts w:eastAsia="SimSun"/>
          <w:color w:val="000000"/>
          <w:szCs w:val="24"/>
          <w:lang w:val="en-US" w:eastAsia="zh-CN"/>
        </w:rPr>
      </w:pPr>
      <w:ins w:id="5001" w:author="Romano Giovanni" w:date="2017-10-23T22:55:00Z">
        <w:r w:rsidRPr="00CF3217">
          <w:rPr>
            <w:rFonts w:eastAsia="SimSun"/>
            <w:color w:val="000000"/>
            <w:szCs w:val="24"/>
            <w:lang w:val="en-US" w:eastAsia="zh-CN"/>
          </w:rPr>
          <w:t xml:space="preserve">This document provides a reference to an independent security assessment of the </w:t>
        </w:r>
        <w:proofErr w:type="spellStart"/>
        <w:r w:rsidRPr="00CF3217">
          <w:rPr>
            <w:rFonts w:eastAsia="SimSun"/>
            <w:color w:val="000000"/>
            <w:szCs w:val="24"/>
            <w:lang w:val="en-US" w:eastAsia="zh-CN"/>
          </w:rPr>
          <w:t>Tuak</w:t>
        </w:r>
        <w:proofErr w:type="spellEnd"/>
        <w:r w:rsidRPr="00CF3217">
          <w:rPr>
            <w:rFonts w:eastAsia="SimSun"/>
            <w:color w:val="000000"/>
            <w:szCs w:val="24"/>
            <w:lang w:val="en-US" w:eastAsia="zh-CN"/>
          </w:rPr>
          <w:t xml:space="preserve"> algorithm set carried out by the University of Waterloo, Canada.</w:t>
        </w:r>
      </w:ins>
    </w:p>
    <w:p w:rsidR="00C0616F" w:rsidRPr="002D5C5B" w:rsidRDefault="00C0616F" w:rsidP="00C0616F">
      <w:pPr>
        <w:pStyle w:val="Titolo4"/>
        <w:rPr>
          <w:ins w:id="5002" w:author="Romano Giovanni" w:date="2017-10-23T22:58:00Z"/>
          <w:rFonts w:eastAsia="SimSun"/>
          <w:bCs/>
          <w:color w:val="000000"/>
          <w:sz w:val="30"/>
          <w:szCs w:val="30"/>
          <w:lang w:val="en-US" w:eastAsia="zh-CN"/>
        </w:rPr>
      </w:pPr>
      <w:ins w:id="5003" w:author="Romano Giovanni" w:date="2017-10-23T22:58:00Z">
        <w:r w:rsidRPr="00CF3217">
          <w:rPr>
            <w:rFonts w:eastAsia="SimSun"/>
            <w:bCs/>
            <w:color w:val="000000"/>
            <w:szCs w:val="24"/>
            <w:lang w:val="en-US" w:eastAsia="zh-CN"/>
          </w:rPr>
          <w:t>5.1.2.1</w:t>
        </w:r>
        <w:r>
          <w:rPr>
            <w:rFonts w:eastAsia="SimSun"/>
            <w:bCs/>
            <w:color w:val="000000"/>
            <w:szCs w:val="24"/>
            <w:lang w:val="en-US" w:eastAsia="zh-CN"/>
          </w:rPr>
          <w:t>3</w:t>
        </w:r>
        <w:r w:rsidRPr="00CF3217">
          <w:rPr>
            <w:rFonts w:eastAsia="SimSun"/>
            <w:bCs/>
            <w:color w:val="000000"/>
            <w:szCs w:val="24"/>
            <w:lang w:val="en-US" w:eastAsia="zh-CN"/>
          </w:rPr>
          <w:tab/>
          <w:t>Vocabulary</w:t>
        </w:r>
      </w:ins>
    </w:p>
    <w:p w:rsidR="00C0616F" w:rsidRPr="002D5C5B" w:rsidRDefault="00C0616F" w:rsidP="00C0616F">
      <w:pPr>
        <w:pStyle w:val="Titolo5"/>
        <w:rPr>
          <w:ins w:id="5004" w:author="Romano Giovanni" w:date="2017-10-23T22:58:00Z"/>
          <w:rFonts w:eastAsia="SimSun"/>
          <w:bCs/>
          <w:color w:val="000000"/>
          <w:szCs w:val="24"/>
          <w:lang w:val="en-US" w:eastAsia="zh-CN"/>
        </w:rPr>
      </w:pPr>
      <w:ins w:id="5005" w:author="Romano Giovanni" w:date="2017-10-23T22:58:00Z">
        <w:r w:rsidRPr="00CF3217">
          <w:rPr>
            <w:rFonts w:eastAsia="SimSun"/>
            <w:bCs/>
            <w:color w:val="000000"/>
            <w:szCs w:val="24"/>
            <w:lang w:val="en-US" w:eastAsia="zh-CN"/>
          </w:rPr>
          <w:t>5.1.2.1</w:t>
        </w:r>
        <w:r>
          <w:rPr>
            <w:rFonts w:eastAsia="SimSun"/>
            <w:bCs/>
            <w:color w:val="000000"/>
            <w:szCs w:val="24"/>
            <w:lang w:val="en-US" w:eastAsia="zh-CN"/>
          </w:rPr>
          <w:t>3</w:t>
        </w:r>
        <w:r w:rsidRPr="00CF3217">
          <w:rPr>
            <w:rFonts w:eastAsia="SimSun"/>
            <w:bCs/>
            <w:color w:val="000000"/>
            <w:szCs w:val="24"/>
            <w:lang w:val="en-US" w:eastAsia="zh-CN"/>
          </w:rPr>
          <w:t>.1</w:t>
        </w:r>
        <w:r w:rsidRPr="00CF3217">
          <w:rPr>
            <w:rFonts w:eastAsia="SimSun"/>
            <w:bCs/>
            <w:color w:val="000000"/>
            <w:szCs w:val="24"/>
            <w:lang w:val="en-US" w:eastAsia="zh-CN"/>
          </w:rPr>
          <w:tab/>
          <w:t>TR 21.905</w:t>
        </w:r>
      </w:ins>
    </w:p>
    <w:p w:rsidR="00C0616F" w:rsidRPr="00CF3217" w:rsidRDefault="00C0616F" w:rsidP="00C0616F">
      <w:pPr>
        <w:widowControl w:val="0"/>
        <w:tabs>
          <w:tab w:val="clear" w:pos="1134"/>
          <w:tab w:val="clear" w:pos="1871"/>
          <w:tab w:val="clear" w:pos="2268"/>
          <w:tab w:val="left" w:pos="90"/>
        </w:tabs>
        <w:overflowPunct/>
        <w:spacing w:before="91"/>
        <w:textAlignment w:val="auto"/>
        <w:rPr>
          <w:ins w:id="5006" w:author="Romano Giovanni" w:date="2017-10-23T22:58:00Z"/>
          <w:rFonts w:eastAsia="SimSun"/>
          <w:b/>
          <w:bCs/>
          <w:color w:val="000000"/>
          <w:sz w:val="30"/>
          <w:szCs w:val="30"/>
          <w:lang w:val="en-US" w:eastAsia="zh-CN"/>
        </w:rPr>
      </w:pPr>
      <w:ins w:id="5007" w:author="Romano Giovanni" w:date="2017-10-23T22:58:00Z">
        <w:r w:rsidRPr="00CF3217">
          <w:rPr>
            <w:rFonts w:eastAsia="SimSun"/>
            <w:b/>
            <w:bCs/>
            <w:color w:val="000000"/>
            <w:szCs w:val="24"/>
            <w:lang w:val="en-US" w:eastAsia="zh-CN"/>
          </w:rPr>
          <w:t>Vocabulary for 3GPP Specifications</w:t>
        </w:r>
      </w:ins>
    </w:p>
    <w:p w:rsidR="00C0616F" w:rsidRDefault="00C0616F" w:rsidP="00C0616F">
      <w:pPr>
        <w:widowControl w:val="0"/>
        <w:tabs>
          <w:tab w:val="clear" w:pos="1134"/>
          <w:tab w:val="clear" w:pos="1871"/>
          <w:tab w:val="clear" w:pos="2268"/>
          <w:tab w:val="left" w:pos="90"/>
        </w:tabs>
        <w:overflowPunct/>
        <w:spacing w:before="0"/>
        <w:textAlignment w:val="auto"/>
        <w:rPr>
          <w:ins w:id="5008" w:author="Romano Giovanni" w:date="2017-10-23T22:58:00Z"/>
          <w:rFonts w:eastAsia="SimSun"/>
          <w:color w:val="000000"/>
          <w:szCs w:val="24"/>
          <w:lang w:val="en-US" w:eastAsia="zh-CN"/>
        </w:rPr>
      </w:pPr>
      <w:ins w:id="5009" w:author="Romano Giovanni" w:date="2017-10-23T22:58:00Z">
        <w:r w:rsidRPr="00CF3217">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ins>
    </w:p>
    <w:p w:rsidR="00C0616F" w:rsidRPr="00CF3217" w:rsidRDefault="00C0616F" w:rsidP="00C0616F">
      <w:pPr>
        <w:widowControl w:val="0"/>
        <w:tabs>
          <w:tab w:val="clear" w:pos="1134"/>
          <w:tab w:val="clear" w:pos="1871"/>
          <w:tab w:val="clear" w:pos="2268"/>
          <w:tab w:val="left" w:pos="90"/>
        </w:tabs>
        <w:overflowPunct/>
        <w:spacing w:before="0"/>
        <w:textAlignment w:val="auto"/>
        <w:rPr>
          <w:ins w:id="5010" w:author="Romano Giovanni" w:date="2017-10-23T22:58:00Z"/>
          <w:rFonts w:eastAsia="SimSun"/>
          <w:color w:val="000000"/>
          <w:sz w:val="27"/>
          <w:szCs w:val="27"/>
          <w:lang w:val="en-US" w:eastAsia="zh-CN"/>
        </w:rPr>
      </w:pPr>
    </w:p>
    <w:p w:rsidR="00C60A45" w:rsidRPr="002D5C5B" w:rsidDel="00C60A45" w:rsidRDefault="00C60A45" w:rsidP="00C60A45">
      <w:pPr>
        <w:pStyle w:val="Titolo4"/>
        <w:rPr>
          <w:del w:id="5011" w:author="Romano Giovanni" w:date="2017-10-23T21:15:00Z"/>
          <w:rFonts w:eastAsia="SimSun"/>
          <w:bCs/>
          <w:color w:val="000000"/>
          <w:sz w:val="30"/>
          <w:szCs w:val="30"/>
          <w:lang w:val="en-US" w:eastAsia="zh-CN"/>
        </w:rPr>
      </w:pPr>
      <w:del w:id="5012" w:author="Romano Giovanni" w:date="2017-10-23T21:15:00Z">
        <w:r w:rsidDel="00C60A45">
          <w:rPr>
            <w:rFonts w:eastAsia="SimSun"/>
            <w:bCs/>
            <w:color w:val="000000"/>
            <w:szCs w:val="24"/>
            <w:lang w:val="en-US" w:eastAsia="zh-CN"/>
          </w:rPr>
          <w:delText>5.1.2.12</w:delText>
        </w:r>
        <w:r w:rsidDel="00C60A45">
          <w:rPr>
            <w:rFonts w:eastAsia="SimSun"/>
            <w:bCs/>
            <w:color w:val="000000"/>
            <w:szCs w:val="24"/>
            <w:lang w:val="en-US" w:eastAsia="zh-CN"/>
          </w:rPr>
          <w:tab/>
        </w:r>
        <w:r w:rsidRPr="00CF3217" w:rsidDel="00C60A45">
          <w:rPr>
            <w:rFonts w:eastAsia="SimSun"/>
            <w:bCs/>
            <w:color w:val="000000"/>
            <w:szCs w:val="24"/>
            <w:lang w:val="en-US" w:eastAsia="zh-CN"/>
          </w:rPr>
          <w:delText>Core network and Terminal aspects</w:delText>
        </w:r>
      </w:del>
    </w:p>
    <w:p w:rsidR="00C60A45" w:rsidRPr="002D5C5B" w:rsidDel="00C60A45" w:rsidRDefault="00C60A45" w:rsidP="00C60A45">
      <w:pPr>
        <w:pStyle w:val="Titolo5"/>
        <w:rPr>
          <w:del w:id="5013" w:author="Romano Giovanni" w:date="2017-10-23T21:15:00Z"/>
          <w:rFonts w:eastAsia="SimSun"/>
          <w:bCs/>
          <w:color w:val="000000"/>
          <w:szCs w:val="24"/>
          <w:lang w:val="en-US" w:eastAsia="zh-CN"/>
        </w:rPr>
      </w:pPr>
      <w:del w:id="5014" w:author="Romano Giovanni" w:date="2017-10-23T21:15:00Z">
        <w:r w:rsidRPr="00CF3217" w:rsidDel="00C60A45">
          <w:rPr>
            <w:rFonts w:eastAsia="SimSun"/>
            <w:bCs/>
            <w:color w:val="000000"/>
            <w:szCs w:val="24"/>
            <w:lang w:val="en-US" w:eastAsia="zh-CN"/>
          </w:rPr>
          <w:delText>5.1.2.12.1</w:delText>
        </w:r>
        <w:r w:rsidRPr="00CF3217" w:rsidDel="00C60A45">
          <w:rPr>
            <w:rFonts w:eastAsia="SimSun"/>
            <w:bCs/>
            <w:color w:val="000000"/>
            <w:szCs w:val="24"/>
            <w:lang w:val="en-US" w:eastAsia="zh-CN"/>
          </w:rPr>
          <w:tab/>
          <w:delText>TS 21.111</w:delText>
        </w:r>
      </w:del>
    </w:p>
    <w:p w:rsidR="00C60A45" w:rsidRPr="00CF3217" w:rsidDel="00C60A45" w:rsidRDefault="00C60A45" w:rsidP="00C60A45">
      <w:pPr>
        <w:widowControl w:val="0"/>
        <w:tabs>
          <w:tab w:val="clear" w:pos="1134"/>
          <w:tab w:val="clear" w:pos="1871"/>
          <w:tab w:val="clear" w:pos="2268"/>
          <w:tab w:val="left" w:pos="90"/>
        </w:tabs>
        <w:overflowPunct/>
        <w:spacing w:before="91"/>
        <w:textAlignment w:val="auto"/>
        <w:rPr>
          <w:del w:id="5015" w:author="Romano Giovanni" w:date="2017-10-23T21:15:00Z"/>
          <w:rFonts w:eastAsia="SimSun"/>
          <w:b/>
          <w:bCs/>
          <w:color w:val="000000"/>
          <w:sz w:val="30"/>
          <w:szCs w:val="30"/>
          <w:lang w:val="en-US" w:eastAsia="zh-CN"/>
        </w:rPr>
      </w:pPr>
      <w:del w:id="5016" w:author="Romano Giovanni" w:date="2017-10-23T21:15:00Z">
        <w:r w:rsidRPr="00CF3217" w:rsidDel="00C60A45">
          <w:rPr>
            <w:rFonts w:eastAsia="SimSun"/>
            <w:b/>
            <w:bCs/>
            <w:color w:val="000000"/>
            <w:szCs w:val="24"/>
            <w:lang w:val="en-US" w:eastAsia="zh-CN"/>
          </w:rPr>
          <w:delText>USIM and IC card requirements</w:delText>
        </w:r>
      </w:del>
    </w:p>
    <w:p w:rsidR="00C60A45" w:rsidDel="00C60A45" w:rsidRDefault="00C60A45" w:rsidP="00C60A45">
      <w:pPr>
        <w:widowControl w:val="0"/>
        <w:tabs>
          <w:tab w:val="clear" w:pos="1134"/>
          <w:tab w:val="clear" w:pos="1871"/>
          <w:tab w:val="clear" w:pos="2268"/>
          <w:tab w:val="left" w:pos="90"/>
        </w:tabs>
        <w:overflowPunct/>
        <w:textAlignment w:val="auto"/>
        <w:rPr>
          <w:del w:id="5017" w:author="Romano Giovanni" w:date="2017-10-23T21:15:00Z"/>
          <w:rFonts w:eastAsia="SimSun"/>
          <w:color w:val="000000"/>
          <w:szCs w:val="24"/>
          <w:lang w:val="en-US" w:eastAsia="zh-CN"/>
        </w:rPr>
      </w:pPr>
      <w:del w:id="5018" w:author="Romano Giovanni" w:date="2017-10-23T21:15:00Z">
        <w:r w:rsidRPr="00CF3217" w:rsidDel="00C60A45">
          <w:rPr>
            <w:rFonts w:eastAsia="SimSun"/>
            <w:color w:val="000000"/>
            <w:szCs w:val="24"/>
            <w:lang w:val="en-US" w:eastAsia="zh-CN"/>
          </w:rPr>
          <w:delText>This document defines the requirements of the USIM (Universal Subscriber Identity Module) and the IC card for 3G (UICC). These are derived</w:delText>
        </w:r>
        <w:r w:rsidRPr="00CF3217" w:rsidDel="00C60A45">
          <w:rPr>
            <w:rFonts w:eastAsia="SimSun"/>
            <w:color w:val="000000"/>
            <w:sz w:val="30"/>
            <w:szCs w:val="30"/>
            <w:lang w:val="en-US" w:eastAsia="zh-CN"/>
          </w:rPr>
          <w:delText xml:space="preserve"> </w:delText>
        </w:r>
        <w:r w:rsidRPr="00CF3217" w:rsidDel="00C60A45">
          <w:rPr>
            <w:rFonts w:eastAsia="SimSun"/>
            <w:color w:val="000000"/>
            <w:szCs w:val="24"/>
            <w:lang w:val="en-US" w:eastAsia="zh-CN"/>
          </w:rPr>
          <w:delTex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delText>
        </w:r>
      </w:del>
    </w:p>
    <w:p w:rsidR="00C60A45" w:rsidRPr="002D5C5B" w:rsidDel="00C60A45" w:rsidRDefault="00C60A45" w:rsidP="00C60A45">
      <w:pPr>
        <w:pStyle w:val="Titolo5"/>
        <w:rPr>
          <w:del w:id="5019" w:author="Romano Giovanni" w:date="2017-10-23T21:15:00Z"/>
          <w:rFonts w:eastAsia="SimSun"/>
          <w:bCs/>
          <w:color w:val="000000"/>
          <w:szCs w:val="24"/>
          <w:lang w:val="en-US" w:eastAsia="zh-CN"/>
        </w:rPr>
      </w:pPr>
      <w:del w:id="5020" w:author="Romano Giovanni" w:date="2017-10-23T21:15:00Z">
        <w:r w:rsidRPr="00CF3217" w:rsidDel="00C60A45">
          <w:rPr>
            <w:rFonts w:eastAsia="SimSun"/>
            <w:bCs/>
            <w:color w:val="000000"/>
            <w:szCs w:val="24"/>
            <w:lang w:val="en-US" w:eastAsia="zh-CN"/>
          </w:rPr>
          <w:delText>5.1.2.12.2</w:delText>
        </w:r>
        <w:r w:rsidRPr="00CF3217" w:rsidDel="00C60A45">
          <w:rPr>
            <w:rFonts w:eastAsia="SimSun"/>
            <w:bCs/>
            <w:color w:val="000000"/>
            <w:szCs w:val="24"/>
            <w:lang w:val="en-US" w:eastAsia="zh-CN"/>
          </w:rPr>
          <w:tab/>
          <w:delText>TS 23.003</w:delText>
        </w:r>
      </w:del>
    </w:p>
    <w:p w:rsidR="00C60A45" w:rsidRPr="00CF3217" w:rsidDel="00C60A45" w:rsidRDefault="00C60A45" w:rsidP="00C60A45">
      <w:pPr>
        <w:widowControl w:val="0"/>
        <w:tabs>
          <w:tab w:val="clear" w:pos="1134"/>
          <w:tab w:val="clear" w:pos="1871"/>
          <w:tab w:val="clear" w:pos="2268"/>
          <w:tab w:val="left" w:pos="90"/>
        </w:tabs>
        <w:overflowPunct/>
        <w:spacing w:before="91"/>
        <w:textAlignment w:val="auto"/>
        <w:rPr>
          <w:del w:id="5021" w:author="Romano Giovanni" w:date="2017-10-23T21:15:00Z"/>
          <w:rFonts w:eastAsia="SimSun"/>
          <w:b/>
          <w:bCs/>
          <w:color w:val="000000"/>
          <w:sz w:val="30"/>
          <w:szCs w:val="30"/>
          <w:lang w:val="en-US" w:eastAsia="zh-CN"/>
        </w:rPr>
      </w:pPr>
      <w:del w:id="5022" w:author="Romano Giovanni" w:date="2017-10-23T21:15:00Z">
        <w:r w:rsidRPr="00CF3217" w:rsidDel="00C60A45">
          <w:rPr>
            <w:rFonts w:eastAsia="SimSun"/>
            <w:b/>
            <w:bCs/>
            <w:color w:val="000000"/>
            <w:szCs w:val="24"/>
            <w:lang w:val="en-US" w:eastAsia="zh-CN"/>
          </w:rPr>
          <w:delText>Numbering, addressing and identification</w:delText>
        </w:r>
      </w:del>
    </w:p>
    <w:p w:rsidR="00C60A45" w:rsidDel="00C60A45" w:rsidRDefault="00C60A45" w:rsidP="00C60A45">
      <w:pPr>
        <w:widowControl w:val="0"/>
        <w:tabs>
          <w:tab w:val="clear" w:pos="1134"/>
          <w:tab w:val="clear" w:pos="1871"/>
          <w:tab w:val="clear" w:pos="2268"/>
          <w:tab w:val="left" w:pos="90"/>
        </w:tabs>
        <w:overflowPunct/>
        <w:spacing w:before="0"/>
        <w:textAlignment w:val="auto"/>
        <w:rPr>
          <w:del w:id="5023" w:author="Romano Giovanni" w:date="2017-10-23T21:15:00Z"/>
          <w:rFonts w:eastAsia="SimSun"/>
          <w:color w:val="000000"/>
          <w:szCs w:val="24"/>
          <w:lang w:val="en-US" w:eastAsia="zh-CN"/>
        </w:rPr>
      </w:pPr>
      <w:del w:id="5024" w:author="Romano Giovanni" w:date="2017-10-23T21:15:00Z">
        <w:r w:rsidRPr="00CF3217" w:rsidDel="00C60A45">
          <w:rPr>
            <w:rFonts w:eastAsia="SimSun"/>
            <w:color w:val="000000"/>
            <w:szCs w:val="24"/>
            <w:lang w:val="en-US" w:eastAsia="zh-CN"/>
          </w:rPr>
          <w:lastRenderedPageBreak/>
          <w:delText>This document defines the principal purpose and use of International Mobile station Equipment Identities (IMEI) within the digital cellular telecommunications system and the 3GPP system.</w:delText>
        </w:r>
      </w:del>
    </w:p>
    <w:p w:rsidR="001D0093" w:rsidRPr="002D5C5B" w:rsidDel="006273D3" w:rsidRDefault="001D0093" w:rsidP="00C337DE">
      <w:pPr>
        <w:pStyle w:val="Titolo5"/>
        <w:rPr>
          <w:del w:id="5025" w:author="Romano Giovanni" w:date="2017-10-23T17:58:00Z"/>
          <w:rFonts w:eastAsia="SimSun"/>
          <w:bCs/>
          <w:color w:val="000000"/>
          <w:szCs w:val="24"/>
          <w:lang w:val="en-US" w:eastAsia="zh-CN"/>
        </w:rPr>
      </w:pPr>
      <w:del w:id="5026" w:author="Romano Giovanni" w:date="2017-10-23T17:58:00Z">
        <w:r w:rsidRPr="00CF3217" w:rsidDel="006273D3">
          <w:rPr>
            <w:rFonts w:eastAsia="SimSun"/>
            <w:bCs/>
            <w:color w:val="000000"/>
            <w:szCs w:val="24"/>
            <w:lang w:val="en-US" w:eastAsia="zh-CN"/>
          </w:rPr>
          <w:delText>5.1.2.12.3</w:delText>
        </w:r>
        <w:r w:rsidRPr="00CF3217" w:rsidDel="006273D3">
          <w:rPr>
            <w:rFonts w:eastAsia="SimSun"/>
            <w:bCs/>
            <w:color w:val="000000"/>
            <w:szCs w:val="24"/>
            <w:lang w:val="en-US" w:eastAsia="zh-CN"/>
          </w:rPr>
          <w:tab/>
          <w:delText>TS 23.007</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27" w:author="Romano Giovanni" w:date="2017-10-23T17:58:00Z"/>
          <w:rFonts w:eastAsia="SimSun"/>
          <w:b/>
          <w:bCs/>
          <w:color w:val="000000"/>
          <w:sz w:val="30"/>
          <w:szCs w:val="30"/>
          <w:lang w:val="en-US" w:eastAsia="zh-CN"/>
        </w:rPr>
      </w:pPr>
      <w:del w:id="5028" w:author="Romano Giovanni" w:date="2017-10-23T17:58:00Z">
        <w:r w:rsidRPr="00CF3217" w:rsidDel="006273D3">
          <w:rPr>
            <w:rFonts w:eastAsia="SimSun"/>
            <w:b/>
            <w:bCs/>
            <w:color w:val="000000"/>
            <w:szCs w:val="24"/>
            <w:lang w:val="en-US" w:eastAsia="zh-CN"/>
          </w:rPr>
          <w:delText>Restoration procedures</w:delText>
        </w:r>
      </w:del>
    </w:p>
    <w:p w:rsidR="001D0093" w:rsidDel="006273D3" w:rsidRDefault="001D0093" w:rsidP="001D0093">
      <w:pPr>
        <w:widowControl w:val="0"/>
        <w:tabs>
          <w:tab w:val="clear" w:pos="1134"/>
          <w:tab w:val="clear" w:pos="1871"/>
          <w:tab w:val="clear" w:pos="2268"/>
          <w:tab w:val="left" w:pos="90"/>
        </w:tabs>
        <w:overflowPunct/>
        <w:spacing w:before="0"/>
        <w:textAlignment w:val="auto"/>
        <w:rPr>
          <w:del w:id="5029" w:author="Romano Giovanni" w:date="2017-10-23T17:58:00Z"/>
          <w:rFonts w:eastAsia="SimSun"/>
          <w:color w:val="000000"/>
          <w:szCs w:val="24"/>
          <w:lang w:val="en-US" w:eastAsia="zh-CN"/>
        </w:rPr>
      </w:pPr>
      <w:del w:id="5030" w:author="Romano Giovanni" w:date="2017-10-23T17:58:00Z">
        <w:r w:rsidRPr="00CF3217" w:rsidDel="006273D3">
          <w:rPr>
            <w:rFonts w:eastAsia="SimSun"/>
            <w:color w:val="000000"/>
            <w:szCs w:val="24"/>
            <w:lang w:val="en-US" w:eastAsia="zh-CN"/>
          </w:rPr>
          <w:delTex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delText>
        </w:r>
      </w:del>
    </w:p>
    <w:p w:rsidR="001D0093" w:rsidRPr="002D5C5B" w:rsidDel="006273D3" w:rsidRDefault="001D0093" w:rsidP="00C337DE">
      <w:pPr>
        <w:pStyle w:val="Titolo5"/>
        <w:rPr>
          <w:del w:id="5031" w:author="Romano Giovanni" w:date="2017-10-23T17:59:00Z"/>
          <w:rFonts w:eastAsia="SimSun"/>
          <w:bCs/>
          <w:color w:val="000000"/>
          <w:szCs w:val="24"/>
          <w:lang w:val="en-US" w:eastAsia="zh-CN"/>
        </w:rPr>
      </w:pPr>
      <w:del w:id="5032" w:author="Romano Giovanni" w:date="2017-10-23T17:59:00Z">
        <w:r w:rsidRPr="00CF3217" w:rsidDel="006273D3">
          <w:rPr>
            <w:rFonts w:eastAsia="SimSun"/>
            <w:bCs/>
            <w:color w:val="000000"/>
            <w:szCs w:val="24"/>
            <w:lang w:val="en-US" w:eastAsia="zh-CN"/>
          </w:rPr>
          <w:delText>5.1.2.12.4</w:delText>
        </w:r>
        <w:r w:rsidRPr="00CF3217" w:rsidDel="006273D3">
          <w:rPr>
            <w:rFonts w:eastAsia="SimSun"/>
            <w:bCs/>
            <w:color w:val="000000"/>
            <w:szCs w:val="24"/>
            <w:lang w:val="en-US" w:eastAsia="zh-CN"/>
          </w:rPr>
          <w:tab/>
          <w:delText>TS 23.008</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33" w:author="Romano Giovanni" w:date="2017-10-23T17:59:00Z"/>
          <w:rFonts w:eastAsia="SimSun"/>
          <w:b/>
          <w:bCs/>
          <w:color w:val="000000"/>
          <w:sz w:val="30"/>
          <w:szCs w:val="30"/>
          <w:lang w:val="en-US" w:eastAsia="zh-CN"/>
        </w:rPr>
      </w:pPr>
      <w:del w:id="5034" w:author="Romano Giovanni" w:date="2017-10-23T17:59:00Z">
        <w:r w:rsidRPr="00CF3217" w:rsidDel="006273D3">
          <w:rPr>
            <w:rFonts w:eastAsia="SimSun"/>
            <w:b/>
            <w:bCs/>
            <w:color w:val="000000"/>
            <w:szCs w:val="24"/>
            <w:lang w:val="en-US" w:eastAsia="zh-CN"/>
          </w:rPr>
          <w:delText>Organization of subscriber data</w:delText>
        </w:r>
      </w:del>
    </w:p>
    <w:p w:rsidR="001D0093" w:rsidDel="006273D3" w:rsidRDefault="001D0093" w:rsidP="001D0093">
      <w:pPr>
        <w:widowControl w:val="0"/>
        <w:tabs>
          <w:tab w:val="clear" w:pos="1134"/>
          <w:tab w:val="clear" w:pos="1871"/>
          <w:tab w:val="clear" w:pos="2268"/>
          <w:tab w:val="left" w:pos="90"/>
        </w:tabs>
        <w:overflowPunct/>
        <w:spacing w:before="0"/>
        <w:textAlignment w:val="auto"/>
        <w:rPr>
          <w:del w:id="5035" w:author="Romano Giovanni" w:date="2017-10-23T17:59:00Z"/>
          <w:rFonts w:eastAsia="SimSun"/>
          <w:color w:val="000000"/>
          <w:szCs w:val="24"/>
          <w:lang w:val="en-US" w:eastAsia="zh-CN"/>
        </w:rPr>
      </w:pPr>
      <w:del w:id="5036" w:author="Romano Giovanni" w:date="2017-10-23T17:59:00Z">
        <w:r w:rsidRPr="00CF3217" w:rsidDel="006273D3">
          <w:rPr>
            <w:rFonts w:eastAsia="SimSun"/>
            <w:color w:val="000000"/>
            <w:szCs w:val="24"/>
            <w:lang w:val="en-US" w:eastAsia="zh-CN"/>
          </w:rPr>
          <w:delText>This document provides details concerning information to be stored in home subscriber servers, visitor location registers, GPRS Support Nodes and Call Session Control Function (CSCF) concerning mobile subscriber.</w:delText>
        </w:r>
      </w:del>
    </w:p>
    <w:p w:rsidR="001D0093" w:rsidRPr="002D5C5B" w:rsidDel="006273D3" w:rsidRDefault="001D0093" w:rsidP="00C337DE">
      <w:pPr>
        <w:pStyle w:val="Titolo5"/>
        <w:rPr>
          <w:del w:id="5037" w:author="Romano Giovanni" w:date="2017-10-23T17:59:00Z"/>
          <w:rFonts w:eastAsia="SimSun"/>
          <w:bCs/>
          <w:color w:val="000000"/>
          <w:szCs w:val="24"/>
          <w:lang w:val="en-US" w:eastAsia="zh-CN"/>
        </w:rPr>
      </w:pPr>
      <w:del w:id="5038" w:author="Romano Giovanni" w:date="2017-10-23T17:59:00Z">
        <w:r w:rsidRPr="00CF3217" w:rsidDel="006273D3">
          <w:rPr>
            <w:rFonts w:eastAsia="SimSun"/>
            <w:bCs/>
            <w:color w:val="000000"/>
            <w:szCs w:val="24"/>
            <w:lang w:val="en-US" w:eastAsia="zh-CN"/>
          </w:rPr>
          <w:delText>5.1.2.12.5</w:delText>
        </w:r>
        <w:r w:rsidRPr="00CF3217" w:rsidDel="006273D3">
          <w:rPr>
            <w:rFonts w:eastAsia="SimSun"/>
            <w:bCs/>
            <w:color w:val="000000"/>
            <w:szCs w:val="24"/>
            <w:lang w:val="en-US" w:eastAsia="zh-CN"/>
          </w:rPr>
          <w:tab/>
          <w:delText>TS 23.009</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39" w:author="Romano Giovanni" w:date="2017-10-23T17:59:00Z"/>
          <w:rFonts w:eastAsia="SimSun"/>
          <w:b/>
          <w:bCs/>
          <w:color w:val="000000"/>
          <w:sz w:val="30"/>
          <w:szCs w:val="30"/>
          <w:lang w:val="en-US" w:eastAsia="zh-CN"/>
        </w:rPr>
      </w:pPr>
      <w:del w:id="5040" w:author="Romano Giovanni" w:date="2017-10-23T17:59:00Z">
        <w:r w:rsidRPr="00CF3217" w:rsidDel="006273D3">
          <w:rPr>
            <w:rFonts w:eastAsia="SimSun"/>
            <w:b/>
            <w:bCs/>
            <w:color w:val="000000"/>
            <w:szCs w:val="24"/>
            <w:lang w:val="en-US" w:eastAsia="zh-CN"/>
          </w:rPr>
          <w:delText>Handover procedures</w:delText>
        </w:r>
      </w:del>
    </w:p>
    <w:p w:rsidR="001D0093" w:rsidDel="006273D3" w:rsidRDefault="001D0093" w:rsidP="001D0093">
      <w:pPr>
        <w:widowControl w:val="0"/>
        <w:tabs>
          <w:tab w:val="clear" w:pos="1134"/>
          <w:tab w:val="clear" w:pos="1871"/>
          <w:tab w:val="clear" w:pos="2268"/>
          <w:tab w:val="left" w:pos="90"/>
        </w:tabs>
        <w:overflowPunct/>
        <w:spacing w:before="0"/>
        <w:textAlignment w:val="auto"/>
        <w:rPr>
          <w:del w:id="5041" w:author="Romano Giovanni" w:date="2017-10-23T17:59:00Z"/>
          <w:rFonts w:eastAsia="SimSun"/>
          <w:color w:val="000000"/>
          <w:szCs w:val="24"/>
          <w:lang w:val="en-US" w:eastAsia="zh-CN"/>
        </w:rPr>
      </w:pPr>
      <w:del w:id="5042" w:author="Romano Giovanni" w:date="2017-10-23T17:59:00Z">
        <w:r w:rsidRPr="00CF3217" w:rsidDel="006273D3">
          <w:rPr>
            <w:rFonts w:eastAsia="SimSun"/>
            <w:color w:val="000000"/>
            <w:szCs w:val="24"/>
            <w:lang w:val="en-US" w:eastAsia="zh-CN"/>
          </w:rPr>
          <w:delTex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delText>
        </w:r>
        <w:r w:rsidRPr="00CF3217" w:rsidDel="006273D3">
          <w:rPr>
            <w:rFonts w:eastAsia="SimSun"/>
            <w:color w:val="000000"/>
            <w:sz w:val="27"/>
            <w:szCs w:val="27"/>
            <w:lang w:val="en-US" w:eastAsia="zh-CN"/>
          </w:rPr>
          <w:delText xml:space="preserve"> </w:delText>
        </w:r>
        <w:r w:rsidRPr="00CF3217" w:rsidDel="006273D3">
          <w:rPr>
            <w:rFonts w:eastAsia="SimSun"/>
            <w:color w:val="000000"/>
            <w:szCs w:val="24"/>
            <w:lang w:val="en-US" w:eastAsia="zh-CN"/>
          </w:rPr>
          <w:delText>switched handover functionality related to SRVCC, it is based on the service requirements in 3GPP TS 23.216.</w:delText>
        </w:r>
      </w:del>
    </w:p>
    <w:p w:rsidR="001D0093" w:rsidRPr="002D5C5B" w:rsidDel="006273D3" w:rsidRDefault="001D0093" w:rsidP="00C337DE">
      <w:pPr>
        <w:pStyle w:val="Titolo5"/>
        <w:rPr>
          <w:del w:id="5043" w:author="Romano Giovanni" w:date="2017-10-23T18:00:00Z"/>
          <w:rFonts w:eastAsia="SimSun"/>
          <w:bCs/>
          <w:color w:val="000000"/>
          <w:szCs w:val="24"/>
          <w:lang w:val="en-US" w:eastAsia="zh-CN"/>
        </w:rPr>
      </w:pPr>
      <w:del w:id="5044" w:author="Romano Giovanni" w:date="2017-10-23T18:00:00Z">
        <w:r w:rsidRPr="00CF3217" w:rsidDel="006273D3">
          <w:rPr>
            <w:rFonts w:eastAsia="SimSun"/>
            <w:bCs/>
            <w:color w:val="000000"/>
            <w:szCs w:val="24"/>
            <w:lang w:val="en-US" w:eastAsia="zh-CN"/>
          </w:rPr>
          <w:delText>5.1.2.12.6</w:delText>
        </w:r>
        <w:r w:rsidRPr="00CF3217" w:rsidDel="006273D3">
          <w:rPr>
            <w:rFonts w:eastAsia="SimSun"/>
            <w:bCs/>
            <w:color w:val="000000"/>
            <w:szCs w:val="24"/>
            <w:lang w:val="en-US" w:eastAsia="zh-CN"/>
          </w:rPr>
          <w:tab/>
          <w:delText>TS 23.011</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45" w:author="Romano Giovanni" w:date="2017-10-23T18:00:00Z"/>
          <w:rFonts w:eastAsia="SimSun"/>
          <w:b/>
          <w:bCs/>
          <w:color w:val="000000"/>
          <w:sz w:val="30"/>
          <w:szCs w:val="30"/>
          <w:lang w:val="en-US" w:eastAsia="zh-CN"/>
        </w:rPr>
      </w:pPr>
      <w:del w:id="5046" w:author="Romano Giovanni" w:date="2017-10-23T18:00:00Z">
        <w:r w:rsidRPr="00CF3217" w:rsidDel="006273D3">
          <w:rPr>
            <w:rFonts w:eastAsia="SimSun"/>
            <w:b/>
            <w:bCs/>
            <w:color w:val="000000"/>
            <w:szCs w:val="24"/>
            <w:lang w:val="en-US" w:eastAsia="zh-CN"/>
          </w:rPr>
          <w:delText>Technical realization of Supplementary Services</w:delText>
        </w:r>
      </w:del>
    </w:p>
    <w:p w:rsidR="001D0093" w:rsidRPr="00CF3217" w:rsidDel="006273D3" w:rsidRDefault="001D0093" w:rsidP="001D0093">
      <w:pPr>
        <w:widowControl w:val="0"/>
        <w:tabs>
          <w:tab w:val="clear" w:pos="1134"/>
          <w:tab w:val="clear" w:pos="1871"/>
          <w:tab w:val="clear" w:pos="2268"/>
          <w:tab w:val="left" w:pos="90"/>
        </w:tabs>
        <w:overflowPunct/>
        <w:spacing w:before="0"/>
        <w:textAlignment w:val="auto"/>
        <w:rPr>
          <w:del w:id="5047" w:author="Romano Giovanni" w:date="2017-10-23T18:00:00Z"/>
          <w:rFonts w:eastAsia="SimSun"/>
          <w:color w:val="000000"/>
          <w:sz w:val="27"/>
          <w:szCs w:val="27"/>
          <w:lang w:val="en-US" w:eastAsia="zh-CN"/>
        </w:rPr>
      </w:pPr>
      <w:del w:id="5048" w:author="Romano Giovanni" w:date="2017-10-23T18:00:00Z">
        <w:r w:rsidRPr="00CF3217" w:rsidDel="006273D3">
          <w:rPr>
            <w:rFonts w:eastAsia="SimSun"/>
            <w:color w:val="000000"/>
            <w:szCs w:val="24"/>
            <w:lang w:val="en-US" w:eastAsia="zh-CN"/>
          </w:rPr>
          <w:delText>This document describes the general aspects on how supplementary services in the 3GPP system are realised from a technical point of view. Description of technical realisation for specific supplementary services can be found in 3GPP TS 23.072. 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delText>
        </w:r>
      </w:del>
    </w:p>
    <w:p w:rsidR="001D0093" w:rsidRPr="002D5C5B" w:rsidDel="006273D3" w:rsidRDefault="001D0093" w:rsidP="00C337DE">
      <w:pPr>
        <w:pStyle w:val="Titolo5"/>
        <w:rPr>
          <w:del w:id="5049" w:author="Romano Giovanni" w:date="2017-10-23T18:00:00Z"/>
          <w:rFonts w:eastAsia="SimSun"/>
          <w:bCs/>
          <w:color w:val="000000"/>
          <w:szCs w:val="24"/>
          <w:lang w:val="en-US" w:eastAsia="zh-CN"/>
        </w:rPr>
      </w:pPr>
      <w:del w:id="5050" w:author="Romano Giovanni" w:date="2017-10-23T18:00:00Z">
        <w:r w:rsidRPr="00CF3217" w:rsidDel="006273D3">
          <w:rPr>
            <w:rFonts w:eastAsia="SimSun"/>
            <w:bCs/>
            <w:color w:val="000000"/>
            <w:szCs w:val="24"/>
            <w:lang w:val="en-US" w:eastAsia="zh-CN"/>
          </w:rPr>
          <w:delText>5.1.2.12.7</w:delText>
        </w:r>
        <w:r w:rsidRPr="00CF3217" w:rsidDel="006273D3">
          <w:rPr>
            <w:rFonts w:eastAsia="SimSun"/>
            <w:bCs/>
            <w:color w:val="000000"/>
            <w:szCs w:val="24"/>
            <w:lang w:val="en-US" w:eastAsia="zh-CN"/>
          </w:rPr>
          <w:tab/>
          <w:delText>TS 23.018</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51" w:author="Romano Giovanni" w:date="2017-10-23T18:00:00Z"/>
          <w:rFonts w:eastAsia="SimSun"/>
          <w:b/>
          <w:bCs/>
          <w:color w:val="000000"/>
          <w:sz w:val="30"/>
          <w:szCs w:val="30"/>
          <w:lang w:val="en-US" w:eastAsia="zh-CN"/>
        </w:rPr>
      </w:pPr>
      <w:del w:id="5052" w:author="Romano Giovanni" w:date="2017-10-23T18:00:00Z">
        <w:r w:rsidRPr="00CF3217" w:rsidDel="006273D3">
          <w:rPr>
            <w:rFonts w:eastAsia="SimSun"/>
            <w:b/>
            <w:bCs/>
            <w:color w:val="000000"/>
            <w:szCs w:val="24"/>
            <w:lang w:val="en-US" w:eastAsia="zh-CN"/>
          </w:rPr>
          <w:delText>Basic call handling; Technical realization</w:delText>
        </w:r>
      </w:del>
    </w:p>
    <w:p w:rsidR="001D0093" w:rsidDel="006273D3" w:rsidRDefault="001D0093" w:rsidP="001D0093">
      <w:pPr>
        <w:widowControl w:val="0"/>
        <w:tabs>
          <w:tab w:val="clear" w:pos="1134"/>
          <w:tab w:val="clear" w:pos="1871"/>
          <w:tab w:val="clear" w:pos="2268"/>
          <w:tab w:val="left" w:pos="90"/>
        </w:tabs>
        <w:overflowPunct/>
        <w:spacing w:before="0"/>
        <w:textAlignment w:val="auto"/>
        <w:rPr>
          <w:del w:id="5053" w:author="Romano Giovanni" w:date="2017-10-23T18:00:00Z"/>
          <w:rFonts w:eastAsia="SimSun"/>
          <w:color w:val="000000"/>
          <w:szCs w:val="24"/>
          <w:lang w:val="en-US" w:eastAsia="zh-CN"/>
        </w:rPr>
      </w:pPr>
      <w:del w:id="5054" w:author="Romano Giovanni" w:date="2017-10-23T18:00:00Z">
        <w:r w:rsidRPr="00CF3217" w:rsidDel="006273D3">
          <w:rPr>
            <w:rFonts w:eastAsia="SimSun"/>
            <w:color w:val="000000"/>
            <w:szCs w:val="24"/>
            <w:lang w:val="en-US" w:eastAsia="zh-CN"/>
          </w:rPr>
          <w:delText>This document specifies the technical realization of the handling of calls originated by a UMTS or GSM mobile subscriber and calls directed to a</w:delText>
        </w:r>
        <w:r w:rsidRPr="00CF3217" w:rsidDel="006273D3">
          <w:rPr>
            <w:rFonts w:eastAsia="SimSun"/>
            <w:color w:val="000000"/>
            <w:sz w:val="30"/>
            <w:szCs w:val="30"/>
            <w:lang w:val="en-US" w:eastAsia="zh-CN"/>
          </w:rPr>
          <w:delText xml:space="preserve"> </w:delText>
        </w:r>
        <w:r w:rsidRPr="00CF3217" w:rsidDel="006273D3">
          <w:rPr>
            <w:rFonts w:eastAsia="SimSun"/>
            <w:color w:val="000000"/>
            <w:szCs w:val="24"/>
            <w:lang w:val="en-US" w:eastAsia="zh-CN"/>
          </w:rPr>
          <w:delText xml:space="preserve">UMTS </w:delText>
        </w:r>
        <w:r w:rsidRPr="00CF3217" w:rsidDel="006273D3">
          <w:rPr>
            <w:rFonts w:eastAsia="SimSun"/>
            <w:color w:val="000000"/>
            <w:szCs w:val="24"/>
            <w:lang w:val="en-US" w:eastAsia="zh-CN"/>
          </w:rPr>
          <w:lastRenderedPageBreak/>
          <w:delText>or GSM mobile subscriber, up to the point where the call is established. Normal release of the call after establishment is also specified. Trunk Originated call is also modelled.</w:delText>
        </w:r>
      </w:del>
    </w:p>
    <w:p w:rsidR="001D0093" w:rsidRPr="002D5C5B" w:rsidDel="006273D3" w:rsidRDefault="001D0093" w:rsidP="00C337DE">
      <w:pPr>
        <w:pStyle w:val="Titolo5"/>
        <w:rPr>
          <w:del w:id="5055" w:author="Romano Giovanni" w:date="2017-10-23T18:00:00Z"/>
          <w:rFonts w:eastAsia="SimSun"/>
          <w:bCs/>
          <w:color w:val="000000"/>
          <w:szCs w:val="24"/>
          <w:lang w:val="en-US" w:eastAsia="zh-CN"/>
        </w:rPr>
      </w:pPr>
      <w:del w:id="5056" w:author="Romano Giovanni" w:date="2017-10-23T18:00:00Z">
        <w:r w:rsidRPr="00CF3217" w:rsidDel="006273D3">
          <w:rPr>
            <w:rFonts w:eastAsia="SimSun"/>
            <w:bCs/>
            <w:color w:val="000000"/>
            <w:szCs w:val="24"/>
            <w:lang w:val="en-US" w:eastAsia="zh-CN"/>
          </w:rPr>
          <w:delText>5.1.2.12.8</w:delText>
        </w:r>
        <w:r w:rsidRPr="00CF3217" w:rsidDel="006273D3">
          <w:rPr>
            <w:rFonts w:eastAsia="SimSun"/>
            <w:bCs/>
            <w:color w:val="000000"/>
            <w:szCs w:val="24"/>
            <w:lang w:val="en-US" w:eastAsia="zh-CN"/>
          </w:rPr>
          <w:tab/>
          <w:delText>TS 23.034</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57" w:author="Romano Giovanni" w:date="2017-10-23T18:00:00Z"/>
          <w:rFonts w:eastAsia="SimSun"/>
          <w:b/>
          <w:bCs/>
          <w:color w:val="000000"/>
          <w:sz w:val="30"/>
          <w:szCs w:val="30"/>
          <w:lang w:val="en-US" w:eastAsia="zh-CN"/>
        </w:rPr>
      </w:pPr>
      <w:del w:id="5058" w:author="Romano Giovanni" w:date="2017-10-23T18:00:00Z">
        <w:r w:rsidRPr="00CF3217" w:rsidDel="006273D3">
          <w:rPr>
            <w:rFonts w:eastAsia="SimSun"/>
            <w:b/>
            <w:bCs/>
            <w:color w:val="000000"/>
            <w:szCs w:val="24"/>
            <w:lang w:val="en-US" w:eastAsia="zh-CN"/>
          </w:rPr>
          <w:delText>High Speed Circuit Switched Data (HSCSD); Stage 2</w:delText>
        </w:r>
      </w:del>
    </w:p>
    <w:p w:rsidR="001D0093" w:rsidDel="006273D3" w:rsidRDefault="001D0093" w:rsidP="001D0093">
      <w:pPr>
        <w:widowControl w:val="0"/>
        <w:tabs>
          <w:tab w:val="clear" w:pos="1134"/>
          <w:tab w:val="clear" w:pos="1871"/>
          <w:tab w:val="clear" w:pos="2268"/>
          <w:tab w:val="left" w:pos="90"/>
        </w:tabs>
        <w:overflowPunct/>
        <w:spacing w:before="0"/>
        <w:textAlignment w:val="auto"/>
        <w:rPr>
          <w:del w:id="5059" w:author="Romano Giovanni" w:date="2017-10-23T18:00:00Z"/>
          <w:rFonts w:eastAsia="SimSun"/>
          <w:color w:val="000000"/>
          <w:szCs w:val="24"/>
          <w:lang w:val="en-US" w:eastAsia="zh-CN"/>
        </w:rPr>
      </w:pPr>
      <w:del w:id="5060" w:author="Romano Giovanni" w:date="2017-10-23T18:00:00Z">
        <w:r w:rsidRPr="00CF3217" w:rsidDel="006273D3">
          <w:rPr>
            <w:rFonts w:eastAsia="SimSun"/>
            <w:color w:val="000000"/>
            <w:szCs w:val="24"/>
            <w:lang w:val="en-US" w:eastAsia="zh-CN"/>
          </w:rPr>
          <w:delTex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delText>
        </w:r>
        <w:r w:rsidRPr="00CF3217" w:rsidDel="006273D3">
          <w:rPr>
            <w:rFonts w:eastAsia="SimSun"/>
            <w:color w:val="000000"/>
            <w:sz w:val="27"/>
            <w:szCs w:val="27"/>
            <w:lang w:val="en-US" w:eastAsia="zh-CN"/>
          </w:rPr>
          <w:delText xml:space="preserve"> </w:delText>
        </w:r>
        <w:r w:rsidRPr="00CF3217" w:rsidDel="006273D3">
          <w:rPr>
            <w:rFonts w:eastAsia="SimSun"/>
            <w:color w:val="000000"/>
            <w:szCs w:val="24"/>
            <w:lang w:val="en-US" w:eastAsia="zh-CN"/>
          </w:rPr>
          <w:delText>bearer can provide all needed data rates, and the multislot mechanism is therefore not needed. However, for inter-system handover to GERAN, certain information has to be provided by the mobile station during the service negotiation.</w:delText>
        </w:r>
      </w:del>
    </w:p>
    <w:p w:rsidR="001D0093" w:rsidRPr="002D5C5B" w:rsidDel="006273D3" w:rsidRDefault="001D0093" w:rsidP="00C337DE">
      <w:pPr>
        <w:pStyle w:val="Titolo5"/>
        <w:rPr>
          <w:del w:id="5061" w:author="Romano Giovanni" w:date="2017-10-23T18:01:00Z"/>
          <w:rFonts w:eastAsia="SimSun"/>
          <w:bCs/>
          <w:color w:val="000000"/>
          <w:szCs w:val="24"/>
          <w:lang w:val="en-US" w:eastAsia="zh-CN"/>
        </w:rPr>
      </w:pPr>
      <w:del w:id="5062" w:author="Romano Giovanni" w:date="2017-10-23T18:01:00Z">
        <w:r w:rsidRPr="00CF3217" w:rsidDel="006273D3">
          <w:rPr>
            <w:rFonts w:eastAsia="SimSun"/>
            <w:bCs/>
            <w:color w:val="000000"/>
            <w:szCs w:val="24"/>
            <w:lang w:val="en-US" w:eastAsia="zh-CN"/>
          </w:rPr>
          <w:delText>5.1.2.</w:delText>
        </w:r>
      </w:del>
      <w:del w:id="5063" w:author="Romano Giovanni" w:date="2017-10-23T18:00:00Z">
        <w:r w:rsidRPr="00CF3217" w:rsidDel="006273D3">
          <w:rPr>
            <w:rFonts w:eastAsia="SimSun"/>
            <w:bCs/>
            <w:color w:val="000000"/>
            <w:szCs w:val="24"/>
            <w:lang w:val="en-US" w:eastAsia="zh-CN"/>
          </w:rPr>
          <w:delText>12</w:delText>
        </w:r>
      </w:del>
      <w:del w:id="5064" w:author="Romano Giovanni" w:date="2017-10-23T18:01:00Z">
        <w:r w:rsidRPr="00CF3217" w:rsidDel="006273D3">
          <w:rPr>
            <w:rFonts w:eastAsia="SimSun"/>
            <w:bCs/>
            <w:color w:val="000000"/>
            <w:szCs w:val="24"/>
            <w:lang w:val="en-US" w:eastAsia="zh-CN"/>
          </w:rPr>
          <w:delText>.9</w:delText>
        </w:r>
        <w:r w:rsidRPr="00CF3217" w:rsidDel="006273D3">
          <w:rPr>
            <w:rFonts w:eastAsia="SimSun"/>
            <w:bCs/>
            <w:color w:val="000000"/>
            <w:szCs w:val="24"/>
            <w:lang w:val="en-US" w:eastAsia="zh-CN"/>
          </w:rPr>
          <w:tab/>
          <w:delText>TS 23.038</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65" w:author="Romano Giovanni" w:date="2017-10-23T18:01:00Z"/>
          <w:rFonts w:eastAsia="SimSun"/>
          <w:b/>
          <w:bCs/>
          <w:color w:val="000000"/>
          <w:sz w:val="30"/>
          <w:szCs w:val="30"/>
          <w:lang w:val="en-US" w:eastAsia="zh-CN"/>
        </w:rPr>
      </w:pPr>
      <w:del w:id="5066" w:author="Romano Giovanni" w:date="2017-10-23T18:01:00Z">
        <w:r w:rsidRPr="00CF3217" w:rsidDel="006273D3">
          <w:rPr>
            <w:rFonts w:eastAsia="SimSun"/>
            <w:b/>
            <w:bCs/>
            <w:color w:val="000000"/>
            <w:szCs w:val="24"/>
            <w:lang w:val="en-US" w:eastAsia="zh-CN"/>
          </w:rPr>
          <w:delText>Alphabets and language-specific information</w:delText>
        </w:r>
      </w:del>
    </w:p>
    <w:p w:rsidR="001D0093" w:rsidDel="006273D3" w:rsidRDefault="001D0093" w:rsidP="001D0093">
      <w:pPr>
        <w:widowControl w:val="0"/>
        <w:tabs>
          <w:tab w:val="clear" w:pos="1134"/>
          <w:tab w:val="clear" w:pos="1871"/>
          <w:tab w:val="clear" w:pos="2268"/>
          <w:tab w:val="left" w:pos="90"/>
        </w:tabs>
        <w:overflowPunct/>
        <w:spacing w:before="0"/>
        <w:textAlignment w:val="auto"/>
        <w:rPr>
          <w:del w:id="5067" w:author="Romano Giovanni" w:date="2017-10-23T18:01:00Z"/>
          <w:rFonts w:eastAsia="SimSun"/>
          <w:color w:val="000000"/>
          <w:szCs w:val="24"/>
          <w:lang w:val="en-US" w:eastAsia="zh-CN"/>
        </w:rPr>
      </w:pPr>
      <w:del w:id="5068" w:author="Romano Giovanni" w:date="2017-10-23T18:01:00Z">
        <w:r w:rsidRPr="00CF3217" w:rsidDel="006273D3">
          <w:rPr>
            <w:rFonts w:eastAsia="SimSun"/>
            <w:color w:val="000000"/>
            <w:szCs w:val="24"/>
            <w:lang w:val="en-US" w:eastAsia="zh-CN"/>
          </w:rPr>
          <w:delText>This document defines the character sets, languages and message handling requirements for SMS, CBS and USSD and may additionally be used for Man Machine Interface (MMI) (3GPP TS 22.030).</w:delText>
        </w:r>
      </w:del>
    </w:p>
    <w:p w:rsidR="001D0093" w:rsidRPr="002D5C5B" w:rsidDel="006273D3" w:rsidRDefault="001D0093" w:rsidP="00C337DE">
      <w:pPr>
        <w:pStyle w:val="Titolo5"/>
        <w:rPr>
          <w:del w:id="5069" w:author="Romano Giovanni" w:date="2017-10-23T18:01:00Z"/>
          <w:rFonts w:eastAsia="SimSun"/>
          <w:bCs/>
          <w:color w:val="000000"/>
          <w:szCs w:val="24"/>
          <w:lang w:val="en-US" w:eastAsia="zh-CN"/>
        </w:rPr>
      </w:pPr>
      <w:del w:id="5070" w:author="Romano Giovanni" w:date="2017-10-23T18:01:00Z">
        <w:r w:rsidRPr="00CF3217" w:rsidDel="006273D3">
          <w:rPr>
            <w:rFonts w:eastAsia="SimSun"/>
            <w:bCs/>
            <w:color w:val="000000"/>
            <w:szCs w:val="24"/>
            <w:lang w:val="en-US" w:eastAsia="zh-CN"/>
          </w:rPr>
          <w:delText>5.1.2.12.10</w:delText>
        </w:r>
        <w:r w:rsidRPr="00CF3217" w:rsidDel="006273D3">
          <w:rPr>
            <w:rFonts w:eastAsia="SimSun"/>
            <w:bCs/>
            <w:color w:val="000000"/>
            <w:szCs w:val="24"/>
            <w:lang w:val="en-US" w:eastAsia="zh-CN"/>
          </w:rPr>
          <w:tab/>
          <w:delText>TS 23.040</w:delText>
        </w:r>
      </w:del>
    </w:p>
    <w:p w:rsidR="001D0093" w:rsidRPr="00CF3217" w:rsidDel="006273D3" w:rsidRDefault="001D0093" w:rsidP="001D0093">
      <w:pPr>
        <w:widowControl w:val="0"/>
        <w:tabs>
          <w:tab w:val="clear" w:pos="1134"/>
          <w:tab w:val="clear" w:pos="1871"/>
          <w:tab w:val="clear" w:pos="2268"/>
          <w:tab w:val="left" w:pos="90"/>
        </w:tabs>
        <w:overflowPunct/>
        <w:spacing w:before="91"/>
        <w:textAlignment w:val="auto"/>
        <w:rPr>
          <w:del w:id="5071" w:author="Romano Giovanni" w:date="2017-10-23T18:01:00Z"/>
          <w:rFonts w:eastAsia="SimSun"/>
          <w:b/>
          <w:bCs/>
          <w:color w:val="000000"/>
          <w:sz w:val="30"/>
          <w:szCs w:val="30"/>
          <w:lang w:val="en-US" w:eastAsia="zh-CN"/>
        </w:rPr>
      </w:pPr>
      <w:del w:id="5072" w:author="Romano Giovanni" w:date="2017-10-23T18:01:00Z">
        <w:r w:rsidRPr="00CF3217" w:rsidDel="006273D3">
          <w:rPr>
            <w:rFonts w:eastAsia="SimSun"/>
            <w:b/>
            <w:bCs/>
            <w:color w:val="000000"/>
            <w:szCs w:val="24"/>
            <w:lang w:val="en-US" w:eastAsia="zh-CN"/>
          </w:rPr>
          <w:delText>Technical realization of the Short Message Service (SMS)</w:delText>
        </w:r>
      </w:del>
    </w:p>
    <w:p w:rsidR="001D0093" w:rsidRPr="00CF3217" w:rsidDel="006273D3" w:rsidRDefault="001D0093" w:rsidP="001D0093">
      <w:pPr>
        <w:rPr>
          <w:del w:id="5073" w:author="Romano Giovanni" w:date="2017-10-23T18:01:00Z"/>
          <w:rFonts w:eastAsia="SimSun"/>
          <w:lang w:val="en-US" w:eastAsia="zh-CN"/>
        </w:rPr>
      </w:pPr>
      <w:del w:id="5074" w:author="Romano Giovanni" w:date="2017-10-23T18:01:00Z">
        <w:r w:rsidRPr="00CF3217" w:rsidDel="006273D3">
          <w:rPr>
            <w:rFonts w:eastAsia="SimSun"/>
            <w:lang w:val="en-US" w:eastAsia="zh-CN"/>
          </w:rPr>
          <w:delText>This document describes the Short Message Service (SMS) for GSM/UMTS networks. It defines:</w:delText>
        </w:r>
      </w:del>
    </w:p>
    <w:p w:rsidR="001D0093" w:rsidRPr="00CF3217" w:rsidDel="006273D3" w:rsidRDefault="001D0093" w:rsidP="001D0093">
      <w:pPr>
        <w:rPr>
          <w:del w:id="5075" w:author="Romano Giovanni" w:date="2017-10-23T18:01:00Z"/>
          <w:rFonts w:eastAsia="SimSun"/>
          <w:lang w:val="en-US" w:eastAsia="zh-CN"/>
        </w:rPr>
      </w:pPr>
      <w:del w:id="5076" w:author="Romano Giovanni" w:date="2017-10-23T18:01:00Z">
        <w:r w:rsidRPr="00CF3217" w:rsidDel="006273D3">
          <w:rPr>
            <w:rFonts w:eastAsia="SimSun"/>
            <w:lang w:val="en-US" w:eastAsia="zh-CN"/>
          </w:rPr>
          <w:delText>–   the services and service elements;</w:delText>
        </w:r>
      </w:del>
    </w:p>
    <w:p w:rsidR="001D0093" w:rsidRPr="00CF3217" w:rsidDel="006273D3" w:rsidRDefault="001D0093" w:rsidP="001D0093">
      <w:pPr>
        <w:rPr>
          <w:del w:id="5077" w:author="Romano Giovanni" w:date="2017-10-23T18:01:00Z"/>
          <w:rFonts w:eastAsia="SimSun"/>
          <w:lang w:val="en-US" w:eastAsia="zh-CN"/>
        </w:rPr>
      </w:pPr>
      <w:del w:id="5078" w:author="Romano Giovanni" w:date="2017-10-23T18:01:00Z">
        <w:r w:rsidRPr="00CF3217" w:rsidDel="006273D3">
          <w:rPr>
            <w:rFonts w:eastAsia="SimSun"/>
            <w:lang w:val="en-US" w:eastAsia="zh-CN"/>
          </w:rPr>
          <w:delText xml:space="preserve">–   the network architecture; </w:delText>
        </w:r>
      </w:del>
    </w:p>
    <w:p w:rsidR="001D0093" w:rsidRPr="00CF3217" w:rsidDel="006273D3" w:rsidRDefault="001D0093" w:rsidP="001D0093">
      <w:pPr>
        <w:rPr>
          <w:del w:id="5079" w:author="Romano Giovanni" w:date="2017-10-23T18:01:00Z"/>
          <w:rFonts w:eastAsia="SimSun"/>
          <w:lang w:val="en-US" w:eastAsia="zh-CN"/>
        </w:rPr>
      </w:pPr>
      <w:del w:id="5080" w:author="Romano Giovanni" w:date="2017-10-23T18:01:00Z">
        <w:r w:rsidRPr="00CF3217" w:rsidDel="006273D3">
          <w:rPr>
            <w:rFonts w:eastAsia="SimSun"/>
            <w:lang w:val="en-US" w:eastAsia="zh-CN"/>
          </w:rPr>
          <w:delText xml:space="preserve">–   the Service Centre functionality; </w:delText>
        </w:r>
      </w:del>
    </w:p>
    <w:p w:rsidR="001D0093" w:rsidRPr="00CF3217" w:rsidDel="006273D3" w:rsidRDefault="001D0093" w:rsidP="001D0093">
      <w:pPr>
        <w:rPr>
          <w:del w:id="5081" w:author="Romano Giovanni" w:date="2017-10-23T18:01:00Z"/>
          <w:rFonts w:eastAsia="SimSun"/>
          <w:lang w:val="en-US" w:eastAsia="zh-CN"/>
        </w:rPr>
      </w:pPr>
      <w:del w:id="5082" w:author="Romano Giovanni" w:date="2017-10-23T18:01:00Z">
        <w:r w:rsidRPr="00CF3217" w:rsidDel="006273D3">
          <w:rPr>
            <w:rFonts w:eastAsia="SimSun"/>
            <w:lang w:val="en-US" w:eastAsia="zh-CN"/>
          </w:rPr>
          <w:delText xml:space="preserve">–   the SMS Router functionality; </w:delText>
        </w:r>
      </w:del>
    </w:p>
    <w:p w:rsidR="001D0093" w:rsidRPr="00CF3217" w:rsidDel="006273D3" w:rsidRDefault="001D0093" w:rsidP="001D0093">
      <w:pPr>
        <w:rPr>
          <w:del w:id="5083" w:author="Romano Giovanni" w:date="2017-10-23T18:01:00Z"/>
          <w:rFonts w:eastAsia="SimSun"/>
          <w:color w:val="000000"/>
          <w:sz w:val="27"/>
          <w:szCs w:val="27"/>
          <w:lang w:val="en-US" w:eastAsia="zh-CN"/>
        </w:rPr>
      </w:pPr>
      <w:del w:id="5084" w:author="Romano Giovanni" w:date="2017-10-23T18:01:00Z">
        <w:r w:rsidRPr="00CF3217" w:rsidDel="006273D3">
          <w:rPr>
            <w:rFonts w:eastAsia="SimSun"/>
            <w:color w:val="000000"/>
            <w:szCs w:val="24"/>
            <w:lang w:val="en-US" w:eastAsia="zh-CN"/>
          </w:rPr>
          <w:delText>–   the MSC functionality (with regard to the SMS);</w:delText>
        </w:r>
        <w:r w:rsidRPr="00CF3217" w:rsidDel="006273D3">
          <w:rPr>
            <w:rFonts w:eastAsia="SimSun"/>
            <w:color w:val="000000"/>
            <w:sz w:val="27"/>
            <w:szCs w:val="27"/>
            <w:lang w:val="en-US" w:eastAsia="zh-CN"/>
          </w:rPr>
          <w:delText xml:space="preserve"> </w:delText>
        </w:r>
      </w:del>
    </w:p>
    <w:p w:rsidR="001D0093" w:rsidRPr="00CF3217" w:rsidDel="006273D3" w:rsidRDefault="001D0093" w:rsidP="001D0093">
      <w:pPr>
        <w:rPr>
          <w:del w:id="5085" w:author="Romano Giovanni" w:date="2017-10-23T18:01:00Z"/>
          <w:rFonts w:eastAsia="SimSun"/>
          <w:color w:val="000000"/>
          <w:szCs w:val="24"/>
          <w:lang w:val="en-US" w:eastAsia="zh-CN"/>
        </w:rPr>
      </w:pPr>
      <w:del w:id="5086" w:author="Romano Giovanni" w:date="2017-10-23T18:01:00Z">
        <w:r w:rsidRPr="00CF3217" w:rsidDel="006273D3">
          <w:rPr>
            <w:rFonts w:eastAsia="SimSun"/>
            <w:color w:val="000000"/>
            <w:szCs w:val="24"/>
            <w:lang w:val="en-US" w:eastAsia="zh-CN"/>
          </w:rPr>
          <w:delText xml:space="preserve">–   the SGSN functionality (with regard to the SMS); </w:delText>
        </w:r>
      </w:del>
    </w:p>
    <w:p w:rsidR="001D0093" w:rsidRPr="00CF3217" w:rsidDel="006273D3" w:rsidRDefault="001D0093" w:rsidP="001D0093">
      <w:pPr>
        <w:rPr>
          <w:del w:id="5087" w:author="Romano Giovanni" w:date="2017-10-23T18:01:00Z"/>
          <w:rFonts w:eastAsia="SimSun"/>
          <w:color w:val="000000"/>
          <w:szCs w:val="24"/>
          <w:lang w:val="en-US" w:eastAsia="zh-CN"/>
        </w:rPr>
      </w:pPr>
      <w:del w:id="5088" w:author="Romano Giovanni" w:date="2017-10-23T18:01:00Z">
        <w:r w:rsidRPr="00CF3217" w:rsidDel="006273D3">
          <w:rPr>
            <w:rFonts w:eastAsia="SimSun"/>
            <w:color w:val="000000"/>
            <w:szCs w:val="24"/>
            <w:lang w:val="en-US" w:eastAsia="zh-CN"/>
          </w:rPr>
          <w:delText xml:space="preserve">–   the routing requirements; </w:delText>
        </w:r>
      </w:del>
    </w:p>
    <w:p w:rsidR="001D0093" w:rsidDel="006273D3" w:rsidRDefault="001D0093" w:rsidP="001D0093">
      <w:pPr>
        <w:rPr>
          <w:del w:id="5089" w:author="Romano Giovanni" w:date="2017-10-23T18:01:00Z"/>
          <w:rFonts w:eastAsia="SimSun"/>
          <w:color w:val="000000"/>
          <w:szCs w:val="24"/>
          <w:lang w:val="en-US" w:eastAsia="zh-CN"/>
        </w:rPr>
      </w:pPr>
      <w:del w:id="5090" w:author="Romano Giovanni" w:date="2017-10-23T18:01:00Z">
        <w:r w:rsidRPr="00CF3217" w:rsidDel="006273D3">
          <w:rPr>
            <w:rFonts w:eastAsia="SimSun"/>
            <w:color w:val="000000"/>
            <w:szCs w:val="24"/>
            <w:lang w:val="en-US" w:eastAsia="zh-CN"/>
          </w:rPr>
          <w:delTex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delText>
        </w:r>
      </w:del>
    </w:p>
    <w:p w:rsidR="001D0093" w:rsidRPr="002D5C5B" w:rsidDel="00431081" w:rsidRDefault="001D0093" w:rsidP="00C337DE">
      <w:pPr>
        <w:pStyle w:val="Titolo5"/>
        <w:rPr>
          <w:del w:id="5091" w:author="Romano Giovanni" w:date="2017-10-23T18:55:00Z"/>
          <w:rFonts w:eastAsia="SimSun"/>
          <w:bCs/>
          <w:color w:val="000000"/>
          <w:szCs w:val="24"/>
          <w:lang w:val="en-US" w:eastAsia="zh-CN"/>
        </w:rPr>
      </w:pPr>
      <w:del w:id="5092" w:author="Romano Giovanni" w:date="2017-10-23T18:55:00Z">
        <w:r w:rsidRPr="00CF3217" w:rsidDel="00431081">
          <w:rPr>
            <w:rFonts w:eastAsia="SimSun"/>
            <w:bCs/>
            <w:color w:val="000000"/>
            <w:szCs w:val="24"/>
            <w:lang w:val="en-US" w:eastAsia="zh-CN"/>
          </w:rPr>
          <w:lastRenderedPageBreak/>
          <w:delText>5.1.2.</w:delText>
        </w:r>
      </w:del>
      <w:del w:id="5093" w:author="Romano Giovanni" w:date="2017-10-23T18:52:00Z">
        <w:r w:rsidRPr="00CF3217" w:rsidDel="00431081">
          <w:rPr>
            <w:rFonts w:eastAsia="SimSun"/>
            <w:bCs/>
            <w:color w:val="000000"/>
            <w:szCs w:val="24"/>
            <w:lang w:val="en-US" w:eastAsia="zh-CN"/>
          </w:rPr>
          <w:delText>12</w:delText>
        </w:r>
      </w:del>
      <w:del w:id="5094" w:author="Romano Giovanni" w:date="2017-10-23T18:55:00Z">
        <w:r w:rsidRPr="00CF3217" w:rsidDel="00431081">
          <w:rPr>
            <w:rFonts w:eastAsia="SimSun"/>
            <w:bCs/>
            <w:color w:val="000000"/>
            <w:szCs w:val="24"/>
            <w:lang w:val="en-US" w:eastAsia="zh-CN"/>
          </w:rPr>
          <w:delText>.</w:delText>
        </w:r>
      </w:del>
      <w:del w:id="5095" w:author="Romano Giovanni" w:date="2017-10-23T18:52:00Z">
        <w:r w:rsidRPr="00CF3217" w:rsidDel="00431081">
          <w:rPr>
            <w:rFonts w:eastAsia="SimSun"/>
            <w:bCs/>
            <w:color w:val="000000"/>
            <w:szCs w:val="24"/>
            <w:lang w:val="en-US" w:eastAsia="zh-CN"/>
          </w:rPr>
          <w:delText>11</w:delText>
        </w:r>
      </w:del>
      <w:del w:id="5096" w:author="Romano Giovanni" w:date="2017-10-23T18:55:00Z">
        <w:r w:rsidRPr="00CF3217" w:rsidDel="00431081">
          <w:rPr>
            <w:rFonts w:eastAsia="SimSun"/>
            <w:bCs/>
            <w:color w:val="000000"/>
            <w:szCs w:val="24"/>
            <w:lang w:val="en-US" w:eastAsia="zh-CN"/>
          </w:rPr>
          <w:tab/>
          <w:delText>TS 23.041</w:delText>
        </w:r>
      </w:del>
    </w:p>
    <w:p w:rsidR="001D0093" w:rsidRPr="00DE23F2" w:rsidDel="00431081" w:rsidRDefault="001D0093" w:rsidP="001D0093">
      <w:pPr>
        <w:rPr>
          <w:del w:id="5097" w:author="Romano Giovanni" w:date="2017-10-23T18:55:00Z"/>
          <w:rFonts w:eastAsia="SimSun"/>
          <w:b/>
          <w:bCs/>
          <w:sz w:val="30"/>
          <w:szCs w:val="30"/>
          <w:lang w:val="en-US" w:eastAsia="zh-CN"/>
        </w:rPr>
      </w:pPr>
      <w:del w:id="5098" w:author="Romano Giovanni" w:date="2017-10-23T18:55:00Z">
        <w:r w:rsidRPr="00DE23F2" w:rsidDel="00431081">
          <w:rPr>
            <w:rFonts w:eastAsia="SimSun"/>
            <w:b/>
            <w:bCs/>
            <w:lang w:val="en-US" w:eastAsia="zh-CN"/>
          </w:rPr>
          <w:delText>Technical realization of Cell Broadcast Service (CBS)</w:delText>
        </w:r>
      </w:del>
    </w:p>
    <w:p w:rsidR="001D0093" w:rsidRPr="00CF3217" w:rsidDel="00431081" w:rsidRDefault="001D0093" w:rsidP="001D0093">
      <w:pPr>
        <w:rPr>
          <w:del w:id="5099" w:author="Romano Giovanni" w:date="2017-10-23T18:55:00Z"/>
          <w:rFonts w:eastAsia="SimSun"/>
          <w:lang w:val="en-US" w:eastAsia="zh-CN"/>
        </w:rPr>
      </w:pPr>
      <w:del w:id="5100" w:author="Romano Giovanni" w:date="2017-10-23T18:55:00Z">
        <w:r w:rsidRPr="00CF3217" w:rsidDel="00431081">
          <w:rPr>
            <w:rFonts w:eastAsia="SimSun"/>
            <w:lang w:val="en-US" w:eastAsia="zh-CN"/>
          </w:rPr>
          <w:delText xml:space="preserve">This document describes the Cell Broadcast short message service (CBS) for GSM and UMTS. </w:delText>
        </w:r>
      </w:del>
    </w:p>
    <w:p w:rsidR="001D0093" w:rsidDel="00431081" w:rsidRDefault="001D0093" w:rsidP="001D0093">
      <w:pPr>
        <w:rPr>
          <w:del w:id="5101" w:author="Romano Giovanni" w:date="2017-10-23T18:55:00Z"/>
          <w:rFonts w:eastAsia="SimSun"/>
          <w:lang w:val="en-US" w:eastAsia="zh-CN"/>
        </w:rPr>
      </w:pPr>
      <w:del w:id="5102" w:author="Romano Giovanni" w:date="2017-10-23T18:55:00Z">
        <w:r w:rsidRPr="00CF3217" w:rsidDel="00431081">
          <w:rPr>
            <w:rFonts w:eastAsia="SimSun"/>
            <w:lang w:val="en-US" w:eastAsia="zh-CN"/>
          </w:rPr>
          <w:delTex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w:delText>
        </w:r>
        <w:r w:rsidRPr="00CF3217" w:rsidDel="00431081">
          <w:rPr>
            <w:lang w:val="en-US" w:eastAsia="ja-JP"/>
          </w:rPr>
          <w:delText>s</w:delText>
        </w:r>
        <w:r w:rsidRPr="00CF3217" w:rsidDel="00431081">
          <w:rPr>
            <w:rFonts w:eastAsia="SimSun"/>
            <w:lang w:val="en-US" w:eastAsia="zh-CN"/>
          </w:rPr>
          <w:delText xml:space="preserve"> Networks to support CBS as specified in 3GPP TS 22.003. The document also describes the Public Warning System (PWS) for GSM, UMTS and E-UTRAN, see 3GPP TS 22.268.</w:delText>
        </w:r>
      </w:del>
    </w:p>
    <w:p w:rsidR="001D0093" w:rsidRPr="002D5C5B" w:rsidDel="00431081" w:rsidRDefault="001D0093" w:rsidP="00C337DE">
      <w:pPr>
        <w:pStyle w:val="Titolo5"/>
        <w:rPr>
          <w:del w:id="5103" w:author="Romano Giovanni" w:date="2017-10-23T18:55:00Z"/>
          <w:rFonts w:eastAsia="SimSun"/>
          <w:bCs/>
          <w:color w:val="000000"/>
          <w:szCs w:val="24"/>
          <w:lang w:val="en-US" w:eastAsia="zh-CN"/>
        </w:rPr>
      </w:pPr>
      <w:del w:id="5104" w:author="Romano Giovanni" w:date="2017-10-23T18:55:00Z">
        <w:r w:rsidRPr="00CF3217" w:rsidDel="00431081">
          <w:rPr>
            <w:rFonts w:eastAsia="SimSun"/>
            <w:bCs/>
            <w:color w:val="000000"/>
            <w:szCs w:val="24"/>
            <w:lang w:val="en-US" w:eastAsia="zh-CN"/>
          </w:rPr>
          <w:delText>5.1.2.</w:delText>
        </w:r>
      </w:del>
      <w:del w:id="5105" w:author="Romano Giovanni" w:date="2017-10-23T18:52:00Z">
        <w:r w:rsidRPr="00CF3217" w:rsidDel="00431081">
          <w:rPr>
            <w:rFonts w:eastAsia="SimSun"/>
            <w:bCs/>
            <w:color w:val="000000"/>
            <w:szCs w:val="24"/>
            <w:lang w:val="en-US" w:eastAsia="zh-CN"/>
          </w:rPr>
          <w:delText>12</w:delText>
        </w:r>
      </w:del>
      <w:del w:id="5106" w:author="Romano Giovanni" w:date="2017-10-23T18:55:00Z">
        <w:r w:rsidRPr="00CF3217" w:rsidDel="00431081">
          <w:rPr>
            <w:rFonts w:eastAsia="SimSun"/>
            <w:bCs/>
            <w:color w:val="000000"/>
            <w:szCs w:val="24"/>
            <w:lang w:val="en-US" w:eastAsia="zh-CN"/>
          </w:rPr>
          <w:delText>.</w:delText>
        </w:r>
      </w:del>
      <w:del w:id="5107" w:author="Romano Giovanni" w:date="2017-10-23T18:52:00Z">
        <w:r w:rsidRPr="00CF3217" w:rsidDel="00431081">
          <w:rPr>
            <w:rFonts w:eastAsia="SimSun"/>
            <w:bCs/>
            <w:color w:val="000000"/>
            <w:szCs w:val="24"/>
            <w:lang w:val="en-US" w:eastAsia="zh-CN"/>
          </w:rPr>
          <w:delText>12</w:delText>
        </w:r>
      </w:del>
      <w:del w:id="5108" w:author="Romano Giovanni" w:date="2017-10-23T18:55:00Z">
        <w:r w:rsidRPr="00CF3217" w:rsidDel="00431081">
          <w:rPr>
            <w:rFonts w:eastAsia="SimSun"/>
            <w:bCs/>
            <w:color w:val="000000"/>
            <w:szCs w:val="24"/>
            <w:lang w:val="en-US" w:eastAsia="zh-CN"/>
          </w:rPr>
          <w:tab/>
          <w:delText>TS 23.042</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09" w:author="Romano Giovanni" w:date="2017-10-23T18:55:00Z"/>
          <w:rFonts w:eastAsia="SimSun"/>
          <w:b/>
          <w:bCs/>
          <w:color w:val="000000"/>
          <w:sz w:val="30"/>
          <w:szCs w:val="30"/>
          <w:lang w:val="en-US" w:eastAsia="zh-CN"/>
        </w:rPr>
      </w:pPr>
      <w:del w:id="5110" w:author="Romano Giovanni" w:date="2017-10-23T18:55:00Z">
        <w:r w:rsidRPr="00CF3217" w:rsidDel="00431081">
          <w:rPr>
            <w:rFonts w:eastAsia="SimSun"/>
            <w:b/>
            <w:bCs/>
            <w:color w:val="000000"/>
            <w:szCs w:val="24"/>
            <w:lang w:val="en-US" w:eastAsia="zh-CN"/>
          </w:rPr>
          <w:delText>Compression algorithm for text messaging services</w:delText>
        </w:r>
      </w:del>
    </w:p>
    <w:p w:rsidR="001D0093" w:rsidDel="00431081" w:rsidRDefault="001D0093" w:rsidP="001D0093">
      <w:pPr>
        <w:widowControl w:val="0"/>
        <w:tabs>
          <w:tab w:val="clear" w:pos="1134"/>
          <w:tab w:val="clear" w:pos="1871"/>
          <w:tab w:val="clear" w:pos="2268"/>
          <w:tab w:val="left" w:pos="90"/>
        </w:tabs>
        <w:overflowPunct/>
        <w:spacing w:before="81"/>
        <w:textAlignment w:val="auto"/>
        <w:rPr>
          <w:del w:id="5111" w:author="Romano Giovanni" w:date="2017-10-23T18:55:00Z"/>
          <w:rFonts w:eastAsia="SimSun"/>
          <w:color w:val="000000"/>
          <w:szCs w:val="24"/>
          <w:lang w:val="en-US" w:eastAsia="zh-CN"/>
        </w:rPr>
      </w:pPr>
      <w:del w:id="5112" w:author="Romano Giovanni" w:date="2017-10-23T18:55:00Z">
        <w:r w:rsidRPr="00CF3217" w:rsidDel="00431081">
          <w:rPr>
            <w:rFonts w:eastAsia="SimSun"/>
            <w:color w:val="000000"/>
            <w:szCs w:val="24"/>
            <w:lang w:val="en-US" w:eastAsia="zh-CN"/>
          </w:rPr>
          <w:delText>This document introduces the concepts and mechanisms involved in the compression and decompression of a stream of data.</w:delText>
        </w:r>
      </w:del>
    </w:p>
    <w:p w:rsidR="001D0093" w:rsidRPr="002D5C5B" w:rsidDel="00431081" w:rsidRDefault="001D0093" w:rsidP="00C337DE">
      <w:pPr>
        <w:pStyle w:val="Titolo5"/>
        <w:rPr>
          <w:del w:id="5113" w:author="Romano Giovanni" w:date="2017-10-23T18:55:00Z"/>
          <w:rFonts w:eastAsia="SimSun"/>
          <w:bCs/>
          <w:color w:val="000000"/>
          <w:szCs w:val="24"/>
          <w:lang w:val="en-US" w:eastAsia="zh-CN"/>
        </w:rPr>
      </w:pPr>
      <w:del w:id="5114" w:author="Romano Giovanni" w:date="2017-10-23T18:55:00Z">
        <w:r w:rsidRPr="00CF3217" w:rsidDel="00431081">
          <w:rPr>
            <w:rFonts w:eastAsia="SimSun"/>
            <w:bCs/>
            <w:color w:val="000000"/>
            <w:szCs w:val="24"/>
            <w:lang w:val="en-US" w:eastAsia="zh-CN"/>
          </w:rPr>
          <w:delText>5.1.2.</w:delText>
        </w:r>
      </w:del>
      <w:del w:id="5115" w:author="Romano Giovanni" w:date="2017-10-23T18:52:00Z">
        <w:r w:rsidRPr="00CF3217" w:rsidDel="00431081">
          <w:rPr>
            <w:rFonts w:eastAsia="SimSun"/>
            <w:bCs/>
            <w:color w:val="000000"/>
            <w:szCs w:val="24"/>
            <w:lang w:val="en-US" w:eastAsia="zh-CN"/>
          </w:rPr>
          <w:delText>12</w:delText>
        </w:r>
      </w:del>
      <w:del w:id="5116" w:author="Romano Giovanni" w:date="2017-10-23T18:55:00Z">
        <w:r w:rsidRPr="00CF3217" w:rsidDel="00431081">
          <w:rPr>
            <w:rFonts w:eastAsia="SimSun"/>
            <w:bCs/>
            <w:color w:val="000000"/>
            <w:szCs w:val="24"/>
            <w:lang w:val="en-US" w:eastAsia="zh-CN"/>
          </w:rPr>
          <w:delText>.</w:delText>
        </w:r>
      </w:del>
      <w:del w:id="5117" w:author="Romano Giovanni" w:date="2017-10-23T18:52:00Z">
        <w:r w:rsidRPr="00CF3217" w:rsidDel="00431081">
          <w:rPr>
            <w:rFonts w:eastAsia="SimSun"/>
            <w:bCs/>
            <w:color w:val="000000"/>
            <w:szCs w:val="24"/>
            <w:lang w:val="en-US" w:eastAsia="zh-CN"/>
          </w:rPr>
          <w:delText>13</w:delText>
        </w:r>
      </w:del>
      <w:del w:id="5118" w:author="Romano Giovanni" w:date="2017-10-23T18:55:00Z">
        <w:r w:rsidRPr="00CF3217" w:rsidDel="00431081">
          <w:rPr>
            <w:rFonts w:eastAsia="SimSun"/>
            <w:bCs/>
            <w:color w:val="000000"/>
            <w:szCs w:val="24"/>
            <w:lang w:val="en-US" w:eastAsia="zh-CN"/>
          </w:rPr>
          <w:tab/>
          <w:delText>TS 23.057</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19" w:author="Romano Giovanni" w:date="2017-10-23T18:55:00Z"/>
          <w:rFonts w:eastAsia="SimSun"/>
          <w:b/>
          <w:bCs/>
          <w:color w:val="000000"/>
          <w:sz w:val="30"/>
          <w:szCs w:val="30"/>
          <w:lang w:val="en-US" w:eastAsia="zh-CN"/>
        </w:rPr>
      </w:pPr>
      <w:del w:id="5120" w:author="Romano Giovanni" w:date="2017-10-23T18:55:00Z">
        <w:r w:rsidRPr="00CF3217" w:rsidDel="00431081">
          <w:rPr>
            <w:rFonts w:eastAsia="SimSun"/>
            <w:b/>
            <w:bCs/>
            <w:color w:val="000000"/>
            <w:szCs w:val="24"/>
            <w:lang w:val="en-US" w:eastAsia="zh-CN"/>
          </w:rPr>
          <w:delText>Mobile Execution Environment (MExE); Functional description; Stage 2</w:delText>
        </w:r>
      </w:del>
    </w:p>
    <w:p w:rsidR="001D0093" w:rsidDel="00431081" w:rsidRDefault="001D0093" w:rsidP="001D0093">
      <w:pPr>
        <w:widowControl w:val="0"/>
        <w:tabs>
          <w:tab w:val="clear" w:pos="1134"/>
          <w:tab w:val="clear" w:pos="1871"/>
          <w:tab w:val="clear" w:pos="2268"/>
          <w:tab w:val="left" w:pos="90"/>
        </w:tabs>
        <w:overflowPunct/>
        <w:spacing w:before="0"/>
        <w:textAlignment w:val="auto"/>
        <w:rPr>
          <w:del w:id="5121" w:author="Romano Giovanni" w:date="2017-10-23T18:55:00Z"/>
          <w:rFonts w:eastAsia="SimSun"/>
          <w:color w:val="000000"/>
          <w:szCs w:val="24"/>
          <w:lang w:val="en-US" w:eastAsia="zh-CN"/>
        </w:rPr>
      </w:pPr>
      <w:del w:id="5122" w:author="Romano Giovanni" w:date="2017-10-23T18:55:00Z">
        <w:r w:rsidRPr="00CF3217" w:rsidDel="00431081">
          <w:rPr>
            <w:rFonts w:eastAsia="SimSun"/>
            <w:color w:val="000000"/>
            <w:szCs w:val="24"/>
            <w:lang w:val="en-US" w:eastAsia="zh-CN"/>
          </w:rPr>
          <w:delText>This document defines stage 2 and stage 3 of the Mobile Execution Environment (MExE). Stage 2 identifies the functional capabilities and information flows needed to support the service described in stage 1. MExE uses a number of technologies to realize the requirements of the stage 1 description (3GPP TS 22.057). The document describes how the service requirements are realized with the selected technologies. The specification covers areas of MExE common to all technologies.</w:delText>
        </w:r>
      </w:del>
    </w:p>
    <w:p w:rsidR="001D0093" w:rsidRPr="002D5C5B" w:rsidDel="00431081" w:rsidRDefault="001D0093" w:rsidP="00C337DE">
      <w:pPr>
        <w:pStyle w:val="Titolo5"/>
        <w:rPr>
          <w:del w:id="5123" w:author="Romano Giovanni" w:date="2017-10-23T18:55:00Z"/>
          <w:rFonts w:eastAsia="SimSun"/>
          <w:bCs/>
          <w:color w:val="000000"/>
          <w:szCs w:val="24"/>
          <w:lang w:val="en-US" w:eastAsia="zh-CN"/>
        </w:rPr>
      </w:pPr>
      <w:del w:id="5124" w:author="Romano Giovanni" w:date="2017-10-23T18:55:00Z">
        <w:r w:rsidRPr="00CF3217" w:rsidDel="00431081">
          <w:rPr>
            <w:rFonts w:eastAsia="SimSun"/>
            <w:bCs/>
            <w:color w:val="000000"/>
            <w:szCs w:val="24"/>
            <w:lang w:val="en-US" w:eastAsia="zh-CN"/>
          </w:rPr>
          <w:delText>5.1.2.</w:delText>
        </w:r>
      </w:del>
      <w:del w:id="5125" w:author="Romano Giovanni" w:date="2017-10-23T18:52:00Z">
        <w:r w:rsidRPr="00CF3217" w:rsidDel="00431081">
          <w:rPr>
            <w:rFonts w:eastAsia="SimSun"/>
            <w:bCs/>
            <w:color w:val="000000"/>
            <w:szCs w:val="24"/>
            <w:lang w:val="en-US" w:eastAsia="zh-CN"/>
          </w:rPr>
          <w:delText>12</w:delText>
        </w:r>
      </w:del>
      <w:del w:id="5126" w:author="Romano Giovanni" w:date="2017-10-23T18:55:00Z">
        <w:r w:rsidRPr="00CF3217" w:rsidDel="00431081">
          <w:rPr>
            <w:rFonts w:eastAsia="SimSun"/>
            <w:bCs/>
            <w:color w:val="000000"/>
            <w:szCs w:val="24"/>
            <w:lang w:val="en-US" w:eastAsia="zh-CN"/>
          </w:rPr>
          <w:delText>.</w:delText>
        </w:r>
      </w:del>
      <w:del w:id="5127" w:author="Romano Giovanni" w:date="2017-10-23T18:52:00Z">
        <w:r w:rsidRPr="00CF3217" w:rsidDel="00431081">
          <w:rPr>
            <w:rFonts w:eastAsia="SimSun"/>
            <w:bCs/>
            <w:color w:val="000000"/>
            <w:szCs w:val="24"/>
            <w:lang w:val="en-US" w:eastAsia="zh-CN"/>
          </w:rPr>
          <w:delText>14</w:delText>
        </w:r>
      </w:del>
      <w:del w:id="5128" w:author="Romano Giovanni" w:date="2017-10-23T18:55:00Z">
        <w:r w:rsidRPr="00CF3217" w:rsidDel="00431081">
          <w:rPr>
            <w:rFonts w:eastAsia="SimSun"/>
            <w:bCs/>
            <w:color w:val="000000"/>
            <w:szCs w:val="24"/>
            <w:lang w:val="en-US" w:eastAsia="zh-CN"/>
          </w:rPr>
          <w:tab/>
          <w:delText>TS 23.060</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29" w:author="Romano Giovanni" w:date="2017-10-23T18:55:00Z"/>
          <w:rFonts w:eastAsia="SimSun"/>
          <w:b/>
          <w:bCs/>
          <w:color w:val="000000"/>
          <w:sz w:val="30"/>
          <w:szCs w:val="30"/>
          <w:lang w:val="en-US" w:eastAsia="zh-CN"/>
        </w:rPr>
      </w:pPr>
      <w:del w:id="5130" w:author="Romano Giovanni" w:date="2017-10-23T18:55:00Z">
        <w:r w:rsidRPr="00CF3217" w:rsidDel="00431081">
          <w:rPr>
            <w:rFonts w:eastAsia="SimSun"/>
            <w:b/>
            <w:bCs/>
            <w:color w:val="000000"/>
            <w:szCs w:val="24"/>
            <w:lang w:val="en-US" w:eastAsia="zh-CN"/>
          </w:rPr>
          <w:delText>General Packet Radio Service (GPRS); Service description; Stage 2</w:delText>
        </w:r>
      </w:del>
    </w:p>
    <w:p w:rsidR="001D0093" w:rsidDel="00431081" w:rsidRDefault="001D0093" w:rsidP="001D0093">
      <w:pPr>
        <w:widowControl w:val="0"/>
        <w:tabs>
          <w:tab w:val="clear" w:pos="1134"/>
          <w:tab w:val="clear" w:pos="1871"/>
          <w:tab w:val="clear" w:pos="2268"/>
          <w:tab w:val="left" w:pos="90"/>
        </w:tabs>
        <w:overflowPunct/>
        <w:spacing w:before="0"/>
        <w:textAlignment w:val="auto"/>
        <w:rPr>
          <w:del w:id="5131" w:author="Romano Giovanni" w:date="2017-10-23T18:55:00Z"/>
          <w:rFonts w:eastAsia="SimSun"/>
          <w:color w:val="000000"/>
          <w:szCs w:val="24"/>
          <w:lang w:val="en-US" w:eastAsia="zh-CN"/>
        </w:rPr>
      </w:pPr>
      <w:del w:id="5132" w:author="Romano Giovanni" w:date="2017-10-23T18:55:00Z">
        <w:r w:rsidRPr="00CF3217" w:rsidDel="00431081">
          <w:rPr>
            <w:rFonts w:eastAsia="SimSun"/>
            <w:color w:val="000000"/>
            <w:szCs w:val="24"/>
            <w:lang w:val="en-US" w:eastAsia="zh-CN"/>
          </w:rPr>
          <w:delText>This specification describes a general overview over the GPRS architecture as well as a more detailed overview of the MS – CN protocol architecture. Details of the protocols will be specified in companion documents.</w:delText>
        </w:r>
      </w:del>
    </w:p>
    <w:p w:rsidR="001D0093" w:rsidRPr="002D5C5B" w:rsidDel="00431081" w:rsidRDefault="001D0093" w:rsidP="00C337DE">
      <w:pPr>
        <w:pStyle w:val="Titolo5"/>
        <w:rPr>
          <w:del w:id="5133" w:author="Romano Giovanni" w:date="2017-10-23T18:55:00Z"/>
          <w:rFonts w:eastAsia="SimSun"/>
          <w:bCs/>
          <w:color w:val="000000"/>
          <w:szCs w:val="24"/>
          <w:lang w:val="en-US" w:eastAsia="zh-CN"/>
        </w:rPr>
      </w:pPr>
      <w:del w:id="5134" w:author="Romano Giovanni" w:date="2017-10-23T18:55:00Z">
        <w:r w:rsidRPr="00CF3217" w:rsidDel="00431081">
          <w:rPr>
            <w:rFonts w:eastAsia="SimSun"/>
            <w:bCs/>
            <w:color w:val="000000"/>
            <w:szCs w:val="24"/>
            <w:lang w:val="en-US" w:eastAsia="zh-CN"/>
          </w:rPr>
          <w:delText>5.1.2.</w:delText>
        </w:r>
      </w:del>
      <w:del w:id="5135" w:author="Romano Giovanni" w:date="2017-10-23T18:53:00Z">
        <w:r w:rsidRPr="00CF3217" w:rsidDel="00431081">
          <w:rPr>
            <w:rFonts w:eastAsia="SimSun"/>
            <w:bCs/>
            <w:color w:val="000000"/>
            <w:szCs w:val="24"/>
            <w:lang w:val="en-US" w:eastAsia="zh-CN"/>
          </w:rPr>
          <w:delText>12</w:delText>
        </w:r>
      </w:del>
      <w:del w:id="5136" w:author="Romano Giovanni" w:date="2017-10-23T18:55:00Z">
        <w:r w:rsidRPr="00CF3217" w:rsidDel="00431081">
          <w:rPr>
            <w:rFonts w:eastAsia="SimSun"/>
            <w:bCs/>
            <w:color w:val="000000"/>
            <w:szCs w:val="24"/>
            <w:lang w:val="en-US" w:eastAsia="zh-CN"/>
          </w:rPr>
          <w:delText>.</w:delText>
        </w:r>
      </w:del>
      <w:del w:id="5137" w:author="Romano Giovanni" w:date="2017-10-23T18:53:00Z">
        <w:r w:rsidRPr="00CF3217" w:rsidDel="00431081">
          <w:rPr>
            <w:rFonts w:eastAsia="SimSun"/>
            <w:bCs/>
            <w:color w:val="000000"/>
            <w:szCs w:val="24"/>
            <w:lang w:val="en-US" w:eastAsia="zh-CN"/>
          </w:rPr>
          <w:delText>15</w:delText>
        </w:r>
      </w:del>
      <w:del w:id="5138" w:author="Romano Giovanni" w:date="2017-10-23T18:55:00Z">
        <w:r w:rsidRPr="00CF3217" w:rsidDel="00431081">
          <w:rPr>
            <w:rFonts w:eastAsia="SimSun"/>
            <w:bCs/>
            <w:color w:val="000000"/>
            <w:szCs w:val="24"/>
            <w:lang w:val="en-US" w:eastAsia="zh-CN"/>
          </w:rPr>
          <w:tab/>
          <w:delText>TS 23.066</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39" w:author="Romano Giovanni" w:date="2017-10-23T18:55:00Z"/>
          <w:rFonts w:eastAsia="SimSun"/>
          <w:b/>
          <w:bCs/>
          <w:color w:val="000000"/>
          <w:sz w:val="30"/>
          <w:szCs w:val="30"/>
          <w:lang w:val="en-US" w:eastAsia="zh-CN"/>
        </w:rPr>
      </w:pPr>
      <w:del w:id="5140" w:author="Romano Giovanni" w:date="2017-10-23T18:55:00Z">
        <w:r w:rsidRPr="00CF3217" w:rsidDel="00431081">
          <w:rPr>
            <w:rFonts w:eastAsia="SimSun"/>
            <w:b/>
            <w:bCs/>
            <w:color w:val="000000"/>
            <w:szCs w:val="24"/>
            <w:lang w:val="en-US" w:eastAsia="zh-CN"/>
          </w:rPr>
          <w:delText>Support of Mobile Number Portability (MNP); Technical realization; Stage 2</w:delText>
        </w:r>
      </w:del>
    </w:p>
    <w:p w:rsidR="001D0093" w:rsidDel="00431081" w:rsidRDefault="001D0093" w:rsidP="001D0093">
      <w:pPr>
        <w:widowControl w:val="0"/>
        <w:tabs>
          <w:tab w:val="clear" w:pos="1134"/>
          <w:tab w:val="clear" w:pos="1871"/>
          <w:tab w:val="clear" w:pos="2268"/>
          <w:tab w:val="left" w:pos="90"/>
        </w:tabs>
        <w:overflowPunct/>
        <w:spacing w:before="0"/>
        <w:textAlignment w:val="auto"/>
        <w:rPr>
          <w:del w:id="5141" w:author="Romano Giovanni" w:date="2017-10-23T18:55:00Z"/>
          <w:rFonts w:eastAsia="SimSun"/>
          <w:color w:val="000000"/>
          <w:szCs w:val="24"/>
          <w:lang w:val="en-US" w:eastAsia="zh-CN"/>
        </w:rPr>
      </w:pPr>
      <w:del w:id="5142" w:author="Romano Giovanni" w:date="2017-10-23T18:55:00Z">
        <w:r w:rsidRPr="00CF3217" w:rsidDel="00431081">
          <w:rPr>
            <w:rFonts w:eastAsia="SimSun"/>
            <w:color w:val="000000"/>
            <w:szCs w:val="24"/>
            <w:lang w:val="en-US" w:eastAsia="zh-CN"/>
          </w:rPr>
          <w:delText>This document describes several alternatives for the realization of Mobile Number Portability. It is left to operator and implementation decisions which option, or combination of options, is used, taking into account the regulatory and architectural constraints that may prevail.</w:delText>
        </w:r>
      </w:del>
    </w:p>
    <w:p w:rsidR="001D0093" w:rsidRPr="002D5C5B" w:rsidDel="00431081" w:rsidRDefault="001D0093" w:rsidP="00C337DE">
      <w:pPr>
        <w:pStyle w:val="Titolo5"/>
        <w:rPr>
          <w:del w:id="5143" w:author="Romano Giovanni" w:date="2017-10-23T18:55:00Z"/>
          <w:rFonts w:eastAsia="SimSun"/>
          <w:bCs/>
          <w:color w:val="000000"/>
          <w:szCs w:val="24"/>
          <w:lang w:val="en-US" w:eastAsia="zh-CN"/>
        </w:rPr>
      </w:pPr>
      <w:del w:id="5144" w:author="Romano Giovanni" w:date="2017-10-23T18:55:00Z">
        <w:r w:rsidRPr="00CF3217" w:rsidDel="00431081">
          <w:rPr>
            <w:rFonts w:eastAsia="SimSun"/>
            <w:bCs/>
            <w:color w:val="000000"/>
            <w:szCs w:val="24"/>
            <w:lang w:val="en-US" w:eastAsia="zh-CN"/>
          </w:rPr>
          <w:delText>5.1.2.</w:delText>
        </w:r>
      </w:del>
      <w:del w:id="5145" w:author="Romano Giovanni" w:date="2017-10-23T18:53:00Z">
        <w:r w:rsidRPr="00CF3217" w:rsidDel="00431081">
          <w:rPr>
            <w:rFonts w:eastAsia="SimSun"/>
            <w:bCs/>
            <w:color w:val="000000"/>
            <w:szCs w:val="24"/>
            <w:lang w:val="en-US" w:eastAsia="zh-CN"/>
          </w:rPr>
          <w:delText>12</w:delText>
        </w:r>
      </w:del>
      <w:del w:id="5146" w:author="Romano Giovanni" w:date="2017-10-23T18:55:00Z">
        <w:r w:rsidRPr="00CF3217" w:rsidDel="00431081">
          <w:rPr>
            <w:rFonts w:eastAsia="SimSun"/>
            <w:bCs/>
            <w:color w:val="000000"/>
            <w:szCs w:val="24"/>
            <w:lang w:val="en-US" w:eastAsia="zh-CN"/>
          </w:rPr>
          <w:delText>.</w:delText>
        </w:r>
      </w:del>
      <w:del w:id="5147" w:author="Romano Giovanni" w:date="2017-10-23T18:53:00Z">
        <w:r w:rsidRPr="00CF3217" w:rsidDel="00431081">
          <w:rPr>
            <w:rFonts w:eastAsia="SimSun"/>
            <w:bCs/>
            <w:color w:val="000000"/>
            <w:szCs w:val="24"/>
            <w:lang w:val="en-US" w:eastAsia="zh-CN"/>
          </w:rPr>
          <w:delText>16</w:delText>
        </w:r>
      </w:del>
      <w:del w:id="5148" w:author="Romano Giovanni" w:date="2017-10-23T18:55:00Z">
        <w:r w:rsidRPr="00CF3217" w:rsidDel="00431081">
          <w:rPr>
            <w:rFonts w:eastAsia="SimSun"/>
            <w:bCs/>
            <w:color w:val="000000"/>
            <w:szCs w:val="24"/>
            <w:lang w:val="en-US" w:eastAsia="zh-CN"/>
          </w:rPr>
          <w:tab/>
          <w:delText>TS 23.078</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49" w:author="Romano Giovanni" w:date="2017-10-23T18:55:00Z"/>
          <w:rFonts w:eastAsia="SimSun"/>
          <w:b/>
          <w:bCs/>
          <w:color w:val="000000"/>
          <w:sz w:val="30"/>
          <w:szCs w:val="30"/>
          <w:lang w:val="en-US" w:eastAsia="zh-CN"/>
        </w:rPr>
      </w:pPr>
      <w:del w:id="5150" w:author="Romano Giovanni" w:date="2017-10-23T18:55:00Z">
        <w:r w:rsidRPr="00CF3217" w:rsidDel="00431081">
          <w:rPr>
            <w:rFonts w:eastAsia="SimSun"/>
            <w:b/>
            <w:bCs/>
            <w:color w:val="000000"/>
            <w:szCs w:val="24"/>
            <w:lang w:val="en-US" w:eastAsia="zh-CN"/>
          </w:rPr>
          <w:delText>Customised Applications for Mobile network Enhanced Logic (CAMEL) Phase 4; Stage 2</w:delText>
        </w:r>
      </w:del>
    </w:p>
    <w:p w:rsidR="001D0093" w:rsidDel="00431081" w:rsidRDefault="001D0093" w:rsidP="001D0093">
      <w:pPr>
        <w:widowControl w:val="0"/>
        <w:tabs>
          <w:tab w:val="clear" w:pos="1134"/>
          <w:tab w:val="clear" w:pos="1871"/>
          <w:tab w:val="clear" w:pos="2268"/>
          <w:tab w:val="left" w:pos="90"/>
        </w:tabs>
        <w:overflowPunct/>
        <w:spacing w:before="0"/>
        <w:textAlignment w:val="auto"/>
        <w:rPr>
          <w:del w:id="5151" w:author="Romano Giovanni" w:date="2017-10-23T18:55:00Z"/>
          <w:rFonts w:eastAsia="SimSun"/>
          <w:color w:val="000000"/>
          <w:szCs w:val="24"/>
          <w:lang w:val="en-US" w:eastAsia="zh-CN"/>
        </w:rPr>
      </w:pPr>
      <w:del w:id="5152" w:author="Romano Giovanni" w:date="2017-10-23T18:55:00Z">
        <w:r w:rsidRPr="00CF3217" w:rsidDel="00431081">
          <w:rPr>
            <w:rFonts w:eastAsia="SimSun"/>
            <w:color w:val="000000"/>
            <w:szCs w:val="24"/>
            <w:lang w:val="en-US" w:eastAsia="zh-CN"/>
          </w:rPr>
          <w:lastRenderedPageBreak/>
          <w:delTex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delText>
        </w:r>
      </w:del>
    </w:p>
    <w:p w:rsidR="001D0093" w:rsidRPr="002D5C5B" w:rsidDel="00431081" w:rsidRDefault="001D0093" w:rsidP="00C337DE">
      <w:pPr>
        <w:pStyle w:val="Titolo5"/>
        <w:rPr>
          <w:del w:id="5153" w:author="Romano Giovanni" w:date="2017-10-23T18:55:00Z"/>
          <w:rFonts w:eastAsia="SimSun"/>
          <w:bCs/>
          <w:color w:val="000000"/>
          <w:sz w:val="30"/>
          <w:szCs w:val="30"/>
          <w:lang w:val="en-US" w:eastAsia="zh-CN"/>
        </w:rPr>
      </w:pPr>
      <w:del w:id="5154" w:author="Romano Giovanni" w:date="2017-10-23T18:55:00Z">
        <w:r w:rsidRPr="00CF3217" w:rsidDel="00431081">
          <w:rPr>
            <w:rFonts w:eastAsia="SimSun"/>
            <w:bCs/>
            <w:color w:val="000000"/>
            <w:szCs w:val="24"/>
            <w:lang w:val="en-US" w:eastAsia="zh-CN"/>
          </w:rPr>
          <w:delText>5.1.2.</w:delText>
        </w:r>
      </w:del>
      <w:del w:id="5155" w:author="Romano Giovanni" w:date="2017-10-23T18:53:00Z">
        <w:r w:rsidRPr="00CF3217" w:rsidDel="00431081">
          <w:rPr>
            <w:rFonts w:eastAsia="SimSun"/>
            <w:bCs/>
            <w:color w:val="000000"/>
            <w:szCs w:val="24"/>
            <w:lang w:val="en-US" w:eastAsia="zh-CN"/>
          </w:rPr>
          <w:delText>12</w:delText>
        </w:r>
      </w:del>
      <w:del w:id="5156" w:author="Romano Giovanni" w:date="2017-10-23T18:55:00Z">
        <w:r w:rsidRPr="00CF3217" w:rsidDel="00431081">
          <w:rPr>
            <w:rFonts w:eastAsia="SimSun"/>
            <w:bCs/>
            <w:color w:val="000000"/>
            <w:szCs w:val="24"/>
            <w:lang w:val="en-US" w:eastAsia="zh-CN"/>
          </w:rPr>
          <w:delText>.</w:delText>
        </w:r>
      </w:del>
      <w:del w:id="5157" w:author="Romano Giovanni" w:date="2017-10-23T18:53:00Z">
        <w:r w:rsidRPr="00CF3217" w:rsidDel="00431081">
          <w:rPr>
            <w:rFonts w:eastAsia="SimSun"/>
            <w:bCs/>
            <w:color w:val="000000"/>
            <w:szCs w:val="24"/>
            <w:lang w:val="en-US" w:eastAsia="zh-CN"/>
          </w:rPr>
          <w:delText>17</w:delText>
        </w:r>
      </w:del>
      <w:del w:id="5158" w:author="Romano Giovanni" w:date="2017-10-23T18:55:00Z">
        <w:r w:rsidRPr="00CF3217" w:rsidDel="00431081">
          <w:rPr>
            <w:rFonts w:eastAsia="SimSun"/>
            <w:bCs/>
            <w:color w:val="000000"/>
            <w:szCs w:val="24"/>
            <w:lang w:val="en-US" w:eastAsia="zh-CN"/>
          </w:rPr>
          <w:tab/>
          <w:delText>TS 23.081</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59" w:author="Romano Giovanni" w:date="2017-10-23T18:55:00Z"/>
          <w:rFonts w:eastAsia="SimSun"/>
          <w:b/>
          <w:bCs/>
          <w:color w:val="000000"/>
          <w:sz w:val="30"/>
          <w:szCs w:val="30"/>
          <w:lang w:val="en-US" w:eastAsia="zh-CN"/>
        </w:rPr>
      </w:pPr>
      <w:del w:id="5160" w:author="Romano Giovanni" w:date="2017-10-23T18:55:00Z">
        <w:r w:rsidRPr="00CF3217" w:rsidDel="00431081">
          <w:rPr>
            <w:rFonts w:eastAsia="SimSun"/>
            <w:b/>
            <w:bCs/>
            <w:color w:val="000000"/>
            <w:szCs w:val="24"/>
            <w:lang w:val="en-US" w:eastAsia="zh-CN"/>
          </w:rPr>
          <w:delText>Line Identification supplementary services; Stage 2</w:delText>
        </w:r>
      </w:del>
    </w:p>
    <w:p w:rsidR="001D0093" w:rsidRPr="00CF3217" w:rsidDel="00431081" w:rsidRDefault="001D0093" w:rsidP="001D0093">
      <w:pPr>
        <w:rPr>
          <w:del w:id="5161" w:author="Romano Giovanni" w:date="2017-10-23T18:55:00Z"/>
          <w:rFonts w:eastAsia="SimSun"/>
          <w:lang w:val="en-US" w:eastAsia="zh-CN"/>
        </w:rPr>
      </w:pPr>
      <w:del w:id="5162" w:author="Romano Giovanni" w:date="2017-10-23T18:55:00Z">
        <w:r w:rsidRPr="00CF3217" w:rsidDel="00431081">
          <w:rPr>
            <w:rFonts w:eastAsia="SimSun"/>
            <w:lang w:val="en-US" w:eastAsia="zh-CN"/>
          </w:rPr>
          <w:delText xml:space="preserve">This document gives the stage 2 description of the call identification supplementary services. </w:delText>
        </w:r>
      </w:del>
    </w:p>
    <w:p w:rsidR="001D0093" w:rsidRPr="00CF3217" w:rsidDel="00431081" w:rsidRDefault="001D0093" w:rsidP="001D0093">
      <w:pPr>
        <w:rPr>
          <w:del w:id="5163" w:author="Romano Giovanni" w:date="2017-10-23T18:55:00Z"/>
          <w:rFonts w:eastAsia="SimSun"/>
          <w:lang w:val="en-US" w:eastAsia="zh-CN"/>
        </w:rPr>
      </w:pPr>
      <w:del w:id="5164" w:author="Romano Giovanni" w:date="2017-10-23T18:55:00Z">
        <w:r w:rsidRPr="00CF3217" w:rsidDel="00431081">
          <w:rPr>
            <w:rFonts w:eastAsia="SimSun"/>
            <w:lang w:val="en-US" w:eastAsia="zh-CN"/>
          </w:rPr>
          <w:delText>The group line identification supplementary services are divided into the following four supplementary services:</w:delText>
        </w:r>
      </w:del>
    </w:p>
    <w:p w:rsidR="001D0093" w:rsidRPr="00CF3217" w:rsidDel="00431081" w:rsidRDefault="001D0093" w:rsidP="001D0093">
      <w:pPr>
        <w:rPr>
          <w:del w:id="5165" w:author="Romano Giovanni" w:date="2017-10-23T18:55:00Z"/>
          <w:rFonts w:eastAsia="SimSun"/>
          <w:lang w:val="en-US" w:eastAsia="zh-CN"/>
        </w:rPr>
      </w:pPr>
      <w:del w:id="5166" w:author="Romano Giovanni" w:date="2017-10-23T18:55:00Z">
        <w:r w:rsidRPr="00CF3217" w:rsidDel="00431081">
          <w:rPr>
            <w:rFonts w:eastAsia="SimSun"/>
            <w:lang w:val="en-US" w:eastAsia="zh-CN"/>
          </w:rPr>
          <w:delText>–   Calling line identification presentation CLIP;</w:delText>
        </w:r>
      </w:del>
    </w:p>
    <w:p w:rsidR="001D0093" w:rsidRPr="00CF3217" w:rsidDel="00431081" w:rsidRDefault="001D0093" w:rsidP="001D0093">
      <w:pPr>
        <w:rPr>
          <w:del w:id="5167" w:author="Romano Giovanni" w:date="2017-10-23T18:55:00Z"/>
          <w:rFonts w:eastAsia="SimSun"/>
          <w:lang w:val="en-US" w:eastAsia="zh-CN"/>
        </w:rPr>
      </w:pPr>
      <w:del w:id="5168" w:author="Romano Giovanni" w:date="2017-10-23T18:55:00Z">
        <w:r w:rsidRPr="00CF3217" w:rsidDel="00431081">
          <w:rPr>
            <w:rFonts w:eastAsia="SimSun"/>
            <w:lang w:val="en-US" w:eastAsia="zh-CN"/>
          </w:rPr>
          <w:delText>–   Calling line identification restriction CLIR;</w:delText>
        </w:r>
      </w:del>
    </w:p>
    <w:p w:rsidR="001D0093" w:rsidRPr="00CF3217" w:rsidDel="00431081" w:rsidRDefault="001D0093" w:rsidP="001D0093">
      <w:pPr>
        <w:rPr>
          <w:del w:id="5169" w:author="Romano Giovanni" w:date="2017-10-23T18:55:00Z"/>
          <w:rFonts w:eastAsia="SimSun"/>
          <w:lang w:val="en-US" w:eastAsia="zh-CN"/>
        </w:rPr>
      </w:pPr>
      <w:del w:id="5170" w:author="Romano Giovanni" w:date="2017-10-23T18:55:00Z">
        <w:r w:rsidRPr="00CF3217" w:rsidDel="00431081">
          <w:rPr>
            <w:rFonts w:eastAsia="SimSun"/>
            <w:lang w:val="en-US" w:eastAsia="zh-CN"/>
          </w:rPr>
          <w:delText>–   Connected line identification presentation COLP;</w:delText>
        </w:r>
      </w:del>
    </w:p>
    <w:p w:rsidR="001D0093" w:rsidDel="00431081" w:rsidRDefault="001D0093" w:rsidP="001D0093">
      <w:pPr>
        <w:rPr>
          <w:del w:id="5171" w:author="Romano Giovanni" w:date="2017-10-23T18:55:00Z"/>
          <w:rFonts w:eastAsia="SimSun"/>
          <w:lang w:val="en-US" w:eastAsia="zh-CN"/>
        </w:rPr>
      </w:pPr>
      <w:del w:id="5172" w:author="Romano Giovanni" w:date="2017-10-23T18:55:00Z">
        <w:r w:rsidRPr="00CF3217" w:rsidDel="00431081">
          <w:rPr>
            <w:rFonts w:eastAsia="SimSun"/>
            <w:lang w:val="en-US" w:eastAsia="zh-CN"/>
          </w:rPr>
          <w:delText>–   Connected line identification restriction COLR.</w:delText>
        </w:r>
      </w:del>
    </w:p>
    <w:p w:rsidR="001D0093" w:rsidRPr="002D5C5B" w:rsidDel="00431081" w:rsidRDefault="001D0093" w:rsidP="00C337DE">
      <w:pPr>
        <w:pStyle w:val="Titolo5"/>
        <w:rPr>
          <w:del w:id="5173" w:author="Romano Giovanni" w:date="2017-10-23T18:55:00Z"/>
          <w:rFonts w:eastAsia="SimSun"/>
          <w:bCs/>
          <w:color w:val="000000"/>
          <w:szCs w:val="24"/>
          <w:lang w:val="en-US" w:eastAsia="zh-CN"/>
        </w:rPr>
      </w:pPr>
      <w:del w:id="5174" w:author="Romano Giovanni" w:date="2017-10-23T18:55:00Z">
        <w:r w:rsidRPr="00CF3217" w:rsidDel="00431081">
          <w:rPr>
            <w:rFonts w:eastAsia="SimSun"/>
            <w:bCs/>
            <w:color w:val="000000"/>
            <w:szCs w:val="24"/>
            <w:lang w:val="en-US" w:eastAsia="zh-CN"/>
          </w:rPr>
          <w:delText>5.1.2.</w:delText>
        </w:r>
      </w:del>
      <w:del w:id="5175" w:author="Romano Giovanni" w:date="2017-10-23T18:54:00Z">
        <w:r w:rsidRPr="00CF3217" w:rsidDel="00431081">
          <w:rPr>
            <w:rFonts w:eastAsia="SimSun"/>
            <w:bCs/>
            <w:color w:val="000000"/>
            <w:szCs w:val="24"/>
            <w:lang w:val="en-US" w:eastAsia="zh-CN"/>
          </w:rPr>
          <w:delText>12</w:delText>
        </w:r>
      </w:del>
      <w:del w:id="5176" w:author="Romano Giovanni" w:date="2017-10-23T18:55:00Z">
        <w:r w:rsidRPr="00CF3217" w:rsidDel="00431081">
          <w:rPr>
            <w:rFonts w:eastAsia="SimSun"/>
            <w:bCs/>
            <w:color w:val="000000"/>
            <w:szCs w:val="24"/>
            <w:lang w:val="en-US" w:eastAsia="zh-CN"/>
          </w:rPr>
          <w:delText>.</w:delText>
        </w:r>
      </w:del>
      <w:del w:id="5177" w:author="Romano Giovanni" w:date="2017-10-23T18:54:00Z">
        <w:r w:rsidRPr="00CF3217" w:rsidDel="00431081">
          <w:rPr>
            <w:rFonts w:eastAsia="SimSun"/>
            <w:bCs/>
            <w:color w:val="000000"/>
            <w:szCs w:val="24"/>
            <w:lang w:val="en-US" w:eastAsia="zh-CN"/>
          </w:rPr>
          <w:delText>18</w:delText>
        </w:r>
      </w:del>
      <w:del w:id="5178" w:author="Romano Giovanni" w:date="2017-10-23T18:55:00Z">
        <w:r w:rsidRPr="00CF3217" w:rsidDel="00431081">
          <w:rPr>
            <w:rFonts w:eastAsia="SimSun"/>
            <w:bCs/>
            <w:color w:val="000000"/>
            <w:szCs w:val="24"/>
            <w:lang w:val="en-US" w:eastAsia="zh-CN"/>
          </w:rPr>
          <w:tab/>
          <w:delText>TS 23.082</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79" w:author="Romano Giovanni" w:date="2017-10-23T18:55:00Z"/>
          <w:rFonts w:eastAsia="SimSun"/>
          <w:b/>
          <w:bCs/>
          <w:color w:val="000000"/>
          <w:sz w:val="30"/>
          <w:szCs w:val="30"/>
          <w:lang w:val="en-US" w:eastAsia="zh-CN"/>
        </w:rPr>
      </w:pPr>
      <w:del w:id="5180" w:author="Romano Giovanni" w:date="2017-10-23T18:55:00Z">
        <w:r w:rsidRPr="00CF3217" w:rsidDel="00431081">
          <w:rPr>
            <w:rFonts w:eastAsia="SimSun"/>
            <w:b/>
            <w:bCs/>
            <w:color w:val="000000"/>
            <w:szCs w:val="24"/>
            <w:lang w:val="en-US" w:eastAsia="zh-CN"/>
          </w:rPr>
          <w:delText>Call Forwarding (CF) supplementary services; Stage 2</w:delText>
        </w:r>
      </w:del>
    </w:p>
    <w:p w:rsidR="001D0093" w:rsidRPr="00CF3217" w:rsidDel="00431081" w:rsidRDefault="001D0093" w:rsidP="001D0093">
      <w:pPr>
        <w:rPr>
          <w:del w:id="5181" w:author="Romano Giovanni" w:date="2017-10-23T18:55:00Z"/>
          <w:rFonts w:eastAsia="SimSun"/>
          <w:lang w:val="en-US" w:eastAsia="zh-CN"/>
        </w:rPr>
      </w:pPr>
      <w:del w:id="5182" w:author="Romano Giovanni" w:date="2017-10-23T18:55:00Z">
        <w:r w:rsidRPr="00CF3217" w:rsidDel="00431081">
          <w:rPr>
            <w:rFonts w:eastAsia="SimSun"/>
            <w:lang w:val="en-US" w:eastAsia="zh-CN"/>
          </w:rPr>
          <w:delText xml:space="preserve">This document gives the stage 2 description of the call forwarding supplementary services. </w:delText>
        </w:r>
      </w:del>
    </w:p>
    <w:p w:rsidR="001D0093" w:rsidRPr="00CF3217" w:rsidDel="00431081" w:rsidRDefault="001D0093" w:rsidP="001D0093">
      <w:pPr>
        <w:rPr>
          <w:del w:id="5183" w:author="Romano Giovanni" w:date="2017-10-23T18:55:00Z"/>
          <w:rFonts w:eastAsia="SimSun"/>
          <w:lang w:val="en-US" w:eastAsia="zh-CN"/>
        </w:rPr>
      </w:pPr>
      <w:del w:id="5184" w:author="Romano Giovanni" w:date="2017-10-23T18:55:00Z">
        <w:r w:rsidRPr="00CF3217" w:rsidDel="00431081">
          <w:rPr>
            <w:rFonts w:eastAsia="SimSun"/>
            <w:lang w:val="en-US" w:eastAsia="zh-CN"/>
          </w:rPr>
          <w:delText xml:space="preserve">The group of supplementary services call offering supplementary services is divided into 4 different supplementary services: </w:delText>
        </w:r>
      </w:del>
    </w:p>
    <w:p w:rsidR="001D0093" w:rsidRPr="00CF3217" w:rsidDel="00431081" w:rsidRDefault="001D0093" w:rsidP="001D0093">
      <w:pPr>
        <w:rPr>
          <w:del w:id="5185" w:author="Romano Giovanni" w:date="2017-10-23T18:55:00Z"/>
          <w:rFonts w:eastAsia="SimSun"/>
          <w:lang w:val="en-US" w:eastAsia="zh-CN"/>
        </w:rPr>
      </w:pPr>
      <w:del w:id="5186" w:author="Romano Giovanni" w:date="2017-10-23T18:55:00Z">
        <w:r w:rsidRPr="00CF3217" w:rsidDel="00431081">
          <w:rPr>
            <w:rFonts w:eastAsia="SimSun"/>
            <w:lang w:val="en-US" w:eastAsia="zh-CN"/>
          </w:rPr>
          <w:delText xml:space="preserve">–   Call forwarding unconditional (CFU); </w:delText>
        </w:r>
      </w:del>
    </w:p>
    <w:p w:rsidR="001D0093" w:rsidRPr="00CF3217" w:rsidDel="00431081" w:rsidRDefault="001D0093" w:rsidP="001D0093">
      <w:pPr>
        <w:rPr>
          <w:del w:id="5187" w:author="Romano Giovanni" w:date="2017-10-23T18:55:00Z"/>
          <w:rFonts w:eastAsia="SimSun"/>
          <w:lang w:val="en-US" w:eastAsia="zh-CN"/>
        </w:rPr>
      </w:pPr>
      <w:del w:id="5188" w:author="Romano Giovanni" w:date="2017-10-23T18:55:00Z">
        <w:r w:rsidRPr="00CF3217" w:rsidDel="00431081">
          <w:rPr>
            <w:rFonts w:eastAsia="SimSun"/>
            <w:lang w:val="en-US" w:eastAsia="zh-CN"/>
          </w:rPr>
          <w:delText>–   Call forwarding on mobile subscriber busy (CFB);</w:delText>
        </w:r>
      </w:del>
    </w:p>
    <w:p w:rsidR="001D0093" w:rsidRPr="00CF3217" w:rsidDel="00431081" w:rsidRDefault="001D0093" w:rsidP="001D0093">
      <w:pPr>
        <w:rPr>
          <w:del w:id="5189" w:author="Romano Giovanni" w:date="2017-10-23T18:55:00Z"/>
          <w:rFonts w:eastAsia="SimSun"/>
          <w:lang w:val="en-US" w:eastAsia="zh-CN"/>
        </w:rPr>
      </w:pPr>
      <w:del w:id="5190" w:author="Romano Giovanni" w:date="2017-10-23T18:55:00Z">
        <w:r w:rsidRPr="00CF3217" w:rsidDel="00431081">
          <w:rPr>
            <w:rFonts w:eastAsia="SimSun"/>
            <w:lang w:val="en-US" w:eastAsia="zh-CN"/>
          </w:rPr>
          <w:delText>–   Call forwarding on no reply (CFNRy);</w:delText>
        </w:r>
      </w:del>
    </w:p>
    <w:p w:rsidR="001D0093" w:rsidDel="00431081" w:rsidRDefault="001D0093" w:rsidP="001D0093">
      <w:pPr>
        <w:rPr>
          <w:del w:id="5191" w:author="Romano Giovanni" w:date="2017-10-23T18:55:00Z"/>
          <w:rFonts w:eastAsia="SimSun"/>
          <w:lang w:val="en-US" w:eastAsia="zh-CN"/>
        </w:rPr>
      </w:pPr>
      <w:del w:id="5192" w:author="Romano Giovanni" w:date="2017-10-23T18:55:00Z">
        <w:r w:rsidRPr="00CF3217" w:rsidDel="00431081">
          <w:rPr>
            <w:rFonts w:eastAsia="SimSun"/>
            <w:lang w:val="en-US" w:eastAsia="zh-CN"/>
          </w:rPr>
          <w:delText>–   Call forwarding on mobile subscriber not reachable (CFNRc).</w:delText>
        </w:r>
      </w:del>
    </w:p>
    <w:p w:rsidR="001D0093" w:rsidRPr="002D5C5B" w:rsidDel="00431081" w:rsidRDefault="001D0093" w:rsidP="00C337DE">
      <w:pPr>
        <w:pStyle w:val="Titolo5"/>
        <w:rPr>
          <w:del w:id="5193" w:author="Romano Giovanni" w:date="2017-10-23T18:55:00Z"/>
          <w:rFonts w:eastAsia="SimSun"/>
          <w:bCs/>
          <w:color w:val="000000"/>
          <w:szCs w:val="24"/>
          <w:lang w:val="en-US" w:eastAsia="zh-CN"/>
        </w:rPr>
      </w:pPr>
      <w:del w:id="5194" w:author="Romano Giovanni" w:date="2017-10-23T18:55:00Z">
        <w:r w:rsidRPr="00CF3217" w:rsidDel="00431081">
          <w:rPr>
            <w:rFonts w:eastAsia="SimSun"/>
            <w:bCs/>
            <w:color w:val="000000"/>
            <w:szCs w:val="24"/>
            <w:lang w:val="en-US" w:eastAsia="zh-CN"/>
          </w:rPr>
          <w:delText>5.1.2.</w:delText>
        </w:r>
      </w:del>
      <w:del w:id="5195" w:author="Romano Giovanni" w:date="2017-10-23T18:54:00Z">
        <w:r w:rsidRPr="00CF3217" w:rsidDel="00431081">
          <w:rPr>
            <w:rFonts w:eastAsia="SimSun"/>
            <w:bCs/>
            <w:color w:val="000000"/>
            <w:szCs w:val="24"/>
            <w:lang w:val="en-US" w:eastAsia="zh-CN"/>
          </w:rPr>
          <w:delText>12</w:delText>
        </w:r>
      </w:del>
      <w:del w:id="5196" w:author="Romano Giovanni" w:date="2017-10-23T18:55:00Z">
        <w:r w:rsidRPr="00CF3217" w:rsidDel="00431081">
          <w:rPr>
            <w:rFonts w:eastAsia="SimSun"/>
            <w:bCs/>
            <w:color w:val="000000"/>
            <w:szCs w:val="24"/>
            <w:lang w:val="en-US" w:eastAsia="zh-CN"/>
          </w:rPr>
          <w:delText>.</w:delText>
        </w:r>
      </w:del>
      <w:del w:id="5197" w:author="Romano Giovanni" w:date="2017-10-23T18:54:00Z">
        <w:r w:rsidRPr="00CF3217" w:rsidDel="00431081">
          <w:rPr>
            <w:rFonts w:eastAsia="SimSun"/>
            <w:bCs/>
            <w:color w:val="000000"/>
            <w:szCs w:val="24"/>
            <w:lang w:val="en-US" w:eastAsia="zh-CN"/>
          </w:rPr>
          <w:delText>19</w:delText>
        </w:r>
      </w:del>
      <w:del w:id="5198" w:author="Romano Giovanni" w:date="2017-10-23T18:55:00Z">
        <w:r w:rsidRPr="00CF3217" w:rsidDel="00431081">
          <w:rPr>
            <w:rFonts w:eastAsia="SimSun"/>
            <w:bCs/>
            <w:color w:val="000000"/>
            <w:szCs w:val="24"/>
            <w:lang w:val="en-US" w:eastAsia="zh-CN"/>
          </w:rPr>
          <w:tab/>
          <w:delText>TS 23.083</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199" w:author="Romano Giovanni" w:date="2017-10-23T18:55:00Z"/>
          <w:rFonts w:eastAsia="SimSun"/>
          <w:b/>
          <w:bCs/>
          <w:color w:val="000000"/>
          <w:sz w:val="30"/>
          <w:szCs w:val="30"/>
          <w:lang w:val="en-US" w:eastAsia="zh-CN"/>
        </w:rPr>
      </w:pPr>
      <w:del w:id="5200" w:author="Romano Giovanni" w:date="2017-10-23T18:55:00Z">
        <w:r w:rsidRPr="00CF3217" w:rsidDel="00431081">
          <w:rPr>
            <w:rFonts w:eastAsia="SimSun"/>
            <w:b/>
            <w:bCs/>
            <w:color w:val="000000"/>
            <w:szCs w:val="24"/>
            <w:lang w:val="en-US" w:eastAsia="zh-CN"/>
          </w:rPr>
          <w:delText>Call Waiting (CW) and Call Hold (HOLD) supplementary services; Stage 2</w:delText>
        </w:r>
      </w:del>
    </w:p>
    <w:p w:rsidR="001D0093" w:rsidRPr="00CF3217" w:rsidDel="00431081" w:rsidRDefault="001D0093" w:rsidP="001D0093">
      <w:pPr>
        <w:rPr>
          <w:del w:id="5201" w:author="Romano Giovanni" w:date="2017-10-23T18:55:00Z"/>
          <w:rFonts w:eastAsia="SimSun"/>
          <w:lang w:val="en-US" w:eastAsia="zh-CN"/>
        </w:rPr>
      </w:pPr>
      <w:del w:id="5202" w:author="Romano Giovanni" w:date="2017-10-23T18:55:00Z">
        <w:r w:rsidRPr="00CF3217" w:rsidDel="00431081">
          <w:rPr>
            <w:rFonts w:eastAsia="SimSun"/>
            <w:lang w:val="en-US" w:eastAsia="zh-CN"/>
          </w:rPr>
          <w:delText xml:space="preserve">This document gives the stage 2 description of the call completion supplementary services. </w:delText>
        </w:r>
      </w:del>
    </w:p>
    <w:p w:rsidR="001D0093" w:rsidRPr="00CF3217" w:rsidDel="00431081" w:rsidRDefault="001D0093" w:rsidP="001D0093">
      <w:pPr>
        <w:rPr>
          <w:del w:id="5203" w:author="Romano Giovanni" w:date="2017-10-23T18:55:00Z"/>
          <w:rFonts w:eastAsia="SimSun"/>
          <w:lang w:val="en-US" w:eastAsia="zh-CN"/>
        </w:rPr>
      </w:pPr>
      <w:del w:id="5204" w:author="Romano Giovanni" w:date="2017-10-23T18:55:00Z">
        <w:r w:rsidRPr="00CF3217" w:rsidDel="00431081">
          <w:rPr>
            <w:rFonts w:eastAsia="SimSun"/>
            <w:lang w:val="en-US" w:eastAsia="zh-CN"/>
          </w:rPr>
          <w:delText xml:space="preserve">The group of call completion supplementary services is divided into the following two supplementary services: </w:delText>
        </w:r>
      </w:del>
    </w:p>
    <w:p w:rsidR="001D0093" w:rsidRPr="00CF3217" w:rsidDel="00431081" w:rsidRDefault="001D0093" w:rsidP="001D0093">
      <w:pPr>
        <w:rPr>
          <w:del w:id="5205" w:author="Romano Giovanni" w:date="2017-10-23T18:55:00Z"/>
          <w:rFonts w:eastAsia="SimSun"/>
          <w:lang w:val="en-US" w:eastAsia="zh-CN"/>
        </w:rPr>
      </w:pPr>
      <w:del w:id="5206" w:author="Romano Giovanni" w:date="2017-10-23T18:55:00Z">
        <w:r w:rsidRPr="00CF3217" w:rsidDel="00431081">
          <w:rPr>
            <w:rFonts w:eastAsia="SimSun"/>
            <w:lang w:val="en-US" w:eastAsia="zh-CN"/>
          </w:rPr>
          <w:delText xml:space="preserve">–   Call waiting (CW); </w:delText>
        </w:r>
      </w:del>
    </w:p>
    <w:p w:rsidR="001D0093" w:rsidDel="00431081" w:rsidRDefault="001D0093" w:rsidP="001D0093">
      <w:pPr>
        <w:rPr>
          <w:del w:id="5207" w:author="Romano Giovanni" w:date="2017-10-23T18:55:00Z"/>
          <w:rFonts w:eastAsia="SimSun"/>
          <w:lang w:val="en-US" w:eastAsia="zh-CN"/>
        </w:rPr>
      </w:pPr>
      <w:del w:id="5208" w:author="Romano Giovanni" w:date="2017-10-23T18:55:00Z">
        <w:r w:rsidRPr="00CF3217" w:rsidDel="00431081">
          <w:rPr>
            <w:rFonts w:eastAsia="SimSun"/>
            <w:lang w:val="en-US" w:eastAsia="zh-CN"/>
          </w:rPr>
          <w:lastRenderedPageBreak/>
          <w:delText>–   Call hold (HOLD).</w:delText>
        </w:r>
      </w:del>
    </w:p>
    <w:p w:rsidR="001D0093" w:rsidRPr="002D5C5B" w:rsidDel="00431081" w:rsidRDefault="001D0093" w:rsidP="00C337DE">
      <w:pPr>
        <w:pStyle w:val="Titolo5"/>
        <w:rPr>
          <w:del w:id="5209" w:author="Romano Giovanni" w:date="2017-10-23T18:55:00Z"/>
          <w:rFonts w:eastAsia="SimSun"/>
          <w:bCs/>
          <w:color w:val="000000"/>
          <w:szCs w:val="24"/>
          <w:lang w:val="en-US" w:eastAsia="zh-CN"/>
        </w:rPr>
      </w:pPr>
      <w:del w:id="5210" w:author="Romano Giovanni" w:date="2017-10-23T18:55:00Z">
        <w:r w:rsidRPr="00CF3217" w:rsidDel="00431081">
          <w:rPr>
            <w:rFonts w:eastAsia="SimSun"/>
            <w:bCs/>
            <w:color w:val="000000"/>
            <w:szCs w:val="24"/>
            <w:lang w:val="en-US" w:eastAsia="zh-CN"/>
          </w:rPr>
          <w:delText>5.1.2.</w:delText>
        </w:r>
      </w:del>
      <w:del w:id="5211" w:author="Romano Giovanni" w:date="2017-10-23T18:54:00Z">
        <w:r w:rsidRPr="00CF3217" w:rsidDel="00431081">
          <w:rPr>
            <w:rFonts w:eastAsia="SimSun"/>
            <w:bCs/>
            <w:color w:val="000000"/>
            <w:szCs w:val="24"/>
            <w:lang w:val="en-US" w:eastAsia="zh-CN"/>
          </w:rPr>
          <w:delText>12</w:delText>
        </w:r>
      </w:del>
      <w:del w:id="5212" w:author="Romano Giovanni" w:date="2017-10-23T18:55:00Z">
        <w:r w:rsidRPr="00CF3217" w:rsidDel="00431081">
          <w:rPr>
            <w:rFonts w:eastAsia="SimSun"/>
            <w:bCs/>
            <w:color w:val="000000"/>
            <w:szCs w:val="24"/>
            <w:lang w:val="en-US" w:eastAsia="zh-CN"/>
          </w:rPr>
          <w:delText>.</w:delText>
        </w:r>
      </w:del>
      <w:del w:id="5213" w:author="Romano Giovanni" w:date="2017-10-23T18:54:00Z">
        <w:r w:rsidRPr="00CF3217" w:rsidDel="00431081">
          <w:rPr>
            <w:rFonts w:eastAsia="SimSun"/>
            <w:bCs/>
            <w:color w:val="000000"/>
            <w:szCs w:val="24"/>
            <w:lang w:val="en-US" w:eastAsia="zh-CN"/>
          </w:rPr>
          <w:delText>20</w:delText>
        </w:r>
      </w:del>
      <w:del w:id="5214" w:author="Romano Giovanni" w:date="2017-10-23T18:55:00Z">
        <w:r w:rsidRPr="00CF3217" w:rsidDel="00431081">
          <w:rPr>
            <w:rFonts w:eastAsia="SimSun"/>
            <w:bCs/>
            <w:color w:val="000000"/>
            <w:szCs w:val="24"/>
            <w:lang w:val="en-US" w:eastAsia="zh-CN"/>
          </w:rPr>
          <w:tab/>
          <w:delText>TS 23.084</w:delText>
        </w:r>
      </w:del>
    </w:p>
    <w:p w:rsidR="001D0093" w:rsidRPr="00CF3217" w:rsidDel="00431081" w:rsidRDefault="001D0093" w:rsidP="001D0093">
      <w:pPr>
        <w:widowControl w:val="0"/>
        <w:tabs>
          <w:tab w:val="clear" w:pos="1134"/>
          <w:tab w:val="clear" w:pos="1871"/>
          <w:tab w:val="clear" w:pos="2268"/>
          <w:tab w:val="left" w:pos="90"/>
        </w:tabs>
        <w:overflowPunct/>
        <w:spacing w:before="91"/>
        <w:textAlignment w:val="auto"/>
        <w:rPr>
          <w:del w:id="5215" w:author="Romano Giovanni" w:date="2017-10-23T18:55:00Z"/>
          <w:rFonts w:eastAsia="SimSun"/>
          <w:b/>
          <w:bCs/>
          <w:color w:val="000000"/>
          <w:sz w:val="30"/>
          <w:szCs w:val="30"/>
          <w:lang w:val="en-US" w:eastAsia="zh-CN"/>
        </w:rPr>
      </w:pPr>
      <w:del w:id="5216" w:author="Romano Giovanni" w:date="2017-10-23T18:55:00Z">
        <w:r w:rsidRPr="00CF3217" w:rsidDel="00431081">
          <w:rPr>
            <w:rFonts w:eastAsia="SimSun"/>
            <w:b/>
            <w:bCs/>
            <w:color w:val="000000"/>
            <w:szCs w:val="24"/>
            <w:lang w:val="en-US" w:eastAsia="zh-CN"/>
          </w:rPr>
          <w:delText>Multi Party (MPTY) supplementary service; Stage 2</w:delText>
        </w:r>
      </w:del>
    </w:p>
    <w:p w:rsidR="001D0093" w:rsidRPr="00CF3217" w:rsidDel="00431081" w:rsidRDefault="001D0093" w:rsidP="001D0093">
      <w:pPr>
        <w:widowControl w:val="0"/>
        <w:tabs>
          <w:tab w:val="clear" w:pos="1134"/>
          <w:tab w:val="clear" w:pos="1871"/>
          <w:tab w:val="clear" w:pos="2268"/>
          <w:tab w:val="left" w:pos="90"/>
        </w:tabs>
        <w:overflowPunct/>
        <w:spacing w:before="0"/>
        <w:textAlignment w:val="auto"/>
        <w:rPr>
          <w:del w:id="5217" w:author="Romano Giovanni" w:date="2017-10-23T18:55:00Z"/>
          <w:rFonts w:eastAsia="SimSun"/>
          <w:color w:val="000000"/>
          <w:szCs w:val="24"/>
          <w:lang w:val="en-US" w:eastAsia="zh-CN"/>
        </w:rPr>
      </w:pPr>
      <w:del w:id="5218" w:author="Romano Giovanni" w:date="2017-10-23T18:55:00Z">
        <w:r w:rsidRPr="00CF3217" w:rsidDel="00431081">
          <w:rPr>
            <w:rFonts w:eastAsia="SimSun"/>
            <w:color w:val="000000"/>
            <w:szCs w:val="24"/>
            <w:lang w:val="en-US" w:eastAsia="zh-CN"/>
          </w:rPr>
          <w:delText xml:space="preserve">This document gives the stage 2 description of the multi party supplementary services. </w:delText>
        </w:r>
      </w:del>
    </w:p>
    <w:p w:rsidR="001D0093" w:rsidDel="00431081"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5219" w:author="Romano Giovanni" w:date="2017-10-23T18:55:00Z"/>
          <w:rFonts w:eastAsia="SimSun"/>
          <w:color w:val="000000"/>
          <w:szCs w:val="24"/>
          <w:lang w:val="en-US" w:eastAsia="zh-CN"/>
        </w:rPr>
      </w:pPr>
      <w:del w:id="5220" w:author="Romano Giovanni" w:date="2017-10-23T18:55:00Z">
        <w:r w:rsidRPr="00CF3217" w:rsidDel="00431081">
          <w:rPr>
            <w:rFonts w:eastAsia="SimSun"/>
            <w:color w:val="000000"/>
            <w:szCs w:val="24"/>
            <w:lang w:val="en-US" w:eastAsia="zh-CN"/>
          </w:rPr>
          <w:delText>Only one multi party supplementary service has been defined, this is the Multi Party (MPTY) service.</w:delText>
        </w:r>
      </w:del>
    </w:p>
    <w:p w:rsidR="001D0093" w:rsidRPr="002D5C5B" w:rsidDel="00F62D68" w:rsidRDefault="001D0093" w:rsidP="00C337DE">
      <w:pPr>
        <w:pStyle w:val="Titolo5"/>
        <w:rPr>
          <w:del w:id="5221" w:author="Romano Giovanni" w:date="2017-10-23T19:22:00Z"/>
          <w:rFonts w:eastAsia="SimSun"/>
          <w:bCs/>
          <w:color w:val="000000"/>
          <w:szCs w:val="24"/>
          <w:lang w:val="en-US" w:eastAsia="zh-CN"/>
        </w:rPr>
      </w:pPr>
      <w:del w:id="5222" w:author="Romano Giovanni" w:date="2017-10-23T19:22:00Z">
        <w:r w:rsidRPr="00CF3217" w:rsidDel="00F62D68">
          <w:rPr>
            <w:rFonts w:eastAsia="SimSun"/>
            <w:bCs/>
            <w:color w:val="000000"/>
            <w:szCs w:val="24"/>
            <w:lang w:val="en-US" w:eastAsia="zh-CN"/>
          </w:rPr>
          <w:delText>5.1.2.</w:delText>
        </w:r>
      </w:del>
      <w:del w:id="5223" w:author="Romano Giovanni" w:date="2017-10-23T19:13:00Z">
        <w:r w:rsidRPr="00CF3217" w:rsidDel="00431081">
          <w:rPr>
            <w:rFonts w:eastAsia="SimSun"/>
            <w:bCs/>
            <w:color w:val="000000"/>
            <w:szCs w:val="24"/>
            <w:lang w:val="en-US" w:eastAsia="zh-CN"/>
          </w:rPr>
          <w:delText>12</w:delText>
        </w:r>
      </w:del>
      <w:del w:id="5224" w:author="Romano Giovanni" w:date="2017-10-23T19:22:00Z">
        <w:r w:rsidRPr="00CF3217" w:rsidDel="00F62D68">
          <w:rPr>
            <w:rFonts w:eastAsia="SimSun"/>
            <w:bCs/>
            <w:color w:val="000000"/>
            <w:szCs w:val="24"/>
            <w:lang w:val="en-US" w:eastAsia="zh-CN"/>
          </w:rPr>
          <w:delText>.</w:delText>
        </w:r>
      </w:del>
      <w:del w:id="5225" w:author="Romano Giovanni" w:date="2017-10-23T19:13:00Z">
        <w:r w:rsidRPr="00CF3217" w:rsidDel="00431081">
          <w:rPr>
            <w:rFonts w:eastAsia="SimSun"/>
            <w:bCs/>
            <w:color w:val="000000"/>
            <w:szCs w:val="24"/>
            <w:lang w:val="en-US" w:eastAsia="zh-CN"/>
          </w:rPr>
          <w:delText>21</w:delText>
        </w:r>
      </w:del>
      <w:del w:id="5226" w:author="Romano Giovanni" w:date="2017-10-23T19:22:00Z">
        <w:r w:rsidRPr="00CF3217" w:rsidDel="00F62D68">
          <w:rPr>
            <w:rFonts w:eastAsia="SimSun"/>
            <w:bCs/>
            <w:color w:val="000000"/>
            <w:szCs w:val="24"/>
            <w:lang w:val="en-US" w:eastAsia="zh-CN"/>
          </w:rPr>
          <w:tab/>
          <w:delText>TS 23.085</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227" w:author="Romano Giovanni" w:date="2017-10-23T19:22:00Z"/>
          <w:rFonts w:eastAsia="SimSun"/>
          <w:b/>
          <w:bCs/>
          <w:color w:val="000000"/>
          <w:sz w:val="30"/>
          <w:szCs w:val="30"/>
          <w:lang w:val="en-US" w:eastAsia="zh-CN"/>
        </w:rPr>
      </w:pPr>
      <w:del w:id="5228" w:author="Romano Giovanni" w:date="2017-10-23T19:22:00Z">
        <w:r w:rsidRPr="00CF3217" w:rsidDel="00F62D68">
          <w:rPr>
            <w:rFonts w:eastAsia="SimSun"/>
            <w:b/>
            <w:bCs/>
            <w:color w:val="000000"/>
            <w:szCs w:val="24"/>
            <w:lang w:val="en-US" w:eastAsia="zh-CN"/>
          </w:rPr>
          <w:delText>Closed User Group (CUG) supplementary service; Stage 2</w:delText>
        </w:r>
      </w:del>
    </w:p>
    <w:p w:rsidR="001D0093" w:rsidRPr="00CF3217" w:rsidDel="00F62D68" w:rsidRDefault="001D0093" w:rsidP="001D0093">
      <w:pPr>
        <w:rPr>
          <w:del w:id="5229" w:author="Romano Giovanni" w:date="2017-10-23T19:22:00Z"/>
          <w:rFonts w:eastAsia="SimSun"/>
          <w:lang w:val="en-US" w:eastAsia="zh-CN"/>
        </w:rPr>
      </w:pPr>
      <w:del w:id="5230" w:author="Romano Giovanni" w:date="2017-10-23T19:22:00Z">
        <w:r w:rsidRPr="00CF3217" w:rsidDel="00F62D68">
          <w:rPr>
            <w:rFonts w:eastAsia="SimSun"/>
            <w:lang w:val="en-US" w:eastAsia="zh-CN"/>
          </w:rPr>
          <w:delText xml:space="preserve">This document gives the stage 2 description of the closed user group supplementary service. </w:delText>
        </w:r>
      </w:del>
    </w:p>
    <w:p w:rsidR="001D0093" w:rsidRPr="00CF3217" w:rsidDel="00F62D68" w:rsidRDefault="001D0093" w:rsidP="001D0093">
      <w:pPr>
        <w:rPr>
          <w:del w:id="5231" w:author="Romano Giovanni" w:date="2017-10-23T19:22:00Z"/>
          <w:rFonts w:eastAsia="SimSun"/>
          <w:lang w:val="en-US" w:eastAsia="zh-CN"/>
        </w:rPr>
      </w:pPr>
      <w:del w:id="5232" w:author="Romano Giovanni" w:date="2017-10-23T19:22:00Z">
        <w:r w:rsidRPr="00CF3217" w:rsidDel="00F62D68">
          <w:rPr>
            <w:rFonts w:eastAsia="SimSun"/>
            <w:lang w:val="en-US" w:eastAsia="zh-CN"/>
          </w:rPr>
          <w:delText>The community of interest supplementary service defined is:</w:delText>
        </w:r>
      </w:del>
    </w:p>
    <w:p w:rsidR="001D0093" w:rsidDel="00F62D68" w:rsidRDefault="001D0093" w:rsidP="001D0093">
      <w:pPr>
        <w:rPr>
          <w:del w:id="5233" w:author="Romano Giovanni" w:date="2017-10-23T19:22:00Z"/>
          <w:rFonts w:eastAsia="SimSun"/>
          <w:lang w:val="en-US" w:eastAsia="zh-CN"/>
        </w:rPr>
      </w:pPr>
      <w:del w:id="5234" w:author="Romano Giovanni" w:date="2017-10-23T19:22:00Z">
        <w:r w:rsidRPr="00CF3217" w:rsidDel="00F62D68">
          <w:rPr>
            <w:rFonts w:eastAsia="SimSun"/>
            <w:lang w:val="en-US" w:eastAsia="zh-CN"/>
          </w:rPr>
          <w:delText>–   closed user group (CUG).</w:delText>
        </w:r>
      </w:del>
    </w:p>
    <w:p w:rsidR="001D0093" w:rsidRPr="002D5C5B" w:rsidDel="00F62D68" w:rsidRDefault="001D0093" w:rsidP="00C337DE">
      <w:pPr>
        <w:pStyle w:val="Titolo5"/>
        <w:rPr>
          <w:del w:id="5235" w:author="Romano Giovanni" w:date="2017-10-23T19:22:00Z"/>
          <w:rFonts w:eastAsia="SimSun"/>
          <w:bCs/>
          <w:color w:val="000000"/>
          <w:szCs w:val="24"/>
          <w:lang w:val="en-US" w:eastAsia="zh-CN"/>
        </w:rPr>
      </w:pPr>
      <w:del w:id="5236" w:author="Romano Giovanni" w:date="2017-10-23T19:22:00Z">
        <w:r w:rsidRPr="00CF3217" w:rsidDel="00F62D68">
          <w:rPr>
            <w:rFonts w:eastAsia="SimSun"/>
            <w:bCs/>
            <w:color w:val="000000"/>
            <w:szCs w:val="24"/>
            <w:lang w:val="en-US" w:eastAsia="zh-CN"/>
          </w:rPr>
          <w:delText>5.1.2.</w:delText>
        </w:r>
      </w:del>
      <w:del w:id="5237" w:author="Romano Giovanni" w:date="2017-10-23T19:18:00Z">
        <w:r w:rsidRPr="00CF3217" w:rsidDel="00431081">
          <w:rPr>
            <w:rFonts w:eastAsia="SimSun"/>
            <w:bCs/>
            <w:color w:val="000000"/>
            <w:szCs w:val="24"/>
            <w:lang w:val="en-US" w:eastAsia="zh-CN"/>
          </w:rPr>
          <w:delText>12</w:delText>
        </w:r>
      </w:del>
      <w:del w:id="5238" w:author="Romano Giovanni" w:date="2017-10-23T19:22:00Z">
        <w:r w:rsidRPr="00CF3217" w:rsidDel="00F62D68">
          <w:rPr>
            <w:rFonts w:eastAsia="SimSun"/>
            <w:bCs/>
            <w:color w:val="000000"/>
            <w:szCs w:val="24"/>
            <w:lang w:val="en-US" w:eastAsia="zh-CN"/>
          </w:rPr>
          <w:delText>.</w:delText>
        </w:r>
      </w:del>
      <w:del w:id="5239" w:author="Romano Giovanni" w:date="2017-10-23T19:18:00Z">
        <w:r w:rsidRPr="00CF3217" w:rsidDel="00431081">
          <w:rPr>
            <w:rFonts w:eastAsia="SimSun"/>
            <w:bCs/>
            <w:color w:val="000000"/>
            <w:szCs w:val="24"/>
            <w:lang w:val="en-US" w:eastAsia="zh-CN"/>
          </w:rPr>
          <w:delText>22</w:delText>
        </w:r>
      </w:del>
      <w:del w:id="5240" w:author="Romano Giovanni" w:date="2017-10-23T19:22:00Z">
        <w:r w:rsidRPr="00CF3217" w:rsidDel="00F62D68">
          <w:rPr>
            <w:rFonts w:eastAsia="SimSun"/>
            <w:bCs/>
            <w:color w:val="000000"/>
            <w:szCs w:val="24"/>
            <w:lang w:val="en-US" w:eastAsia="zh-CN"/>
          </w:rPr>
          <w:tab/>
          <w:delText>TS 23.086</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241" w:author="Romano Giovanni" w:date="2017-10-23T19:22:00Z"/>
          <w:rFonts w:eastAsia="SimSun"/>
          <w:b/>
          <w:bCs/>
          <w:color w:val="000000"/>
          <w:sz w:val="30"/>
          <w:szCs w:val="30"/>
          <w:lang w:val="en-US" w:eastAsia="zh-CN"/>
        </w:rPr>
      </w:pPr>
      <w:del w:id="5242" w:author="Romano Giovanni" w:date="2017-10-23T19:22:00Z">
        <w:r w:rsidRPr="00CF3217" w:rsidDel="00F62D68">
          <w:rPr>
            <w:rFonts w:eastAsia="SimSun"/>
            <w:b/>
            <w:bCs/>
            <w:color w:val="000000"/>
            <w:szCs w:val="24"/>
            <w:lang w:val="en-US" w:eastAsia="zh-CN"/>
          </w:rPr>
          <w:delText>Advice of Charge (AoC) supplementary services; Stage 2</w:delText>
        </w:r>
      </w:del>
    </w:p>
    <w:p w:rsidR="001D0093" w:rsidRPr="00CF3217" w:rsidDel="00F62D68" w:rsidRDefault="001D0093" w:rsidP="001D0093">
      <w:pPr>
        <w:rPr>
          <w:del w:id="5243" w:author="Romano Giovanni" w:date="2017-10-23T19:22:00Z"/>
          <w:rFonts w:eastAsia="SimSun"/>
          <w:lang w:val="en-US" w:eastAsia="zh-CN"/>
        </w:rPr>
      </w:pPr>
      <w:del w:id="5244" w:author="Romano Giovanni" w:date="2017-10-23T19:22:00Z">
        <w:r w:rsidRPr="00CF3217" w:rsidDel="00F62D68">
          <w:rPr>
            <w:rFonts w:eastAsia="SimSun"/>
            <w:lang w:val="en-US" w:eastAsia="zh-CN"/>
          </w:rPr>
          <w:delText xml:space="preserve">This document gives the stage 2 description of the Advice of Charge (AoC) supplementary services. </w:delText>
        </w:r>
      </w:del>
    </w:p>
    <w:p w:rsidR="001D0093" w:rsidRPr="00CF3217" w:rsidDel="00F62D68" w:rsidRDefault="001D0093" w:rsidP="001D0093">
      <w:pPr>
        <w:rPr>
          <w:del w:id="5245" w:author="Romano Giovanni" w:date="2017-10-23T19:22:00Z"/>
          <w:rFonts w:eastAsia="SimSun"/>
          <w:lang w:val="en-US" w:eastAsia="zh-CN"/>
        </w:rPr>
      </w:pPr>
      <w:del w:id="5246" w:author="Romano Giovanni" w:date="2017-10-23T19:22:00Z">
        <w:r w:rsidRPr="00CF3217" w:rsidDel="00F62D68">
          <w:rPr>
            <w:rFonts w:eastAsia="SimSun"/>
            <w:lang w:val="en-US" w:eastAsia="zh-CN"/>
          </w:rPr>
          <w:delText xml:space="preserve">The charging supplementary services currently defined are: </w:delText>
        </w:r>
      </w:del>
    </w:p>
    <w:p w:rsidR="001D0093" w:rsidRPr="00CF3217" w:rsidDel="00F62D68" w:rsidRDefault="001D0093" w:rsidP="001D0093">
      <w:pPr>
        <w:rPr>
          <w:del w:id="5247" w:author="Romano Giovanni" w:date="2017-10-23T19:22:00Z"/>
          <w:rFonts w:eastAsia="SimSun"/>
          <w:lang w:val="en-US" w:eastAsia="zh-CN"/>
        </w:rPr>
      </w:pPr>
      <w:del w:id="5248" w:author="Romano Giovanni" w:date="2017-10-23T19:22:00Z">
        <w:r w:rsidRPr="00CF3217" w:rsidDel="00F62D68">
          <w:rPr>
            <w:rFonts w:eastAsia="SimSun"/>
            <w:lang w:val="en-US" w:eastAsia="zh-CN"/>
          </w:rPr>
          <w:delText>–   Advice of Charge (Information) (AoCI);</w:delText>
        </w:r>
      </w:del>
    </w:p>
    <w:p w:rsidR="001D0093" w:rsidDel="00F62D68" w:rsidRDefault="001D0093" w:rsidP="001D0093">
      <w:pPr>
        <w:rPr>
          <w:del w:id="5249" w:author="Romano Giovanni" w:date="2017-10-23T19:22:00Z"/>
          <w:rFonts w:eastAsia="SimSun"/>
          <w:lang w:val="en-US" w:eastAsia="zh-CN"/>
        </w:rPr>
      </w:pPr>
      <w:del w:id="5250" w:author="Romano Giovanni" w:date="2017-10-23T19:22:00Z">
        <w:r w:rsidRPr="00CF3217" w:rsidDel="00F62D68">
          <w:rPr>
            <w:rFonts w:eastAsia="SimSun"/>
            <w:lang w:val="en-US" w:eastAsia="zh-CN"/>
          </w:rPr>
          <w:delText>–   Advice of Charge (Charging) (AoCC).</w:delText>
        </w:r>
      </w:del>
    </w:p>
    <w:p w:rsidR="001D0093" w:rsidRPr="002D5C5B" w:rsidDel="00F62D68" w:rsidRDefault="001D0093" w:rsidP="00C337DE">
      <w:pPr>
        <w:pStyle w:val="Titolo5"/>
        <w:rPr>
          <w:del w:id="5251" w:author="Romano Giovanni" w:date="2017-10-23T19:22:00Z"/>
          <w:rFonts w:eastAsia="SimSun"/>
          <w:bCs/>
          <w:color w:val="000000"/>
          <w:szCs w:val="24"/>
          <w:lang w:val="en-US" w:eastAsia="zh-CN"/>
        </w:rPr>
      </w:pPr>
      <w:del w:id="5252" w:author="Romano Giovanni" w:date="2017-10-23T19:22:00Z">
        <w:r w:rsidRPr="00CF3217" w:rsidDel="00F62D68">
          <w:rPr>
            <w:rFonts w:eastAsia="SimSun"/>
            <w:bCs/>
            <w:color w:val="000000"/>
            <w:szCs w:val="24"/>
            <w:lang w:val="en-US" w:eastAsia="zh-CN"/>
          </w:rPr>
          <w:delText>5.1.2.</w:delText>
        </w:r>
      </w:del>
      <w:del w:id="5253" w:author="Romano Giovanni" w:date="2017-10-23T19:18:00Z">
        <w:r w:rsidRPr="00CF3217" w:rsidDel="00431081">
          <w:rPr>
            <w:rFonts w:eastAsia="SimSun"/>
            <w:bCs/>
            <w:color w:val="000000"/>
            <w:szCs w:val="24"/>
            <w:lang w:val="en-US" w:eastAsia="zh-CN"/>
          </w:rPr>
          <w:delText>12</w:delText>
        </w:r>
      </w:del>
      <w:del w:id="5254" w:author="Romano Giovanni" w:date="2017-10-23T19:22:00Z">
        <w:r w:rsidRPr="00CF3217" w:rsidDel="00F62D68">
          <w:rPr>
            <w:rFonts w:eastAsia="SimSun"/>
            <w:bCs/>
            <w:color w:val="000000"/>
            <w:szCs w:val="24"/>
            <w:lang w:val="en-US" w:eastAsia="zh-CN"/>
          </w:rPr>
          <w:delText>.</w:delText>
        </w:r>
      </w:del>
      <w:del w:id="5255" w:author="Romano Giovanni" w:date="2017-10-23T19:18:00Z">
        <w:r w:rsidRPr="00CF3217" w:rsidDel="00431081">
          <w:rPr>
            <w:rFonts w:eastAsia="SimSun"/>
            <w:bCs/>
            <w:color w:val="000000"/>
            <w:szCs w:val="24"/>
            <w:lang w:val="en-US" w:eastAsia="zh-CN"/>
          </w:rPr>
          <w:delText>23</w:delText>
        </w:r>
      </w:del>
      <w:del w:id="5256" w:author="Romano Giovanni" w:date="2017-10-23T19:22:00Z">
        <w:r w:rsidRPr="00CF3217" w:rsidDel="00F62D68">
          <w:rPr>
            <w:rFonts w:eastAsia="SimSun"/>
            <w:bCs/>
            <w:color w:val="000000"/>
            <w:szCs w:val="24"/>
            <w:lang w:val="en-US" w:eastAsia="zh-CN"/>
          </w:rPr>
          <w:tab/>
          <w:delText>TS 23.087</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257" w:author="Romano Giovanni" w:date="2017-10-23T19:22:00Z"/>
          <w:rFonts w:eastAsia="SimSun"/>
          <w:b/>
          <w:bCs/>
          <w:color w:val="000000"/>
          <w:sz w:val="30"/>
          <w:szCs w:val="30"/>
          <w:lang w:val="en-US" w:eastAsia="zh-CN"/>
        </w:rPr>
      </w:pPr>
      <w:del w:id="5258" w:author="Romano Giovanni" w:date="2017-10-23T19:22:00Z">
        <w:r w:rsidRPr="00CF3217" w:rsidDel="00F62D68">
          <w:rPr>
            <w:rFonts w:eastAsia="SimSun"/>
            <w:b/>
            <w:bCs/>
            <w:color w:val="000000"/>
            <w:szCs w:val="24"/>
            <w:lang w:val="en-US" w:eastAsia="zh-CN"/>
          </w:rPr>
          <w:delText>User-to-User Signalling (UUS) supplementary service; Stage 2</w:delText>
        </w:r>
      </w:del>
    </w:p>
    <w:p w:rsidR="001D0093" w:rsidRPr="00CF3217" w:rsidDel="00F62D68" w:rsidRDefault="001D0093" w:rsidP="001D0093">
      <w:pPr>
        <w:rPr>
          <w:del w:id="5259" w:author="Romano Giovanni" w:date="2017-10-23T19:22:00Z"/>
          <w:rFonts w:eastAsia="SimSun"/>
          <w:lang w:val="en-US" w:eastAsia="zh-CN"/>
        </w:rPr>
      </w:pPr>
      <w:del w:id="5260" w:author="Romano Giovanni" w:date="2017-10-23T19:22:00Z">
        <w:r w:rsidRPr="00CF3217" w:rsidDel="00F62D68">
          <w:rPr>
            <w:rFonts w:eastAsia="SimSun"/>
            <w:lang w:val="en-US" w:eastAsia="zh-CN"/>
          </w:rPr>
          <w:delText xml:space="preserve">This document gives the stage 2 description of the User-to-User signalling supplementary services. </w:delText>
        </w:r>
      </w:del>
    </w:p>
    <w:p w:rsidR="001D0093" w:rsidRPr="00CF3217" w:rsidDel="00F62D68" w:rsidRDefault="001D0093" w:rsidP="001D0093">
      <w:pPr>
        <w:rPr>
          <w:del w:id="5261" w:author="Romano Giovanni" w:date="2017-10-23T19:22:00Z"/>
          <w:rFonts w:eastAsia="SimSun"/>
          <w:lang w:val="en-US" w:eastAsia="zh-CN"/>
        </w:rPr>
      </w:pPr>
      <w:del w:id="5262" w:author="Romano Giovanni" w:date="2017-10-23T19:22:00Z">
        <w:r w:rsidRPr="00CF3217" w:rsidDel="00F62D68">
          <w:rPr>
            <w:rFonts w:eastAsia="SimSun"/>
            <w:lang w:val="en-US" w:eastAsia="zh-CN"/>
          </w:rPr>
          <w:delText>The User-to-user supplementary service is divided into 3 different services:</w:delText>
        </w:r>
      </w:del>
    </w:p>
    <w:p w:rsidR="001D0093" w:rsidRPr="008E7460" w:rsidDel="00F62D68" w:rsidRDefault="001D0093" w:rsidP="001D0093">
      <w:pPr>
        <w:rPr>
          <w:del w:id="5263" w:author="Romano Giovanni" w:date="2017-10-23T19:22:00Z"/>
          <w:rFonts w:eastAsia="SimSun"/>
          <w:lang w:val="en-US" w:eastAsia="zh-CN"/>
        </w:rPr>
      </w:pPr>
      <w:del w:id="5264" w:author="Romano Giovanni" w:date="2017-10-23T19:22:00Z">
        <w:r w:rsidRPr="008E7460" w:rsidDel="00F62D68">
          <w:rPr>
            <w:rFonts w:eastAsia="SimSun"/>
            <w:lang w:val="en-US" w:eastAsia="zh-CN"/>
          </w:rPr>
          <w:delText xml:space="preserve">–   Service 1 (UUS1); </w:delText>
        </w:r>
      </w:del>
    </w:p>
    <w:p w:rsidR="001D0093" w:rsidRPr="008E7460" w:rsidDel="00F62D68" w:rsidRDefault="001D0093" w:rsidP="001D0093">
      <w:pPr>
        <w:rPr>
          <w:del w:id="5265" w:author="Romano Giovanni" w:date="2017-10-23T19:22:00Z"/>
          <w:rFonts w:eastAsia="SimSun"/>
          <w:lang w:val="en-US" w:eastAsia="zh-CN"/>
        </w:rPr>
      </w:pPr>
      <w:del w:id="5266" w:author="Romano Giovanni" w:date="2017-10-23T19:22:00Z">
        <w:r w:rsidRPr="008E7460" w:rsidDel="00F62D68">
          <w:rPr>
            <w:rFonts w:eastAsia="SimSun"/>
            <w:lang w:val="en-US" w:eastAsia="zh-CN"/>
          </w:rPr>
          <w:delText xml:space="preserve">–   Service 2 (UUS2); </w:delText>
        </w:r>
      </w:del>
    </w:p>
    <w:p w:rsidR="001D0093" w:rsidRPr="008E7460" w:rsidDel="00F62D68" w:rsidRDefault="001D0093" w:rsidP="001D0093">
      <w:pPr>
        <w:rPr>
          <w:del w:id="5267" w:author="Romano Giovanni" w:date="2017-10-23T19:22:00Z"/>
          <w:rFonts w:eastAsia="SimSun"/>
          <w:color w:val="000000"/>
          <w:szCs w:val="24"/>
          <w:lang w:val="en-US" w:eastAsia="zh-CN"/>
        </w:rPr>
      </w:pPr>
      <w:del w:id="5268" w:author="Romano Giovanni" w:date="2017-10-23T19:22:00Z">
        <w:r w:rsidRPr="008E7460" w:rsidDel="00F62D68">
          <w:rPr>
            <w:rFonts w:eastAsia="SimSun"/>
            <w:color w:val="000000"/>
            <w:szCs w:val="24"/>
            <w:lang w:val="en-US" w:eastAsia="zh-CN"/>
          </w:rPr>
          <w:delText>–   Service 3 (UUS3).</w:delText>
        </w:r>
      </w:del>
    </w:p>
    <w:p w:rsidR="001D0093" w:rsidRPr="002D5C5B" w:rsidDel="00F62D68" w:rsidRDefault="001D0093" w:rsidP="00C337DE">
      <w:pPr>
        <w:pStyle w:val="Titolo5"/>
        <w:rPr>
          <w:del w:id="5269" w:author="Romano Giovanni" w:date="2017-10-23T19:22:00Z"/>
          <w:rFonts w:eastAsia="SimSun"/>
          <w:bCs/>
          <w:color w:val="000000"/>
          <w:szCs w:val="24"/>
          <w:lang w:val="en-US" w:eastAsia="zh-CN"/>
        </w:rPr>
      </w:pPr>
      <w:del w:id="5270" w:author="Romano Giovanni" w:date="2017-10-23T19:22:00Z">
        <w:r w:rsidRPr="00CF3217" w:rsidDel="00F62D68">
          <w:rPr>
            <w:rFonts w:eastAsia="SimSun"/>
            <w:bCs/>
            <w:color w:val="000000"/>
            <w:szCs w:val="24"/>
            <w:lang w:val="en-US" w:eastAsia="zh-CN"/>
          </w:rPr>
          <w:lastRenderedPageBreak/>
          <w:delText>5.1.2.</w:delText>
        </w:r>
      </w:del>
      <w:del w:id="5271" w:author="Romano Giovanni" w:date="2017-10-23T19:19:00Z">
        <w:r w:rsidRPr="00CF3217" w:rsidDel="00F62D68">
          <w:rPr>
            <w:rFonts w:eastAsia="SimSun"/>
            <w:bCs/>
            <w:color w:val="000000"/>
            <w:szCs w:val="24"/>
            <w:lang w:val="en-US" w:eastAsia="zh-CN"/>
          </w:rPr>
          <w:delText>12</w:delText>
        </w:r>
      </w:del>
      <w:del w:id="5272" w:author="Romano Giovanni" w:date="2017-10-23T19:22:00Z">
        <w:r w:rsidRPr="00CF3217" w:rsidDel="00F62D68">
          <w:rPr>
            <w:rFonts w:eastAsia="SimSun"/>
            <w:bCs/>
            <w:color w:val="000000"/>
            <w:szCs w:val="24"/>
            <w:lang w:val="en-US" w:eastAsia="zh-CN"/>
          </w:rPr>
          <w:delText>.</w:delText>
        </w:r>
      </w:del>
      <w:del w:id="5273" w:author="Romano Giovanni" w:date="2017-10-23T19:19:00Z">
        <w:r w:rsidRPr="00CF3217" w:rsidDel="00F62D68">
          <w:rPr>
            <w:rFonts w:eastAsia="SimSun"/>
            <w:bCs/>
            <w:color w:val="000000"/>
            <w:szCs w:val="24"/>
            <w:lang w:val="en-US" w:eastAsia="zh-CN"/>
          </w:rPr>
          <w:delText>24</w:delText>
        </w:r>
      </w:del>
      <w:del w:id="5274" w:author="Romano Giovanni" w:date="2017-10-23T19:22:00Z">
        <w:r w:rsidRPr="00CF3217" w:rsidDel="00F62D68">
          <w:rPr>
            <w:rFonts w:eastAsia="SimSun"/>
            <w:bCs/>
            <w:color w:val="000000"/>
            <w:szCs w:val="24"/>
            <w:lang w:val="en-US" w:eastAsia="zh-CN"/>
          </w:rPr>
          <w:tab/>
          <w:delText>TS 23.088</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275" w:author="Romano Giovanni" w:date="2017-10-23T19:22:00Z"/>
          <w:rFonts w:eastAsia="SimSun"/>
          <w:b/>
          <w:bCs/>
          <w:color w:val="000000"/>
          <w:sz w:val="30"/>
          <w:szCs w:val="30"/>
          <w:lang w:val="en-US" w:eastAsia="zh-CN"/>
        </w:rPr>
      </w:pPr>
      <w:del w:id="5276" w:author="Romano Giovanni" w:date="2017-10-23T19:22:00Z">
        <w:r w:rsidRPr="00CF3217" w:rsidDel="00F62D68">
          <w:rPr>
            <w:rFonts w:eastAsia="SimSun"/>
            <w:b/>
            <w:bCs/>
            <w:color w:val="000000"/>
            <w:szCs w:val="24"/>
            <w:lang w:val="en-US" w:eastAsia="zh-CN"/>
          </w:rPr>
          <w:delText>Call Barring (CB) Supplementary Services; Stage 2</w:delText>
        </w:r>
      </w:del>
    </w:p>
    <w:p w:rsidR="001D0093" w:rsidRPr="00CF3217" w:rsidDel="00F62D68" w:rsidRDefault="001D0093" w:rsidP="001D0093">
      <w:pPr>
        <w:rPr>
          <w:del w:id="5277" w:author="Romano Giovanni" w:date="2017-10-23T19:22:00Z"/>
          <w:rFonts w:eastAsia="SimSun"/>
          <w:lang w:val="en-US" w:eastAsia="zh-CN"/>
        </w:rPr>
      </w:pPr>
      <w:del w:id="5278" w:author="Romano Giovanni" w:date="2017-10-23T19:22:00Z">
        <w:r w:rsidRPr="00CF3217" w:rsidDel="00F62D68">
          <w:rPr>
            <w:rFonts w:eastAsia="SimSun"/>
            <w:lang w:val="en-US" w:eastAsia="zh-CN"/>
          </w:rPr>
          <w:delText xml:space="preserve">This document gives the stage 2 description of the call barring services. </w:delText>
        </w:r>
      </w:del>
    </w:p>
    <w:p w:rsidR="001D0093" w:rsidRPr="00CF3217" w:rsidDel="00F62D68" w:rsidRDefault="001D0093" w:rsidP="001D0093">
      <w:pPr>
        <w:rPr>
          <w:del w:id="5279" w:author="Romano Giovanni" w:date="2017-10-23T19:22:00Z"/>
          <w:rFonts w:eastAsia="SimSun"/>
          <w:lang w:val="en-US" w:eastAsia="zh-CN"/>
        </w:rPr>
      </w:pPr>
      <w:del w:id="5280" w:author="Romano Giovanni" w:date="2017-10-23T19:22:00Z">
        <w:r w:rsidRPr="00CF3217" w:rsidDel="00F62D68">
          <w:rPr>
            <w:rFonts w:eastAsia="SimSun"/>
            <w:lang w:val="en-US" w:eastAsia="zh-CN"/>
          </w:rPr>
          <w:delText xml:space="preserve">The possibility for a mobile subscriber to have certain categories of calls barred originated from or terminated at his access: </w:delText>
        </w:r>
      </w:del>
    </w:p>
    <w:p w:rsidR="001D0093" w:rsidRPr="00CF3217" w:rsidDel="00F62D68" w:rsidRDefault="001D0093" w:rsidP="001D0093">
      <w:pPr>
        <w:rPr>
          <w:del w:id="5281" w:author="Romano Giovanni" w:date="2017-10-23T19:22:00Z"/>
          <w:rFonts w:eastAsia="SimSun"/>
          <w:lang w:val="en-US" w:eastAsia="zh-CN"/>
        </w:rPr>
      </w:pPr>
      <w:del w:id="5282" w:author="Romano Giovanni" w:date="2017-10-23T19:22:00Z">
        <w:r w:rsidRPr="00CF3217" w:rsidDel="00F62D68">
          <w:rPr>
            <w:rFonts w:eastAsia="SimSun"/>
            <w:lang w:val="en-US" w:eastAsia="zh-CN"/>
          </w:rPr>
          <w:delText>Barring of outgoing calls:</w:delText>
        </w:r>
      </w:del>
    </w:p>
    <w:p w:rsidR="001D0093" w:rsidRPr="00CF3217" w:rsidDel="00F62D68" w:rsidRDefault="001D0093" w:rsidP="001D0093">
      <w:pPr>
        <w:rPr>
          <w:del w:id="5283" w:author="Romano Giovanni" w:date="2017-10-23T19:22:00Z"/>
          <w:rFonts w:eastAsia="SimSun"/>
          <w:lang w:val="en-US" w:eastAsia="zh-CN"/>
        </w:rPr>
      </w:pPr>
      <w:del w:id="5284" w:author="Romano Giovanni" w:date="2017-10-23T19:22:00Z">
        <w:r w:rsidRPr="00CF3217" w:rsidDel="00F62D68">
          <w:rPr>
            <w:rFonts w:eastAsia="SimSun"/>
            <w:lang w:val="en-US" w:eastAsia="zh-CN"/>
          </w:rPr>
          <w:delText xml:space="preserve">–   Barring of all outgoing calls (BAOC) (Barring program 1); </w:delText>
        </w:r>
      </w:del>
    </w:p>
    <w:p w:rsidR="001D0093" w:rsidRPr="00CF3217" w:rsidDel="00F62D68" w:rsidRDefault="001D0093" w:rsidP="001D0093">
      <w:pPr>
        <w:rPr>
          <w:del w:id="5285" w:author="Romano Giovanni" w:date="2017-10-23T19:22:00Z"/>
          <w:rFonts w:eastAsia="SimSun"/>
          <w:lang w:val="en-US" w:eastAsia="zh-CN"/>
        </w:rPr>
      </w:pPr>
      <w:del w:id="5286" w:author="Romano Giovanni" w:date="2017-10-23T19:22:00Z">
        <w:r w:rsidRPr="00CF3217" w:rsidDel="00F62D68">
          <w:rPr>
            <w:rFonts w:eastAsia="SimSun"/>
            <w:lang w:val="en-US" w:eastAsia="zh-CN"/>
          </w:rPr>
          <w:delText xml:space="preserve">–   Barring of outgoing international calls (BOIC) (Barring program 2); </w:delText>
        </w:r>
      </w:del>
    </w:p>
    <w:p w:rsidR="001D0093" w:rsidRPr="00CF3217" w:rsidDel="00F62D68" w:rsidRDefault="001D0093" w:rsidP="001D0093">
      <w:pPr>
        <w:rPr>
          <w:del w:id="5287" w:author="Romano Giovanni" w:date="2017-10-23T19:22:00Z"/>
          <w:rFonts w:eastAsia="SimSun"/>
          <w:lang w:val="en-US" w:eastAsia="zh-CN"/>
        </w:rPr>
      </w:pPr>
      <w:del w:id="5288" w:author="Romano Giovanni" w:date="2017-10-23T19:22:00Z">
        <w:r w:rsidRPr="00CF3217" w:rsidDel="00F62D68">
          <w:rPr>
            <w:rFonts w:eastAsia="SimSun"/>
            <w:lang w:val="en-US" w:eastAsia="zh-CN"/>
          </w:rPr>
          <w:delText xml:space="preserve">–   Barring of outgoing international calls EXCEPT those directed to the home PLMN country (BOIC-exHC) (Barring program 3). </w:delText>
        </w:r>
      </w:del>
    </w:p>
    <w:p w:rsidR="001D0093" w:rsidRPr="00CF3217" w:rsidDel="00F62D68" w:rsidRDefault="001D0093" w:rsidP="001D0093">
      <w:pPr>
        <w:rPr>
          <w:del w:id="5289" w:author="Romano Giovanni" w:date="2017-10-23T19:22:00Z"/>
          <w:rFonts w:eastAsia="SimSun"/>
          <w:lang w:val="en-US" w:eastAsia="zh-CN"/>
        </w:rPr>
      </w:pPr>
      <w:del w:id="5290" w:author="Romano Giovanni" w:date="2017-10-23T19:22:00Z">
        <w:r w:rsidRPr="00CF3217" w:rsidDel="00F62D68">
          <w:rPr>
            <w:rFonts w:eastAsia="SimSun"/>
            <w:lang w:val="en-US" w:eastAsia="zh-CN"/>
          </w:rPr>
          <w:delText>Barring of incoming calls:</w:delText>
        </w:r>
      </w:del>
    </w:p>
    <w:p w:rsidR="001D0093" w:rsidRPr="00CF3217" w:rsidDel="00F62D68" w:rsidRDefault="001D0093" w:rsidP="001D0093">
      <w:pPr>
        <w:rPr>
          <w:del w:id="5291" w:author="Romano Giovanni" w:date="2017-10-23T19:22:00Z"/>
          <w:rFonts w:eastAsia="SimSun"/>
          <w:sz w:val="27"/>
          <w:szCs w:val="27"/>
          <w:lang w:val="en-US" w:eastAsia="zh-CN"/>
        </w:rPr>
      </w:pPr>
      <w:del w:id="5292" w:author="Romano Giovanni" w:date="2017-10-23T19:22:00Z">
        <w:r w:rsidRPr="00CF3217" w:rsidDel="00F62D68">
          <w:rPr>
            <w:rFonts w:eastAsia="SimSun"/>
            <w:lang w:val="en-US" w:eastAsia="zh-CN"/>
          </w:rPr>
          <w:delText>–   Barring of all incoming calls (BAIC) (Barring program 1);</w:delText>
        </w:r>
        <w:r w:rsidRPr="00CF3217" w:rsidDel="00F62D68">
          <w:rPr>
            <w:rFonts w:eastAsia="SimSun"/>
            <w:sz w:val="27"/>
            <w:szCs w:val="27"/>
            <w:lang w:val="en-US" w:eastAsia="zh-CN"/>
          </w:rPr>
          <w:delText xml:space="preserve"> </w:delText>
        </w:r>
      </w:del>
    </w:p>
    <w:p w:rsidR="001D0093" w:rsidRPr="00CF3217" w:rsidDel="00F62D68" w:rsidRDefault="001D0093" w:rsidP="001D0093">
      <w:pPr>
        <w:rPr>
          <w:del w:id="5293" w:author="Romano Giovanni" w:date="2017-10-23T19:22:00Z"/>
          <w:rFonts w:eastAsia="SimSun"/>
          <w:lang w:val="en-US" w:eastAsia="zh-CN"/>
        </w:rPr>
      </w:pPr>
      <w:del w:id="5294" w:author="Romano Giovanni" w:date="2017-10-23T19:22:00Z">
        <w:r w:rsidRPr="00CF3217" w:rsidDel="00F62D68">
          <w:rPr>
            <w:rFonts w:eastAsia="SimSun"/>
            <w:lang w:val="en-US" w:eastAsia="zh-CN"/>
          </w:rPr>
          <w:delText>–   Barring of incoming calls when roaming outside the home PLMN country (BIC-Roam) (Barring program 2)</w:delText>
        </w:r>
      </w:del>
    </w:p>
    <w:p w:rsidR="001D0093" w:rsidDel="00F62D68" w:rsidRDefault="001D0093" w:rsidP="001D0093">
      <w:pPr>
        <w:rPr>
          <w:del w:id="5295" w:author="Romano Giovanni" w:date="2017-10-23T19:22:00Z"/>
          <w:rFonts w:eastAsia="SimSun"/>
          <w:lang w:val="en-US" w:eastAsia="zh-CN"/>
        </w:rPr>
      </w:pPr>
      <w:del w:id="5296" w:author="Romano Giovanni" w:date="2017-10-23T19:22:00Z">
        <w:r w:rsidRPr="00CF3217" w:rsidDel="00F62D68">
          <w:rPr>
            <w:rFonts w:eastAsia="SimSun"/>
            <w:lang w:val="en-US" w:eastAsia="zh-CN"/>
          </w:rPr>
          <w:delTex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delText>
        </w:r>
      </w:del>
    </w:p>
    <w:p w:rsidR="001D0093" w:rsidRPr="002D5C5B" w:rsidDel="00F62D68" w:rsidRDefault="001D0093" w:rsidP="00C337DE">
      <w:pPr>
        <w:pStyle w:val="Titolo5"/>
        <w:rPr>
          <w:del w:id="5297" w:author="Romano Giovanni" w:date="2017-10-23T19:22:00Z"/>
          <w:rFonts w:eastAsia="SimSun"/>
          <w:bCs/>
          <w:color w:val="000000"/>
          <w:szCs w:val="24"/>
          <w:lang w:val="en-US" w:eastAsia="zh-CN"/>
        </w:rPr>
      </w:pPr>
      <w:del w:id="5298" w:author="Romano Giovanni" w:date="2017-10-23T19:22:00Z">
        <w:r w:rsidRPr="00CF3217" w:rsidDel="00F62D68">
          <w:rPr>
            <w:rFonts w:eastAsia="SimSun"/>
            <w:bCs/>
            <w:color w:val="000000"/>
            <w:szCs w:val="24"/>
            <w:lang w:val="en-US" w:eastAsia="zh-CN"/>
          </w:rPr>
          <w:delText>5.1.2.</w:delText>
        </w:r>
      </w:del>
      <w:del w:id="5299" w:author="Romano Giovanni" w:date="2017-10-23T19:19:00Z">
        <w:r w:rsidRPr="00CF3217" w:rsidDel="00F62D68">
          <w:rPr>
            <w:rFonts w:eastAsia="SimSun"/>
            <w:bCs/>
            <w:color w:val="000000"/>
            <w:szCs w:val="24"/>
            <w:lang w:val="en-US" w:eastAsia="zh-CN"/>
          </w:rPr>
          <w:delText>12</w:delText>
        </w:r>
      </w:del>
      <w:del w:id="5300" w:author="Romano Giovanni" w:date="2017-10-23T19:22:00Z">
        <w:r w:rsidRPr="00CF3217" w:rsidDel="00F62D68">
          <w:rPr>
            <w:rFonts w:eastAsia="SimSun"/>
            <w:bCs/>
            <w:color w:val="000000"/>
            <w:szCs w:val="24"/>
            <w:lang w:val="en-US" w:eastAsia="zh-CN"/>
          </w:rPr>
          <w:delText>.</w:delText>
        </w:r>
      </w:del>
      <w:del w:id="5301" w:author="Romano Giovanni" w:date="2017-10-23T19:19:00Z">
        <w:r w:rsidRPr="00CF3217" w:rsidDel="00F62D68">
          <w:rPr>
            <w:rFonts w:eastAsia="SimSun"/>
            <w:bCs/>
            <w:color w:val="000000"/>
            <w:szCs w:val="24"/>
            <w:lang w:val="en-US" w:eastAsia="zh-CN"/>
          </w:rPr>
          <w:delText>25</w:delText>
        </w:r>
      </w:del>
      <w:del w:id="5302" w:author="Romano Giovanni" w:date="2017-10-23T19:22:00Z">
        <w:r w:rsidRPr="00CF3217" w:rsidDel="00F62D68">
          <w:rPr>
            <w:rFonts w:eastAsia="SimSun"/>
            <w:bCs/>
            <w:color w:val="000000"/>
            <w:szCs w:val="24"/>
            <w:lang w:val="en-US" w:eastAsia="zh-CN"/>
          </w:rPr>
          <w:tab/>
          <w:delText>TS 23.090</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03" w:author="Romano Giovanni" w:date="2017-10-23T19:22:00Z"/>
          <w:rFonts w:eastAsia="SimSun"/>
          <w:b/>
          <w:bCs/>
          <w:color w:val="000000"/>
          <w:sz w:val="30"/>
          <w:szCs w:val="30"/>
          <w:lang w:val="en-US" w:eastAsia="zh-CN"/>
        </w:rPr>
      </w:pPr>
      <w:del w:id="5304" w:author="Romano Giovanni" w:date="2017-10-23T19:22:00Z">
        <w:r w:rsidRPr="00CF3217" w:rsidDel="00F62D68">
          <w:rPr>
            <w:rFonts w:eastAsia="SimSun"/>
            <w:b/>
            <w:bCs/>
            <w:color w:val="000000"/>
            <w:szCs w:val="24"/>
            <w:lang w:val="en-US" w:eastAsia="zh-CN"/>
          </w:rPr>
          <w:delText>Unstructured Supplementary Service Data (USSD); Stage 2</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305" w:author="Romano Giovanni" w:date="2017-10-23T19:22:00Z"/>
          <w:rFonts w:eastAsia="SimSun"/>
          <w:color w:val="000000"/>
          <w:szCs w:val="24"/>
          <w:lang w:val="en-US" w:eastAsia="zh-CN"/>
        </w:rPr>
      </w:pPr>
      <w:del w:id="5306" w:author="Romano Giovanni" w:date="2017-10-23T19:22:00Z">
        <w:r w:rsidRPr="00CF3217" w:rsidDel="00F62D68">
          <w:rPr>
            <w:rFonts w:eastAsia="SimSun"/>
            <w:color w:val="000000"/>
            <w:szCs w:val="24"/>
            <w:lang w:val="en-US" w:eastAsia="zh-CN"/>
          </w:rPr>
          <w:delTex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delText>
        </w:r>
      </w:del>
    </w:p>
    <w:p w:rsidR="001D0093" w:rsidRPr="002D5C5B" w:rsidDel="00F62D68" w:rsidRDefault="001D0093" w:rsidP="00C337DE">
      <w:pPr>
        <w:pStyle w:val="Titolo5"/>
        <w:rPr>
          <w:del w:id="5307" w:author="Romano Giovanni" w:date="2017-10-23T19:22:00Z"/>
          <w:rFonts w:eastAsia="SimSun"/>
          <w:bCs/>
          <w:color w:val="000000"/>
          <w:szCs w:val="24"/>
          <w:lang w:val="en-US" w:eastAsia="zh-CN"/>
        </w:rPr>
      </w:pPr>
      <w:del w:id="5308" w:author="Romano Giovanni" w:date="2017-10-23T19:22:00Z">
        <w:r w:rsidRPr="00CF3217" w:rsidDel="00F62D68">
          <w:rPr>
            <w:rFonts w:eastAsia="SimSun"/>
            <w:bCs/>
            <w:color w:val="000000"/>
            <w:szCs w:val="24"/>
            <w:lang w:val="en-US" w:eastAsia="zh-CN"/>
          </w:rPr>
          <w:delText>5.1.2.</w:delText>
        </w:r>
      </w:del>
      <w:del w:id="5309" w:author="Romano Giovanni" w:date="2017-10-23T19:19:00Z">
        <w:r w:rsidRPr="00CF3217" w:rsidDel="00F62D68">
          <w:rPr>
            <w:rFonts w:eastAsia="SimSun"/>
            <w:bCs/>
            <w:color w:val="000000"/>
            <w:szCs w:val="24"/>
            <w:lang w:val="en-US" w:eastAsia="zh-CN"/>
          </w:rPr>
          <w:delText>12</w:delText>
        </w:r>
      </w:del>
      <w:del w:id="5310" w:author="Romano Giovanni" w:date="2017-10-23T19:22:00Z">
        <w:r w:rsidRPr="00CF3217" w:rsidDel="00F62D68">
          <w:rPr>
            <w:rFonts w:eastAsia="SimSun"/>
            <w:bCs/>
            <w:color w:val="000000"/>
            <w:szCs w:val="24"/>
            <w:lang w:val="en-US" w:eastAsia="zh-CN"/>
          </w:rPr>
          <w:delText>.</w:delText>
        </w:r>
      </w:del>
      <w:del w:id="5311" w:author="Romano Giovanni" w:date="2017-10-23T19:19:00Z">
        <w:r w:rsidRPr="00CF3217" w:rsidDel="00F62D68">
          <w:rPr>
            <w:rFonts w:eastAsia="SimSun"/>
            <w:bCs/>
            <w:color w:val="000000"/>
            <w:szCs w:val="24"/>
            <w:lang w:val="en-US" w:eastAsia="zh-CN"/>
          </w:rPr>
          <w:delText>26</w:delText>
        </w:r>
      </w:del>
      <w:del w:id="5312" w:author="Romano Giovanni" w:date="2017-10-23T19:22:00Z">
        <w:r w:rsidRPr="00CF3217" w:rsidDel="00F62D68">
          <w:rPr>
            <w:rFonts w:eastAsia="SimSun"/>
            <w:bCs/>
            <w:color w:val="000000"/>
            <w:szCs w:val="24"/>
            <w:lang w:val="en-US" w:eastAsia="zh-CN"/>
          </w:rPr>
          <w:tab/>
          <w:delText>TS 23.091</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13" w:author="Romano Giovanni" w:date="2017-10-23T19:22:00Z"/>
          <w:rFonts w:eastAsia="SimSun"/>
          <w:b/>
          <w:bCs/>
          <w:color w:val="000000"/>
          <w:sz w:val="30"/>
          <w:szCs w:val="30"/>
          <w:lang w:val="en-US" w:eastAsia="zh-CN"/>
        </w:rPr>
      </w:pPr>
      <w:del w:id="5314" w:author="Romano Giovanni" w:date="2017-10-23T19:22:00Z">
        <w:r w:rsidRPr="00CF3217" w:rsidDel="00F62D68">
          <w:rPr>
            <w:rFonts w:eastAsia="SimSun"/>
            <w:b/>
            <w:bCs/>
            <w:color w:val="000000"/>
            <w:szCs w:val="24"/>
            <w:lang w:val="en-US" w:eastAsia="zh-CN"/>
          </w:rPr>
          <w:delText>Explicit Call Transfer (ECT) supplementary service; Stage 2</w:delText>
        </w:r>
      </w:del>
    </w:p>
    <w:p w:rsidR="001D0093" w:rsidRPr="00CF3217" w:rsidDel="00F62D68" w:rsidRDefault="001D0093" w:rsidP="001D0093">
      <w:pPr>
        <w:widowControl w:val="0"/>
        <w:tabs>
          <w:tab w:val="clear" w:pos="1134"/>
          <w:tab w:val="clear" w:pos="1871"/>
          <w:tab w:val="clear" w:pos="2268"/>
          <w:tab w:val="left" w:pos="90"/>
        </w:tabs>
        <w:overflowPunct/>
        <w:textAlignment w:val="auto"/>
        <w:rPr>
          <w:del w:id="5315" w:author="Romano Giovanni" w:date="2017-10-23T19:22:00Z"/>
          <w:rFonts w:eastAsia="SimSun"/>
          <w:color w:val="000000"/>
          <w:szCs w:val="24"/>
          <w:lang w:val="en-US" w:eastAsia="zh-CN"/>
        </w:rPr>
      </w:pPr>
      <w:del w:id="5316" w:author="Romano Giovanni" w:date="2017-10-23T19:22:00Z">
        <w:r w:rsidRPr="00CF3217" w:rsidDel="00F62D68">
          <w:rPr>
            <w:rFonts w:eastAsia="SimSun"/>
            <w:color w:val="000000"/>
            <w:szCs w:val="24"/>
            <w:lang w:val="en-US" w:eastAsia="zh-CN"/>
          </w:rPr>
          <w:delText>This document gives the stage 2 description of the call t</w:delText>
        </w:r>
        <w:r w:rsidDel="00F62D68">
          <w:rPr>
            <w:rFonts w:eastAsia="SimSun"/>
            <w:color w:val="000000"/>
            <w:szCs w:val="24"/>
            <w:lang w:val="en-US" w:eastAsia="zh-CN"/>
          </w:rPr>
          <w:delText>ransfer supplementary services.</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317" w:author="Romano Giovanni" w:date="2017-10-23T19:22:00Z"/>
          <w:rFonts w:eastAsia="SimSun"/>
          <w:color w:val="000000"/>
          <w:szCs w:val="24"/>
          <w:lang w:val="en-US" w:eastAsia="zh-CN"/>
        </w:rPr>
      </w:pPr>
      <w:del w:id="5318" w:author="Romano Giovanni" w:date="2017-10-23T19:22:00Z">
        <w:r w:rsidRPr="00CF3217" w:rsidDel="00F62D68">
          <w:rPr>
            <w:rFonts w:eastAsia="SimSun"/>
            <w:color w:val="000000"/>
            <w:szCs w:val="24"/>
            <w:lang w:val="en-US" w:eastAsia="zh-CN"/>
          </w:rPr>
          <w:delText>Only one call transfer supplementary service has been defined, this is the Explicit Call Transfer (ECT) supplementary service, and it is described in this document.</w:delText>
        </w:r>
      </w:del>
    </w:p>
    <w:p w:rsidR="001D0093" w:rsidRPr="002D5C5B" w:rsidDel="00F62D68" w:rsidRDefault="001D0093" w:rsidP="00C337DE">
      <w:pPr>
        <w:pStyle w:val="Titolo5"/>
        <w:rPr>
          <w:del w:id="5319" w:author="Romano Giovanni" w:date="2017-10-23T19:22:00Z"/>
          <w:rFonts w:eastAsia="SimSun"/>
          <w:bCs/>
          <w:color w:val="000000"/>
          <w:szCs w:val="24"/>
          <w:lang w:val="en-US" w:eastAsia="zh-CN"/>
        </w:rPr>
      </w:pPr>
      <w:del w:id="5320" w:author="Romano Giovanni" w:date="2017-10-23T19:22:00Z">
        <w:r w:rsidRPr="00CF3217" w:rsidDel="00F62D68">
          <w:rPr>
            <w:rFonts w:eastAsia="SimSun"/>
            <w:bCs/>
            <w:color w:val="000000"/>
            <w:szCs w:val="24"/>
            <w:lang w:val="en-US" w:eastAsia="zh-CN"/>
          </w:rPr>
          <w:lastRenderedPageBreak/>
          <w:delText>5.1.2.</w:delText>
        </w:r>
      </w:del>
      <w:del w:id="5321" w:author="Romano Giovanni" w:date="2017-10-23T19:19:00Z">
        <w:r w:rsidRPr="00CF3217" w:rsidDel="00F62D68">
          <w:rPr>
            <w:rFonts w:eastAsia="SimSun"/>
            <w:bCs/>
            <w:color w:val="000000"/>
            <w:szCs w:val="24"/>
            <w:lang w:val="en-US" w:eastAsia="zh-CN"/>
          </w:rPr>
          <w:delText>12</w:delText>
        </w:r>
      </w:del>
      <w:del w:id="5322" w:author="Romano Giovanni" w:date="2017-10-23T19:22:00Z">
        <w:r w:rsidRPr="00CF3217" w:rsidDel="00F62D68">
          <w:rPr>
            <w:rFonts w:eastAsia="SimSun"/>
            <w:bCs/>
            <w:color w:val="000000"/>
            <w:szCs w:val="24"/>
            <w:lang w:val="en-US" w:eastAsia="zh-CN"/>
          </w:rPr>
          <w:delText>.</w:delText>
        </w:r>
      </w:del>
      <w:del w:id="5323" w:author="Romano Giovanni" w:date="2017-10-23T19:19:00Z">
        <w:r w:rsidRPr="00CF3217" w:rsidDel="00F62D68">
          <w:rPr>
            <w:rFonts w:eastAsia="SimSun"/>
            <w:bCs/>
            <w:color w:val="000000"/>
            <w:szCs w:val="24"/>
            <w:lang w:val="en-US" w:eastAsia="zh-CN"/>
          </w:rPr>
          <w:delText>27</w:delText>
        </w:r>
      </w:del>
      <w:del w:id="5324" w:author="Romano Giovanni" w:date="2017-10-23T19:22:00Z">
        <w:r w:rsidRPr="00CF3217" w:rsidDel="00F62D68">
          <w:rPr>
            <w:rFonts w:eastAsia="SimSun"/>
            <w:bCs/>
            <w:color w:val="000000"/>
            <w:szCs w:val="24"/>
            <w:lang w:val="en-US" w:eastAsia="zh-CN"/>
          </w:rPr>
          <w:tab/>
          <w:delText>TS 23.093</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25" w:author="Romano Giovanni" w:date="2017-10-23T19:22:00Z"/>
          <w:rFonts w:eastAsia="SimSun"/>
          <w:b/>
          <w:bCs/>
          <w:color w:val="000000"/>
          <w:sz w:val="30"/>
          <w:szCs w:val="30"/>
          <w:lang w:val="en-US" w:eastAsia="zh-CN"/>
        </w:rPr>
      </w:pPr>
      <w:del w:id="5326" w:author="Romano Giovanni" w:date="2017-10-23T19:22:00Z">
        <w:r w:rsidRPr="00CF3217" w:rsidDel="00F62D68">
          <w:rPr>
            <w:rFonts w:eastAsia="SimSun"/>
            <w:b/>
            <w:bCs/>
            <w:color w:val="000000"/>
            <w:szCs w:val="24"/>
            <w:lang w:val="en-US" w:eastAsia="zh-CN"/>
          </w:rPr>
          <w:delText>Technical realization of Completion of Calls to Busy Subscriber (CCBS); Stage 2</w:delText>
        </w:r>
      </w:del>
    </w:p>
    <w:p w:rsidR="001D0093" w:rsidDel="00F62D68" w:rsidRDefault="001D0093" w:rsidP="001D0093">
      <w:pPr>
        <w:widowControl w:val="0"/>
        <w:tabs>
          <w:tab w:val="clear" w:pos="1134"/>
          <w:tab w:val="clear" w:pos="1871"/>
          <w:tab w:val="clear" w:pos="2268"/>
          <w:tab w:val="left" w:pos="90"/>
        </w:tabs>
        <w:overflowPunct/>
        <w:spacing w:before="81"/>
        <w:textAlignment w:val="auto"/>
        <w:rPr>
          <w:del w:id="5327" w:author="Romano Giovanni" w:date="2017-10-23T19:22:00Z"/>
          <w:rFonts w:eastAsia="SimSun"/>
          <w:color w:val="000000"/>
          <w:szCs w:val="24"/>
          <w:lang w:val="en-US" w:eastAsia="zh-CN"/>
        </w:rPr>
      </w:pPr>
      <w:del w:id="5328" w:author="Romano Giovanni" w:date="2017-10-23T19:22:00Z">
        <w:r w:rsidRPr="00CF3217" w:rsidDel="00F62D68">
          <w:rPr>
            <w:rFonts w:eastAsia="SimSun"/>
            <w:color w:val="000000"/>
            <w:szCs w:val="24"/>
            <w:lang w:val="en-US" w:eastAsia="zh-CN"/>
          </w:rPr>
          <w:delText>This document gives the stage 2 description of the Completion of Calls to Busy Subscriber (CCBS) supplementary service.</w:delText>
        </w:r>
      </w:del>
    </w:p>
    <w:p w:rsidR="001D0093" w:rsidRPr="002D5C5B" w:rsidDel="00F62D68" w:rsidRDefault="001D0093" w:rsidP="00C337DE">
      <w:pPr>
        <w:pStyle w:val="Titolo5"/>
        <w:rPr>
          <w:del w:id="5329" w:author="Romano Giovanni" w:date="2017-10-23T19:22:00Z"/>
          <w:rFonts w:eastAsia="SimSun"/>
          <w:bCs/>
          <w:color w:val="000000"/>
          <w:sz w:val="30"/>
          <w:szCs w:val="30"/>
          <w:lang w:val="en-US" w:eastAsia="zh-CN"/>
        </w:rPr>
      </w:pPr>
      <w:del w:id="5330" w:author="Romano Giovanni" w:date="2017-10-23T19:22:00Z">
        <w:r w:rsidRPr="00CF3217" w:rsidDel="00F62D68">
          <w:rPr>
            <w:rFonts w:eastAsia="SimSun"/>
            <w:bCs/>
            <w:color w:val="000000"/>
            <w:szCs w:val="24"/>
            <w:lang w:val="en-US" w:eastAsia="zh-CN"/>
          </w:rPr>
          <w:delText>5.1.2.</w:delText>
        </w:r>
      </w:del>
      <w:del w:id="5331" w:author="Romano Giovanni" w:date="2017-10-23T19:19:00Z">
        <w:r w:rsidRPr="00CF3217" w:rsidDel="00F62D68">
          <w:rPr>
            <w:rFonts w:eastAsia="SimSun"/>
            <w:bCs/>
            <w:color w:val="000000"/>
            <w:szCs w:val="24"/>
            <w:lang w:val="en-US" w:eastAsia="zh-CN"/>
          </w:rPr>
          <w:delText>12</w:delText>
        </w:r>
      </w:del>
      <w:del w:id="5332" w:author="Romano Giovanni" w:date="2017-10-23T19:22:00Z">
        <w:r w:rsidRPr="00CF3217" w:rsidDel="00F62D68">
          <w:rPr>
            <w:rFonts w:eastAsia="SimSun"/>
            <w:bCs/>
            <w:color w:val="000000"/>
            <w:szCs w:val="24"/>
            <w:lang w:val="en-US" w:eastAsia="zh-CN"/>
          </w:rPr>
          <w:delText>.</w:delText>
        </w:r>
      </w:del>
      <w:del w:id="5333" w:author="Romano Giovanni" w:date="2017-10-23T19:20:00Z">
        <w:r w:rsidRPr="00CF3217" w:rsidDel="00F62D68">
          <w:rPr>
            <w:rFonts w:eastAsia="SimSun"/>
            <w:bCs/>
            <w:color w:val="000000"/>
            <w:szCs w:val="24"/>
            <w:lang w:val="en-US" w:eastAsia="zh-CN"/>
          </w:rPr>
          <w:delText>28</w:delText>
        </w:r>
      </w:del>
      <w:del w:id="5334" w:author="Romano Giovanni" w:date="2017-10-23T19:22:00Z">
        <w:r w:rsidRPr="00CF3217" w:rsidDel="00F62D68">
          <w:rPr>
            <w:rFonts w:eastAsia="SimSun"/>
            <w:bCs/>
            <w:color w:val="000000"/>
            <w:szCs w:val="24"/>
            <w:lang w:val="en-US" w:eastAsia="zh-CN"/>
          </w:rPr>
          <w:tab/>
          <w:delText>TS 23.094</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35" w:author="Romano Giovanni" w:date="2017-10-23T19:22:00Z"/>
          <w:rFonts w:eastAsia="SimSun"/>
          <w:b/>
          <w:bCs/>
          <w:color w:val="000000"/>
          <w:sz w:val="30"/>
          <w:szCs w:val="30"/>
          <w:lang w:val="en-US" w:eastAsia="zh-CN"/>
        </w:rPr>
      </w:pPr>
      <w:del w:id="5336" w:author="Romano Giovanni" w:date="2017-10-23T19:22:00Z">
        <w:r w:rsidRPr="00CF3217" w:rsidDel="00F62D68">
          <w:rPr>
            <w:rFonts w:eastAsia="SimSun"/>
            <w:b/>
            <w:bCs/>
            <w:color w:val="000000"/>
            <w:szCs w:val="24"/>
            <w:lang w:val="en-US" w:eastAsia="zh-CN"/>
          </w:rPr>
          <w:delText>Follow-Me (FM); Stage 2</w:delText>
        </w:r>
      </w:del>
    </w:p>
    <w:p w:rsidR="001D0093" w:rsidDel="00F62D68"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5337" w:author="Romano Giovanni" w:date="2017-10-23T19:22:00Z"/>
          <w:rFonts w:eastAsia="SimSun"/>
          <w:color w:val="000000"/>
          <w:szCs w:val="24"/>
          <w:lang w:val="en-US" w:eastAsia="zh-CN"/>
        </w:rPr>
      </w:pPr>
      <w:del w:id="5338" w:author="Romano Giovanni" w:date="2017-10-23T19:22:00Z">
        <w:r w:rsidRPr="00CF3217" w:rsidDel="00F62D68">
          <w:rPr>
            <w:rFonts w:eastAsia="SimSun"/>
            <w:color w:val="000000"/>
            <w:szCs w:val="24"/>
            <w:lang w:val="en-US" w:eastAsia="zh-CN"/>
          </w:rPr>
          <w:delText>This document specifies the stage 2 description for the Follow Me feature. The Follow Me feature enables a mobile subscriber A to manipulate the Follow Me data of a remote party B in such a way that subsequent calls directed to remote party B will be forwarded to subscriber A.</w:delText>
        </w:r>
      </w:del>
    </w:p>
    <w:p w:rsidR="001D0093" w:rsidRPr="002D5C5B" w:rsidDel="00F62D68" w:rsidRDefault="001D0093" w:rsidP="00C337DE">
      <w:pPr>
        <w:pStyle w:val="Titolo5"/>
        <w:rPr>
          <w:del w:id="5339" w:author="Romano Giovanni" w:date="2017-10-23T19:22:00Z"/>
          <w:rFonts w:eastAsia="SimSun"/>
          <w:bCs/>
          <w:color w:val="000000"/>
          <w:szCs w:val="24"/>
          <w:lang w:val="en-US" w:eastAsia="zh-CN"/>
        </w:rPr>
      </w:pPr>
      <w:del w:id="5340" w:author="Romano Giovanni" w:date="2017-10-23T19:22:00Z">
        <w:r w:rsidRPr="00CF3217" w:rsidDel="00F62D68">
          <w:rPr>
            <w:rFonts w:eastAsia="SimSun"/>
            <w:bCs/>
            <w:color w:val="000000"/>
            <w:szCs w:val="24"/>
            <w:lang w:val="en-US" w:eastAsia="zh-CN"/>
          </w:rPr>
          <w:delText>5.1.2.</w:delText>
        </w:r>
      </w:del>
      <w:del w:id="5341" w:author="Romano Giovanni" w:date="2017-10-23T19:20:00Z">
        <w:r w:rsidRPr="00CF3217" w:rsidDel="00F62D68">
          <w:rPr>
            <w:rFonts w:eastAsia="SimSun"/>
            <w:bCs/>
            <w:color w:val="000000"/>
            <w:szCs w:val="24"/>
            <w:lang w:val="en-US" w:eastAsia="zh-CN"/>
          </w:rPr>
          <w:delText>12</w:delText>
        </w:r>
      </w:del>
      <w:del w:id="5342" w:author="Romano Giovanni" w:date="2017-10-23T19:22:00Z">
        <w:r w:rsidRPr="00CF3217" w:rsidDel="00F62D68">
          <w:rPr>
            <w:rFonts w:eastAsia="SimSun"/>
            <w:bCs/>
            <w:color w:val="000000"/>
            <w:szCs w:val="24"/>
            <w:lang w:val="en-US" w:eastAsia="zh-CN"/>
          </w:rPr>
          <w:delText>.</w:delText>
        </w:r>
      </w:del>
      <w:del w:id="5343" w:author="Romano Giovanni" w:date="2017-10-23T19:20:00Z">
        <w:r w:rsidRPr="00CF3217" w:rsidDel="00F62D68">
          <w:rPr>
            <w:rFonts w:eastAsia="SimSun"/>
            <w:bCs/>
            <w:color w:val="000000"/>
            <w:szCs w:val="24"/>
            <w:lang w:val="en-US" w:eastAsia="zh-CN"/>
          </w:rPr>
          <w:delText>29</w:delText>
        </w:r>
      </w:del>
      <w:del w:id="5344" w:author="Romano Giovanni" w:date="2017-10-23T19:22:00Z">
        <w:r w:rsidRPr="00CF3217" w:rsidDel="00F62D68">
          <w:rPr>
            <w:rFonts w:eastAsia="SimSun"/>
            <w:bCs/>
            <w:color w:val="000000"/>
            <w:szCs w:val="24"/>
            <w:lang w:val="en-US" w:eastAsia="zh-CN"/>
          </w:rPr>
          <w:tab/>
          <w:delText>TS 23.096</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45" w:author="Romano Giovanni" w:date="2017-10-23T19:22:00Z"/>
          <w:rFonts w:eastAsia="SimSun"/>
          <w:b/>
          <w:bCs/>
          <w:color w:val="000000"/>
          <w:sz w:val="30"/>
          <w:szCs w:val="30"/>
          <w:lang w:val="en-US" w:eastAsia="zh-CN"/>
        </w:rPr>
      </w:pPr>
      <w:del w:id="5346" w:author="Romano Giovanni" w:date="2017-10-23T19:22:00Z">
        <w:r w:rsidRPr="00CF3217" w:rsidDel="00F62D68">
          <w:rPr>
            <w:rFonts w:eastAsia="SimSun"/>
            <w:b/>
            <w:bCs/>
            <w:color w:val="000000"/>
            <w:szCs w:val="24"/>
            <w:lang w:val="en-US" w:eastAsia="zh-CN"/>
          </w:rPr>
          <w:delText>Name identification supplementary services; Stage 2</w:delText>
        </w:r>
      </w:del>
    </w:p>
    <w:p w:rsidR="001D0093" w:rsidRPr="00CF3217" w:rsidDel="00F62D68" w:rsidRDefault="001D0093" w:rsidP="001D0093">
      <w:pPr>
        <w:widowControl w:val="0"/>
        <w:tabs>
          <w:tab w:val="clear" w:pos="1134"/>
          <w:tab w:val="clear" w:pos="1871"/>
          <w:tab w:val="clear" w:pos="2268"/>
          <w:tab w:val="left" w:pos="90"/>
        </w:tabs>
        <w:overflowPunct/>
        <w:spacing w:before="0"/>
        <w:textAlignment w:val="auto"/>
        <w:rPr>
          <w:del w:id="5347" w:author="Romano Giovanni" w:date="2017-10-23T19:22:00Z"/>
          <w:rFonts w:eastAsia="SimSun"/>
          <w:color w:val="000000"/>
          <w:szCs w:val="24"/>
          <w:lang w:val="en-US" w:eastAsia="zh-CN"/>
        </w:rPr>
      </w:pPr>
      <w:del w:id="5348" w:author="Romano Giovanni" w:date="2017-10-23T19:22:00Z">
        <w:r w:rsidRPr="00CF3217" w:rsidDel="00F62D68">
          <w:rPr>
            <w:rFonts w:eastAsia="SimSun"/>
            <w:color w:val="000000"/>
            <w:szCs w:val="24"/>
            <w:lang w:val="en-US" w:eastAsia="zh-CN"/>
          </w:rPr>
          <w:delText xml:space="preserve">This document gives the stage 2 description of the Name Identification Supplementary Services. </w:delText>
        </w:r>
      </w:del>
    </w:p>
    <w:p w:rsidR="001D0093" w:rsidDel="00F62D68"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5349" w:author="Romano Giovanni" w:date="2017-10-23T19:22:00Z"/>
          <w:rFonts w:eastAsia="SimSun"/>
          <w:color w:val="000000"/>
          <w:szCs w:val="24"/>
          <w:lang w:val="en-US" w:eastAsia="zh-CN"/>
        </w:rPr>
      </w:pPr>
      <w:del w:id="5350" w:author="Romano Giovanni" w:date="2017-10-23T19:22:00Z">
        <w:r w:rsidRPr="00CF3217" w:rsidDel="00F62D68">
          <w:rPr>
            <w:rFonts w:eastAsia="SimSun"/>
            <w:color w:val="000000"/>
            <w:szCs w:val="24"/>
            <w:lang w:val="en-US" w:eastAsia="zh-CN"/>
          </w:rPr>
          <w:delText>The group of Name Identification Supplementary Services contains the following Supplementary Service: CNAP - Calling name presentation.</w:delText>
        </w:r>
      </w:del>
    </w:p>
    <w:p w:rsidR="001D0093" w:rsidRPr="002D5C5B" w:rsidDel="00F62D68" w:rsidRDefault="001D0093" w:rsidP="00C337DE">
      <w:pPr>
        <w:pStyle w:val="Titolo5"/>
        <w:rPr>
          <w:del w:id="5351" w:author="Romano Giovanni" w:date="2017-10-23T19:22:00Z"/>
          <w:rFonts w:eastAsia="SimSun"/>
          <w:bCs/>
          <w:color w:val="000000"/>
          <w:szCs w:val="24"/>
          <w:lang w:val="en-US" w:eastAsia="zh-CN"/>
        </w:rPr>
      </w:pPr>
      <w:del w:id="5352" w:author="Romano Giovanni" w:date="2017-10-23T19:22:00Z">
        <w:r w:rsidRPr="00CF3217" w:rsidDel="00F62D68">
          <w:rPr>
            <w:rFonts w:eastAsia="SimSun"/>
            <w:bCs/>
            <w:color w:val="000000"/>
            <w:szCs w:val="24"/>
            <w:lang w:val="en-US" w:eastAsia="zh-CN"/>
          </w:rPr>
          <w:delText>5.1.2.</w:delText>
        </w:r>
      </w:del>
      <w:del w:id="5353" w:author="Romano Giovanni" w:date="2017-10-23T19:20:00Z">
        <w:r w:rsidRPr="00CF3217" w:rsidDel="00F62D68">
          <w:rPr>
            <w:rFonts w:eastAsia="SimSun"/>
            <w:bCs/>
            <w:color w:val="000000"/>
            <w:szCs w:val="24"/>
            <w:lang w:val="en-US" w:eastAsia="zh-CN"/>
          </w:rPr>
          <w:delText>12</w:delText>
        </w:r>
      </w:del>
      <w:del w:id="5354" w:author="Romano Giovanni" w:date="2017-10-23T19:22:00Z">
        <w:r w:rsidRPr="00CF3217" w:rsidDel="00F62D68">
          <w:rPr>
            <w:rFonts w:eastAsia="SimSun"/>
            <w:bCs/>
            <w:color w:val="000000"/>
            <w:szCs w:val="24"/>
            <w:lang w:val="en-US" w:eastAsia="zh-CN"/>
          </w:rPr>
          <w:delText>.</w:delText>
        </w:r>
      </w:del>
      <w:del w:id="5355" w:author="Romano Giovanni" w:date="2017-10-23T19:20:00Z">
        <w:r w:rsidRPr="00CF3217" w:rsidDel="00F62D68">
          <w:rPr>
            <w:rFonts w:eastAsia="SimSun"/>
            <w:bCs/>
            <w:color w:val="000000"/>
            <w:szCs w:val="24"/>
            <w:lang w:val="en-US" w:eastAsia="zh-CN"/>
          </w:rPr>
          <w:delText>30</w:delText>
        </w:r>
      </w:del>
      <w:del w:id="5356" w:author="Romano Giovanni" w:date="2017-10-23T19:22:00Z">
        <w:r w:rsidRPr="00CF3217" w:rsidDel="00F62D68">
          <w:rPr>
            <w:rFonts w:eastAsia="SimSun"/>
            <w:bCs/>
            <w:color w:val="000000"/>
            <w:szCs w:val="24"/>
            <w:lang w:val="en-US" w:eastAsia="zh-CN"/>
          </w:rPr>
          <w:tab/>
          <w:delText>TS 23.108</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57" w:author="Romano Giovanni" w:date="2017-10-23T19:22:00Z"/>
          <w:rFonts w:eastAsia="SimSun"/>
          <w:b/>
          <w:bCs/>
          <w:color w:val="000000"/>
          <w:sz w:val="30"/>
          <w:szCs w:val="30"/>
          <w:lang w:val="en-US" w:eastAsia="zh-CN"/>
        </w:rPr>
      </w:pPr>
      <w:del w:id="5358" w:author="Romano Giovanni" w:date="2017-10-23T19:22:00Z">
        <w:r w:rsidRPr="00CF3217" w:rsidDel="00F62D68">
          <w:rPr>
            <w:rFonts w:eastAsia="SimSun"/>
            <w:b/>
            <w:bCs/>
            <w:color w:val="000000"/>
            <w:szCs w:val="24"/>
            <w:lang w:val="en-US" w:eastAsia="zh-CN"/>
          </w:rPr>
          <w:delText>Mobile radio interface layer 3 specification, core network protocols; Stage 2</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359" w:author="Romano Giovanni" w:date="2017-10-23T19:22:00Z"/>
          <w:rFonts w:eastAsia="SimSun"/>
          <w:color w:val="000000"/>
          <w:szCs w:val="24"/>
          <w:lang w:val="en-US" w:eastAsia="zh-CN"/>
        </w:rPr>
      </w:pPr>
      <w:del w:id="5360" w:author="Romano Giovanni" w:date="2017-10-23T19:22:00Z">
        <w:r w:rsidRPr="00CF3217" w:rsidDel="00F62D68">
          <w:rPr>
            <w:rFonts w:eastAsia="SimSun"/>
            <w:color w:val="000000"/>
            <w:szCs w:val="24"/>
            <w:lang w:val="en-US" w:eastAsia="zh-CN"/>
          </w:rPr>
          <w:delText>This specification describes the procedures used at the radio interface for Call Control (CC), Mobility Management (MM) and Session Management (SM). It contains examples of the structured procedures.</w:delText>
        </w:r>
      </w:del>
    </w:p>
    <w:p w:rsidR="001D0093" w:rsidRPr="002D5C5B" w:rsidDel="00F62D68" w:rsidRDefault="001D0093" w:rsidP="00C337DE">
      <w:pPr>
        <w:pStyle w:val="Titolo5"/>
        <w:rPr>
          <w:del w:id="5361" w:author="Romano Giovanni" w:date="2017-10-23T19:22:00Z"/>
          <w:rFonts w:eastAsia="SimSun"/>
          <w:bCs/>
          <w:color w:val="000000"/>
          <w:szCs w:val="24"/>
          <w:lang w:val="en-US" w:eastAsia="zh-CN"/>
        </w:rPr>
      </w:pPr>
      <w:del w:id="5362" w:author="Romano Giovanni" w:date="2017-10-23T19:22:00Z">
        <w:r w:rsidRPr="00CF3217" w:rsidDel="00F62D68">
          <w:rPr>
            <w:rFonts w:eastAsia="SimSun"/>
            <w:bCs/>
            <w:color w:val="000000"/>
            <w:szCs w:val="24"/>
            <w:lang w:val="en-US" w:eastAsia="zh-CN"/>
          </w:rPr>
          <w:delText>5.1.2.</w:delText>
        </w:r>
      </w:del>
      <w:del w:id="5363" w:author="Romano Giovanni" w:date="2017-10-23T19:20:00Z">
        <w:r w:rsidRPr="00CF3217" w:rsidDel="00F62D68">
          <w:rPr>
            <w:rFonts w:eastAsia="SimSun"/>
            <w:bCs/>
            <w:color w:val="000000"/>
            <w:szCs w:val="24"/>
            <w:lang w:val="en-US" w:eastAsia="zh-CN"/>
          </w:rPr>
          <w:delText>12</w:delText>
        </w:r>
      </w:del>
      <w:del w:id="5364" w:author="Romano Giovanni" w:date="2017-10-23T19:22:00Z">
        <w:r w:rsidRPr="00CF3217" w:rsidDel="00F62D68">
          <w:rPr>
            <w:rFonts w:eastAsia="SimSun"/>
            <w:bCs/>
            <w:color w:val="000000"/>
            <w:szCs w:val="24"/>
            <w:lang w:val="en-US" w:eastAsia="zh-CN"/>
          </w:rPr>
          <w:delText>.</w:delText>
        </w:r>
      </w:del>
      <w:del w:id="5365" w:author="Romano Giovanni" w:date="2017-10-23T19:20:00Z">
        <w:r w:rsidRPr="00CF3217" w:rsidDel="00F62D68">
          <w:rPr>
            <w:rFonts w:eastAsia="SimSun"/>
            <w:bCs/>
            <w:color w:val="000000"/>
            <w:szCs w:val="24"/>
            <w:lang w:val="en-US" w:eastAsia="zh-CN"/>
          </w:rPr>
          <w:delText>31</w:delText>
        </w:r>
      </w:del>
      <w:del w:id="5366" w:author="Romano Giovanni" w:date="2017-10-23T19:22:00Z">
        <w:r w:rsidRPr="00CF3217" w:rsidDel="00F62D68">
          <w:rPr>
            <w:rFonts w:eastAsia="SimSun"/>
            <w:bCs/>
            <w:color w:val="000000"/>
            <w:szCs w:val="24"/>
            <w:lang w:val="en-US" w:eastAsia="zh-CN"/>
          </w:rPr>
          <w:tab/>
          <w:delText>TS 23.110</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67" w:author="Romano Giovanni" w:date="2017-10-23T19:22:00Z"/>
          <w:rFonts w:eastAsia="SimSun"/>
          <w:b/>
          <w:bCs/>
          <w:color w:val="000000"/>
          <w:sz w:val="30"/>
          <w:szCs w:val="30"/>
          <w:lang w:val="en-US" w:eastAsia="zh-CN"/>
        </w:rPr>
      </w:pPr>
      <w:del w:id="5368" w:author="Romano Giovanni" w:date="2017-10-23T19:22:00Z">
        <w:r w:rsidRPr="00CF3217" w:rsidDel="00F62D68">
          <w:rPr>
            <w:rFonts w:eastAsia="SimSun"/>
            <w:b/>
            <w:bCs/>
            <w:color w:val="000000"/>
            <w:szCs w:val="24"/>
            <w:lang w:val="en-US" w:eastAsia="zh-CN"/>
          </w:rPr>
          <w:delText>Universal Mobile Telecommunications System (UMTS) access stratum; Services and functions</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369" w:author="Romano Giovanni" w:date="2017-10-23T19:22:00Z"/>
          <w:rFonts w:eastAsia="SimSun"/>
          <w:color w:val="000000"/>
          <w:szCs w:val="24"/>
          <w:lang w:val="en-US" w:eastAsia="zh-CN"/>
        </w:rPr>
      </w:pPr>
      <w:del w:id="5370" w:author="Romano Giovanni" w:date="2017-10-23T19:22:00Z">
        <w:r w:rsidRPr="00CF3217" w:rsidDel="00F62D68">
          <w:rPr>
            <w:rFonts w:eastAsia="SimSun"/>
            <w:color w:val="000000"/>
            <w:szCs w:val="24"/>
            <w:lang w:val="en-US" w:eastAsia="zh-CN"/>
          </w:rPr>
          <w:delTex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delText>
        </w:r>
      </w:del>
    </w:p>
    <w:p w:rsidR="001D0093" w:rsidRPr="002D5C5B" w:rsidDel="00F62D68" w:rsidRDefault="001D0093" w:rsidP="00C337DE">
      <w:pPr>
        <w:pStyle w:val="Titolo5"/>
        <w:rPr>
          <w:del w:id="5371" w:author="Romano Giovanni" w:date="2017-10-23T19:22:00Z"/>
          <w:rFonts w:eastAsia="SimSun"/>
          <w:bCs/>
          <w:color w:val="000000"/>
          <w:szCs w:val="24"/>
          <w:lang w:val="en-US" w:eastAsia="zh-CN"/>
        </w:rPr>
      </w:pPr>
      <w:del w:id="5372" w:author="Romano Giovanni" w:date="2017-10-23T19:22:00Z">
        <w:r w:rsidRPr="00CF3217" w:rsidDel="00F62D68">
          <w:rPr>
            <w:rFonts w:eastAsia="SimSun"/>
            <w:bCs/>
            <w:color w:val="000000"/>
            <w:szCs w:val="24"/>
            <w:lang w:val="en-US" w:eastAsia="zh-CN"/>
          </w:rPr>
          <w:delText>5.1.2.</w:delText>
        </w:r>
      </w:del>
      <w:del w:id="5373" w:author="Romano Giovanni" w:date="2017-10-23T19:20:00Z">
        <w:r w:rsidRPr="00CF3217" w:rsidDel="00F62D68">
          <w:rPr>
            <w:rFonts w:eastAsia="SimSun"/>
            <w:bCs/>
            <w:color w:val="000000"/>
            <w:szCs w:val="24"/>
            <w:lang w:val="en-US" w:eastAsia="zh-CN"/>
          </w:rPr>
          <w:delText>12</w:delText>
        </w:r>
      </w:del>
      <w:del w:id="5374" w:author="Romano Giovanni" w:date="2017-10-23T19:22:00Z">
        <w:r w:rsidRPr="00CF3217" w:rsidDel="00F62D68">
          <w:rPr>
            <w:rFonts w:eastAsia="SimSun"/>
            <w:bCs/>
            <w:color w:val="000000"/>
            <w:szCs w:val="24"/>
            <w:lang w:val="en-US" w:eastAsia="zh-CN"/>
          </w:rPr>
          <w:delText>.</w:delText>
        </w:r>
      </w:del>
      <w:del w:id="5375" w:author="Romano Giovanni" w:date="2017-10-23T19:20:00Z">
        <w:r w:rsidRPr="00CF3217" w:rsidDel="00F62D68">
          <w:rPr>
            <w:rFonts w:eastAsia="SimSun"/>
            <w:bCs/>
            <w:color w:val="000000"/>
            <w:szCs w:val="24"/>
            <w:lang w:val="en-US" w:eastAsia="zh-CN"/>
          </w:rPr>
          <w:delText>32</w:delText>
        </w:r>
      </w:del>
      <w:del w:id="5376" w:author="Romano Giovanni" w:date="2017-10-23T19:22:00Z">
        <w:r w:rsidRPr="00CF3217" w:rsidDel="00F62D68">
          <w:rPr>
            <w:rFonts w:eastAsia="SimSun"/>
            <w:bCs/>
            <w:color w:val="000000"/>
            <w:szCs w:val="24"/>
            <w:lang w:val="en-US" w:eastAsia="zh-CN"/>
          </w:rPr>
          <w:tab/>
          <w:delText>TS 23.122</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77" w:author="Romano Giovanni" w:date="2017-10-23T19:22:00Z"/>
          <w:rFonts w:eastAsia="SimSun"/>
          <w:b/>
          <w:bCs/>
          <w:color w:val="000000"/>
          <w:sz w:val="30"/>
          <w:szCs w:val="30"/>
          <w:lang w:val="en-US" w:eastAsia="zh-CN"/>
        </w:rPr>
      </w:pPr>
      <w:del w:id="5378" w:author="Romano Giovanni" w:date="2017-10-23T19:22:00Z">
        <w:r w:rsidRPr="00CF3217" w:rsidDel="00F62D68">
          <w:rPr>
            <w:rFonts w:eastAsia="SimSun"/>
            <w:b/>
            <w:bCs/>
            <w:color w:val="000000"/>
            <w:szCs w:val="24"/>
            <w:lang w:val="en-US" w:eastAsia="zh-CN"/>
          </w:rPr>
          <w:delText>Non-Access-Stratum (NAS) functions related to Mobile Station (MS) in idle mode</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379" w:author="Romano Giovanni" w:date="2017-10-23T19:22:00Z"/>
          <w:rFonts w:eastAsia="SimSun"/>
          <w:color w:val="000000"/>
          <w:szCs w:val="24"/>
          <w:lang w:val="en-US" w:eastAsia="zh-CN"/>
        </w:rPr>
      </w:pPr>
      <w:del w:id="5380" w:author="Romano Giovanni" w:date="2017-10-23T19:22:00Z">
        <w:r w:rsidRPr="00CF3217" w:rsidDel="00F62D68">
          <w:rPr>
            <w:rFonts w:eastAsia="SimSun"/>
            <w:color w:val="000000"/>
            <w:szCs w:val="24"/>
            <w:lang w:val="en-US" w:eastAsia="zh-CN"/>
          </w:rPr>
          <w:delText>This specification provides an overview of the tasks undertaken by a Mobile Station (MS) when in idle mode, that is, switched on but not having a dedicated channel allocated, e.g. not making or receiving a call, or when in group receive mode, that is, receiving a group call or broadcast</w:delText>
        </w:r>
        <w:r w:rsidRPr="00CF3217" w:rsidDel="00F62D68">
          <w:rPr>
            <w:rFonts w:eastAsia="SimSun"/>
            <w:color w:val="000000"/>
            <w:sz w:val="27"/>
            <w:szCs w:val="27"/>
            <w:lang w:val="en-US" w:eastAsia="zh-CN"/>
          </w:rPr>
          <w:delText xml:space="preserve"> </w:delText>
        </w:r>
        <w:r w:rsidRPr="00CF3217" w:rsidDel="00F62D68">
          <w:rPr>
            <w:rFonts w:eastAsia="SimSun"/>
            <w:color w:val="000000"/>
            <w:szCs w:val="24"/>
            <w:lang w:val="en-US" w:eastAsia="zh-CN"/>
          </w:rPr>
          <w:delText>call but having a dedicated connection. It also describes the corresponding network functions.</w:delText>
        </w:r>
      </w:del>
    </w:p>
    <w:p w:rsidR="00674922" w:rsidDel="00F62D68" w:rsidRDefault="00674922">
      <w:pPr>
        <w:tabs>
          <w:tab w:val="clear" w:pos="1134"/>
          <w:tab w:val="clear" w:pos="1871"/>
          <w:tab w:val="clear" w:pos="2268"/>
        </w:tabs>
        <w:overflowPunct/>
        <w:autoSpaceDE/>
        <w:autoSpaceDN/>
        <w:adjustRightInd/>
        <w:spacing w:before="0"/>
        <w:textAlignment w:val="auto"/>
        <w:rPr>
          <w:del w:id="5381" w:author="Romano Giovanni" w:date="2017-10-23T19:22:00Z"/>
          <w:rFonts w:eastAsiaTheme="minorEastAsia"/>
          <w:b/>
          <w:bCs/>
          <w:color w:val="000000"/>
          <w:sz w:val="18"/>
          <w:szCs w:val="18"/>
          <w:lang w:val="en-US" w:eastAsia="zh-CN"/>
        </w:rPr>
      </w:pPr>
      <w:del w:id="5382" w:author="Romano Giovanni" w:date="2017-10-23T19:22:00Z">
        <w:r w:rsidDel="00F62D68">
          <w:rPr>
            <w:rFonts w:eastAsiaTheme="minorEastAsia"/>
            <w:b/>
            <w:bCs/>
            <w:color w:val="000000"/>
            <w:sz w:val="18"/>
            <w:szCs w:val="18"/>
            <w:lang w:val="en-US" w:eastAsia="zh-CN"/>
          </w:rPr>
          <w:br w:type="page"/>
        </w:r>
      </w:del>
    </w:p>
    <w:p w:rsidR="001D0093" w:rsidRPr="002D5C5B" w:rsidDel="00F62D68" w:rsidRDefault="001D0093" w:rsidP="00C337DE">
      <w:pPr>
        <w:pStyle w:val="Titolo5"/>
        <w:rPr>
          <w:del w:id="5383" w:author="Romano Giovanni" w:date="2017-10-23T19:22:00Z"/>
          <w:rFonts w:eastAsia="SimSun"/>
          <w:bCs/>
          <w:color w:val="000000"/>
          <w:szCs w:val="24"/>
          <w:lang w:val="en-US" w:eastAsia="zh-CN"/>
        </w:rPr>
      </w:pPr>
      <w:del w:id="5384" w:author="Romano Giovanni" w:date="2017-10-23T19:22:00Z">
        <w:r w:rsidRPr="00CF3217" w:rsidDel="00F62D68">
          <w:rPr>
            <w:rFonts w:eastAsia="SimSun"/>
            <w:bCs/>
            <w:color w:val="000000"/>
            <w:szCs w:val="24"/>
            <w:lang w:val="en-US" w:eastAsia="zh-CN"/>
          </w:rPr>
          <w:lastRenderedPageBreak/>
          <w:delText>5.1.2.</w:delText>
        </w:r>
      </w:del>
      <w:del w:id="5385" w:author="Romano Giovanni" w:date="2017-10-23T19:20:00Z">
        <w:r w:rsidRPr="00CF3217" w:rsidDel="00F62D68">
          <w:rPr>
            <w:rFonts w:eastAsia="SimSun"/>
            <w:bCs/>
            <w:color w:val="000000"/>
            <w:szCs w:val="24"/>
            <w:lang w:val="en-US" w:eastAsia="zh-CN"/>
          </w:rPr>
          <w:delText>12</w:delText>
        </w:r>
      </w:del>
      <w:del w:id="5386" w:author="Romano Giovanni" w:date="2017-10-23T19:22:00Z">
        <w:r w:rsidRPr="00CF3217" w:rsidDel="00F62D68">
          <w:rPr>
            <w:rFonts w:eastAsia="SimSun"/>
            <w:bCs/>
            <w:color w:val="000000"/>
            <w:szCs w:val="24"/>
            <w:lang w:val="en-US" w:eastAsia="zh-CN"/>
          </w:rPr>
          <w:delText>.</w:delText>
        </w:r>
      </w:del>
      <w:del w:id="5387" w:author="Romano Giovanni" w:date="2017-10-23T19:20:00Z">
        <w:r w:rsidRPr="00CF3217" w:rsidDel="00F62D68">
          <w:rPr>
            <w:rFonts w:eastAsia="SimSun"/>
            <w:bCs/>
            <w:color w:val="000000"/>
            <w:szCs w:val="24"/>
            <w:lang w:val="en-US" w:eastAsia="zh-CN"/>
          </w:rPr>
          <w:delText>33</w:delText>
        </w:r>
      </w:del>
      <w:del w:id="5388" w:author="Romano Giovanni" w:date="2017-10-23T19:22:00Z">
        <w:r w:rsidRPr="00CF3217" w:rsidDel="00F62D68">
          <w:rPr>
            <w:rFonts w:eastAsia="SimSun"/>
            <w:bCs/>
            <w:color w:val="000000"/>
            <w:szCs w:val="24"/>
            <w:lang w:val="en-US" w:eastAsia="zh-CN"/>
          </w:rPr>
          <w:tab/>
          <w:delText>TS 23.142</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89" w:author="Romano Giovanni" w:date="2017-10-23T19:22:00Z"/>
          <w:rFonts w:eastAsia="SimSun"/>
          <w:b/>
          <w:bCs/>
          <w:color w:val="000000"/>
          <w:sz w:val="30"/>
          <w:szCs w:val="30"/>
          <w:lang w:val="en-US" w:eastAsia="zh-CN"/>
        </w:rPr>
      </w:pPr>
      <w:del w:id="5390" w:author="Romano Giovanni" w:date="2017-10-23T19:22:00Z">
        <w:r w:rsidRPr="00CF3217" w:rsidDel="00F62D68">
          <w:rPr>
            <w:rFonts w:eastAsia="SimSun"/>
            <w:b/>
            <w:bCs/>
            <w:color w:val="000000"/>
            <w:szCs w:val="24"/>
            <w:lang w:val="en-US" w:eastAsia="zh-CN"/>
          </w:rPr>
          <w:delText>Value-added Services for SMS (VAS4SMS); Interface and signalling flow</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391" w:author="Romano Giovanni" w:date="2017-10-23T19:22:00Z"/>
          <w:rFonts w:eastAsia="SimSun"/>
          <w:color w:val="000000"/>
          <w:szCs w:val="24"/>
          <w:lang w:val="en-US" w:eastAsia="zh-CN"/>
        </w:rPr>
      </w:pPr>
      <w:del w:id="5392" w:author="Romano Giovanni" w:date="2017-10-23T19:22:00Z">
        <w:r w:rsidRPr="00CF3217" w:rsidDel="00F62D68">
          <w:rPr>
            <w:rFonts w:eastAsia="SimSun"/>
            <w:color w:val="000000"/>
            <w:szCs w:val="24"/>
            <w:lang w:val="en-US" w:eastAsia="zh-CN"/>
          </w:rPr>
          <w:delText>The specification describes the Stage 2 of the VAS4SMS (Value Added Service for SMS). It includes: The logic architecture; The logic elements functionality; The signaling flows; The interaction with other features.</w:delText>
        </w:r>
      </w:del>
    </w:p>
    <w:p w:rsidR="001D0093" w:rsidRPr="002D5C5B" w:rsidDel="00F62D68" w:rsidRDefault="001D0093" w:rsidP="00C337DE">
      <w:pPr>
        <w:pStyle w:val="Titolo5"/>
        <w:rPr>
          <w:del w:id="5393" w:author="Romano Giovanni" w:date="2017-10-23T19:22:00Z"/>
          <w:rFonts w:eastAsia="SimSun"/>
          <w:bCs/>
          <w:color w:val="000000"/>
          <w:szCs w:val="24"/>
          <w:lang w:val="en-US" w:eastAsia="zh-CN"/>
        </w:rPr>
      </w:pPr>
      <w:del w:id="5394" w:author="Romano Giovanni" w:date="2017-10-23T19:22:00Z">
        <w:r w:rsidRPr="00CF3217" w:rsidDel="00F62D68">
          <w:rPr>
            <w:rFonts w:eastAsia="SimSun"/>
            <w:bCs/>
            <w:color w:val="000000"/>
            <w:szCs w:val="24"/>
            <w:lang w:val="en-US" w:eastAsia="zh-CN"/>
          </w:rPr>
          <w:delText>5.1.2.</w:delText>
        </w:r>
      </w:del>
      <w:del w:id="5395" w:author="Romano Giovanni" w:date="2017-10-23T19:20:00Z">
        <w:r w:rsidRPr="00CF3217" w:rsidDel="00F62D68">
          <w:rPr>
            <w:rFonts w:eastAsia="SimSun"/>
            <w:bCs/>
            <w:color w:val="000000"/>
            <w:szCs w:val="24"/>
            <w:lang w:val="en-US" w:eastAsia="zh-CN"/>
          </w:rPr>
          <w:delText>12</w:delText>
        </w:r>
      </w:del>
      <w:del w:id="5396" w:author="Romano Giovanni" w:date="2017-10-23T19:22:00Z">
        <w:r w:rsidRPr="00CF3217" w:rsidDel="00F62D68">
          <w:rPr>
            <w:rFonts w:eastAsia="SimSun"/>
            <w:bCs/>
            <w:color w:val="000000"/>
            <w:szCs w:val="24"/>
            <w:lang w:val="en-US" w:eastAsia="zh-CN"/>
          </w:rPr>
          <w:delText>.</w:delText>
        </w:r>
      </w:del>
      <w:del w:id="5397" w:author="Romano Giovanni" w:date="2017-10-23T19:20:00Z">
        <w:r w:rsidRPr="00CF3217" w:rsidDel="00F62D68">
          <w:rPr>
            <w:rFonts w:eastAsia="SimSun"/>
            <w:bCs/>
            <w:color w:val="000000"/>
            <w:szCs w:val="24"/>
            <w:lang w:val="en-US" w:eastAsia="zh-CN"/>
          </w:rPr>
          <w:delText>34</w:delText>
        </w:r>
      </w:del>
      <w:del w:id="5398" w:author="Romano Giovanni" w:date="2017-10-23T19:22:00Z">
        <w:r w:rsidRPr="00CF3217" w:rsidDel="00F62D68">
          <w:rPr>
            <w:rFonts w:eastAsia="SimSun"/>
            <w:bCs/>
            <w:color w:val="000000"/>
            <w:szCs w:val="24"/>
            <w:lang w:val="en-US" w:eastAsia="zh-CN"/>
          </w:rPr>
          <w:tab/>
          <w:delText>TS 23.153</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399" w:author="Romano Giovanni" w:date="2017-10-23T19:22:00Z"/>
          <w:rFonts w:eastAsia="SimSun"/>
          <w:b/>
          <w:bCs/>
          <w:color w:val="000000"/>
          <w:sz w:val="30"/>
          <w:szCs w:val="30"/>
          <w:lang w:val="en-US" w:eastAsia="zh-CN"/>
        </w:rPr>
      </w:pPr>
      <w:del w:id="5400" w:author="Romano Giovanni" w:date="2017-10-23T19:22:00Z">
        <w:r w:rsidRPr="00CF3217" w:rsidDel="00F62D68">
          <w:rPr>
            <w:rFonts w:eastAsia="SimSun"/>
            <w:b/>
            <w:bCs/>
            <w:color w:val="000000"/>
            <w:szCs w:val="24"/>
            <w:lang w:val="en-US" w:eastAsia="zh-CN"/>
          </w:rPr>
          <w:delText>Out of band transcoder control; Stage 2</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01" w:author="Romano Giovanni" w:date="2017-10-23T19:22:00Z"/>
          <w:rFonts w:eastAsia="SimSun"/>
          <w:color w:val="000000"/>
          <w:szCs w:val="24"/>
          <w:lang w:val="en-US" w:eastAsia="zh-CN"/>
        </w:rPr>
      </w:pPr>
      <w:del w:id="5402" w:author="Romano Giovanni" w:date="2017-10-23T19:22:00Z">
        <w:r w:rsidRPr="00CF3217" w:rsidDel="00F62D68">
          <w:rPr>
            <w:rFonts w:eastAsia="SimSun"/>
            <w:color w:val="000000"/>
            <w:szCs w:val="24"/>
            <w:lang w:val="en-US" w:eastAsia="zh-CN"/>
          </w:rPr>
          <w:delTex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delText>
        </w:r>
      </w:del>
    </w:p>
    <w:p w:rsidR="001D0093" w:rsidRPr="002D5C5B" w:rsidDel="00F62D68" w:rsidRDefault="001D0093" w:rsidP="00C337DE">
      <w:pPr>
        <w:pStyle w:val="Titolo5"/>
        <w:rPr>
          <w:del w:id="5403" w:author="Romano Giovanni" w:date="2017-10-23T19:22:00Z"/>
          <w:rFonts w:eastAsia="SimSun"/>
          <w:bCs/>
          <w:color w:val="000000"/>
          <w:szCs w:val="24"/>
          <w:lang w:val="en-US" w:eastAsia="zh-CN"/>
        </w:rPr>
      </w:pPr>
      <w:del w:id="5404" w:author="Romano Giovanni" w:date="2017-10-23T19:22:00Z">
        <w:r w:rsidRPr="00CF3217" w:rsidDel="00F62D68">
          <w:rPr>
            <w:rFonts w:eastAsia="SimSun"/>
            <w:bCs/>
            <w:color w:val="000000"/>
            <w:szCs w:val="24"/>
            <w:lang w:val="en-US" w:eastAsia="zh-CN"/>
          </w:rPr>
          <w:delText>5.1.2.</w:delText>
        </w:r>
      </w:del>
      <w:del w:id="5405" w:author="Romano Giovanni" w:date="2017-10-23T19:20:00Z">
        <w:r w:rsidRPr="00CF3217" w:rsidDel="00F62D68">
          <w:rPr>
            <w:rFonts w:eastAsia="SimSun"/>
            <w:bCs/>
            <w:color w:val="000000"/>
            <w:szCs w:val="24"/>
            <w:lang w:val="en-US" w:eastAsia="zh-CN"/>
          </w:rPr>
          <w:delText>12</w:delText>
        </w:r>
      </w:del>
      <w:del w:id="5406" w:author="Romano Giovanni" w:date="2017-10-23T19:22:00Z">
        <w:r w:rsidRPr="00CF3217" w:rsidDel="00F62D68">
          <w:rPr>
            <w:rFonts w:eastAsia="SimSun"/>
            <w:bCs/>
            <w:color w:val="000000"/>
            <w:szCs w:val="24"/>
            <w:lang w:val="en-US" w:eastAsia="zh-CN"/>
          </w:rPr>
          <w:delText>.</w:delText>
        </w:r>
      </w:del>
      <w:del w:id="5407" w:author="Romano Giovanni" w:date="2017-10-23T19:20:00Z">
        <w:r w:rsidRPr="00CF3217" w:rsidDel="00F62D68">
          <w:rPr>
            <w:rFonts w:eastAsia="SimSun"/>
            <w:bCs/>
            <w:color w:val="000000"/>
            <w:szCs w:val="24"/>
            <w:lang w:val="en-US" w:eastAsia="zh-CN"/>
          </w:rPr>
          <w:delText>35</w:delText>
        </w:r>
      </w:del>
      <w:del w:id="5408" w:author="Romano Giovanni" w:date="2017-10-23T19:22:00Z">
        <w:r w:rsidRPr="00CF3217" w:rsidDel="00F62D68">
          <w:rPr>
            <w:rFonts w:eastAsia="SimSun"/>
            <w:bCs/>
            <w:color w:val="000000"/>
            <w:szCs w:val="24"/>
            <w:lang w:val="en-US" w:eastAsia="zh-CN"/>
          </w:rPr>
          <w:tab/>
          <w:delText>TS 23.205</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09" w:author="Romano Giovanni" w:date="2017-10-23T19:22:00Z"/>
          <w:rFonts w:eastAsia="SimSun"/>
          <w:b/>
          <w:bCs/>
          <w:color w:val="000000"/>
          <w:sz w:val="30"/>
          <w:szCs w:val="30"/>
          <w:lang w:val="en-US" w:eastAsia="zh-CN"/>
        </w:rPr>
      </w:pPr>
      <w:del w:id="5410" w:author="Romano Giovanni" w:date="2017-10-23T19:22:00Z">
        <w:r w:rsidRPr="00CF3217" w:rsidDel="00F62D68">
          <w:rPr>
            <w:rFonts w:eastAsia="SimSun"/>
            <w:b/>
            <w:bCs/>
            <w:color w:val="000000"/>
            <w:szCs w:val="24"/>
            <w:lang w:val="en-US" w:eastAsia="zh-CN"/>
          </w:rPr>
          <w:delText>Bearer-independent circuit-switched core network; Stage 2</w:delText>
        </w:r>
      </w:del>
    </w:p>
    <w:p w:rsidR="001D0093" w:rsidRPr="00CF3217" w:rsidDel="00F62D68" w:rsidRDefault="001D0093" w:rsidP="001D0093">
      <w:pPr>
        <w:widowControl w:val="0"/>
        <w:tabs>
          <w:tab w:val="clear" w:pos="1134"/>
          <w:tab w:val="clear" w:pos="1871"/>
          <w:tab w:val="clear" w:pos="2268"/>
          <w:tab w:val="left" w:pos="90"/>
        </w:tabs>
        <w:overflowPunct/>
        <w:spacing w:before="0"/>
        <w:textAlignment w:val="auto"/>
        <w:rPr>
          <w:del w:id="5411" w:author="Romano Giovanni" w:date="2017-10-23T19:22:00Z"/>
          <w:rFonts w:eastAsia="SimSun"/>
          <w:color w:val="000000"/>
          <w:szCs w:val="24"/>
          <w:lang w:val="en-US" w:eastAsia="zh-CN"/>
        </w:rPr>
      </w:pPr>
      <w:del w:id="5412" w:author="Romano Giovanni" w:date="2017-10-23T19:22:00Z">
        <w:r w:rsidRPr="00CF3217" w:rsidDel="00F62D68">
          <w:rPr>
            <w:rFonts w:eastAsia="SimSun"/>
            <w:color w:val="000000"/>
            <w:szCs w:val="24"/>
            <w:lang w:val="en-US" w:eastAsia="zh-CN"/>
          </w:rPr>
          <w:delText>This document defines the stage 2 description for the bearer independent CS core network. The stage 2 covers the information flow between the</w:delText>
        </w:r>
        <w:r w:rsidRPr="00CF3217" w:rsidDel="00F62D68">
          <w:rPr>
            <w:rFonts w:eastAsia="SimSun"/>
            <w:color w:val="000000"/>
            <w:sz w:val="30"/>
            <w:szCs w:val="30"/>
            <w:lang w:val="en-US" w:eastAsia="zh-CN"/>
          </w:rPr>
          <w:delText xml:space="preserve"> </w:delText>
        </w:r>
        <w:r w:rsidRPr="00CF3217" w:rsidDel="00F62D68">
          <w:rPr>
            <w:rFonts w:eastAsia="SimSun"/>
            <w:color w:val="000000"/>
            <w:szCs w:val="24"/>
            <w:lang w:val="en-US" w:eastAsia="zh-CN"/>
          </w:rPr>
          <w:delText xml:space="preserve">GMSC server, MSC server and media gateways. The document shows the CS core network termination of the Iu interface in order to cover the information flow stimulus to the core network and describe the interaction with the supplementary and value added services and capabilities. The protocol used over the Nc interface is an enhanced call control protocol supporting call bearer separation such as BICC. The protocol used over the Mc interface is H.248. SIP-I based CS core network is further specified in 3GPP TS 23.231. Local Call Local Switch (LCLS) functionality is further specified in 3GPP TS 23.284. </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13" w:author="Romano Giovanni" w:date="2017-10-23T19:22:00Z"/>
          <w:rFonts w:eastAsia="SimSun"/>
          <w:color w:val="000000"/>
          <w:szCs w:val="24"/>
          <w:lang w:val="en-US" w:eastAsia="zh-CN"/>
        </w:rPr>
      </w:pPr>
      <w:del w:id="5414" w:author="Romano Giovanni" w:date="2017-10-23T19:22:00Z">
        <w:r w:rsidRPr="00CF3217" w:rsidDel="00F62D68">
          <w:rPr>
            <w:rFonts w:eastAsia="SimSun"/>
            <w:color w:val="000000"/>
            <w:szCs w:val="24"/>
            <w:lang w:val="en-US" w:eastAsia="zh-CN"/>
          </w:rPr>
          <w:delText>This document is applicable only for ATM or IP transport in the CS core network.</w:delText>
        </w:r>
      </w:del>
    </w:p>
    <w:p w:rsidR="001D0093" w:rsidRPr="002D5C5B" w:rsidDel="00F62D68" w:rsidRDefault="001D0093" w:rsidP="00C337DE">
      <w:pPr>
        <w:pStyle w:val="Titolo5"/>
        <w:rPr>
          <w:del w:id="5415" w:author="Romano Giovanni" w:date="2017-10-23T19:22:00Z"/>
          <w:rFonts w:eastAsia="SimSun"/>
          <w:bCs/>
          <w:color w:val="000000"/>
          <w:szCs w:val="24"/>
          <w:lang w:val="en-US" w:eastAsia="zh-CN"/>
        </w:rPr>
      </w:pPr>
      <w:del w:id="5416" w:author="Romano Giovanni" w:date="2017-10-23T19:22:00Z">
        <w:r w:rsidRPr="00CF3217" w:rsidDel="00F62D68">
          <w:rPr>
            <w:rFonts w:eastAsia="SimSun"/>
            <w:bCs/>
            <w:color w:val="000000"/>
            <w:szCs w:val="24"/>
            <w:lang w:val="en-US" w:eastAsia="zh-CN"/>
          </w:rPr>
          <w:delText>5.1.2.</w:delText>
        </w:r>
      </w:del>
      <w:del w:id="5417" w:author="Romano Giovanni" w:date="2017-10-23T19:20:00Z">
        <w:r w:rsidRPr="00CF3217" w:rsidDel="00F62D68">
          <w:rPr>
            <w:rFonts w:eastAsia="SimSun"/>
            <w:bCs/>
            <w:color w:val="000000"/>
            <w:szCs w:val="24"/>
            <w:lang w:val="en-US" w:eastAsia="zh-CN"/>
          </w:rPr>
          <w:delText>12</w:delText>
        </w:r>
      </w:del>
      <w:del w:id="5418" w:author="Romano Giovanni" w:date="2017-10-23T19:22:00Z">
        <w:r w:rsidRPr="00CF3217" w:rsidDel="00F62D68">
          <w:rPr>
            <w:rFonts w:eastAsia="SimSun"/>
            <w:bCs/>
            <w:color w:val="000000"/>
            <w:szCs w:val="24"/>
            <w:lang w:val="en-US" w:eastAsia="zh-CN"/>
          </w:rPr>
          <w:delText>.</w:delText>
        </w:r>
      </w:del>
      <w:del w:id="5419" w:author="Romano Giovanni" w:date="2017-10-23T19:20:00Z">
        <w:r w:rsidRPr="00CF3217" w:rsidDel="00F62D68">
          <w:rPr>
            <w:rFonts w:eastAsia="SimSun"/>
            <w:bCs/>
            <w:color w:val="000000"/>
            <w:szCs w:val="24"/>
            <w:lang w:val="en-US" w:eastAsia="zh-CN"/>
          </w:rPr>
          <w:delText>36</w:delText>
        </w:r>
      </w:del>
      <w:del w:id="5420" w:author="Romano Giovanni" w:date="2017-10-23T19:22:00Z">
        <w:r w:rsidRPr="00CF3217" w:rsidDel="00F62D68">
          <w:rPr>
            <w:rFonts w:eastAsia="SimSun"/>
            <w:bCs/>
            <w:color w:val="000000"/>
            <w:szCs w:val="24"/>
            <w:lang w:val="en-US" w:eastAsia="zh-CN"/>
          </w:rPr>
          <w:tab/>
          <w:delText>TS 23.218</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21" w:author="Romano Giovanni" w:date="2017-10-23T19:22:00Z"/>
          <w:rFonts w:eastAsia="SimSun"/>
          <w:b/>
          <w:bCs/>
          <w:color w:val="000000"/>
          <w:sz w:val="30"/>
          <w:szCs w:val="30"/>
          <w:lang w:val="en-US" w:eastAsia="zh-CN"/>
        </w:rPr>
      </w:pPr>
      <w:del w:id="5422" w:author="Romano Giovanni" w:date="2017-10-23T19:22:00Z">
        <w:r w:rsidRPr="00CF3217" w:rsidDel="00F62D68">
          <w:rPr>
            <w:rFonts w:eastAsia="SimSun"/>
            <w:b/>
            <w:bCs/>
            <w:color w:val="000000"/>
            <w:szCs w:val="24"/>
            <w:lang w:val="en-US" w:eastAsia="zh-CN"/>
          </w:rPr>
          <w:delText>IP Multimedia (IM) session handling; IM call model; Stage 2</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23" w:author="Romano Giovanni" w:date="2017-10-23T19:22:00Z"/>
          <w:rFonts w:eastAsia="SimSun"/>
          <w:color w:val="000000"/>
          <w:szCs w:val="24"/>
          <w:lang w:val="en-US" w:eastAsia="zh-CN"/>
        </w:rPr>
      </w:pPr>
      <w:del w:id="5424" w:author="Romano Giovanni" w:date="2017-10-23T19:22:00Z">
        <w:r w:rsidRPr="00CF3217" w:rsidDel="00F62D68">
          <w:rPr>
            <w:rFonts w:eastAsia="SimSun"/>
            <w:color w:val="000000"/>
            <w:szCs w:val="24"/>
            <w:lang w:val="en-US" w:eastAsia="zh-CN"/>
          </w:rPr>
          <w:delText>This document specifies the IP Multimedia (IM) Call Model for handling of an IP multimedia session origination and termination for an IP Multimedia subscriber. The document includes interactions between an Application Server and IP multimedia sessions.</w:delText>
        </w:r>
      </w:del>
    </w:p>
    <w:p w:rsidR="001D0093" w:rsidRPr="002D5C5B" w:rsidDel="00F62D68" w:rsidRDefault="001D0093" w:rsidP="00C337DE">
      <w:pPr>
        <w:pStyle w:val="Titolo5"/>
        <w:rPr>
          <w:del w:id="5425" w:author="Romano Giovanni" w:date="2017-10-23T19:22:00Z"/>
          <w:rFonts w:eastAsia="SimSun"/>
          <w:bCs/>
          <w:color w:val="000000"/>
          <w:szCs w:val="24"/>
          <w:lang w:val="en-US" w:eastAsia="zh-CN"/>
        </w:rPr>
      </w:pPr>
      <w:del w:id="5426" w:author="Romano Giovanni" w:date="2017-10-23T19:22:00Z">
        <w:r w:rsidRPr="00CF3217" w:rsidDel="00F62D68">
          <w:rPr>
            <w:rFonts w:eastAsia="SimSun"/>
            <w:bCs/>
            <w:color w:val="000000"/>
            <w:szCs w:val="24"/>
            <w:lang w:val="en-US" w:eastAsia="zh-CN"/>
          </w:rPr>
          <w:delText>5.1.2.</w:delText>
        </w:r>
      </w:del>
      <w:del w:id="5427" w:author="Romano Giovanni" w:date="2017-10-23T19:20:00Z">
        <w:r w:rsidRPr="00CF3217" w:rsidDel="00F62D68">
          <w:rPr>
            <w:rFonts w:eastAsia="SimSun"/>
            <w:bCs/>
            <w:color w:val="000000"/>
            <w:szCs w:val="24"/>
            <w:lang w:val="en-US" w:eastAsia="zh-CN"/>
          </w:rPr>
          <w:delText>12</w:delText>
        </w:r>
      </w:del>
      <w:del w:id="5428" w:author="Romano Giovanni" w:date="2017-10-23T19:22:00Z">
        <w:r w:rsidRPr="00CF3217" w:rsidDel="00F62D68">
          <w:rPr>
            <w:rFonts w:eastAsia="SimSun"/>
            <w:bCs/>
            <w:color w:val="000000"/>
            <w:szCs w:val="24"/>
            <w:lang w:val="en-US" w:eastAsia="zh-CN"/>
          </w:rPr>
          <w:delText>.</w:delText>
        </w:r>
      </w:del>
      <w:del w:id="5429" w:author="Romano Giovanni" w:date="2017-10-23T19:21:00Z">
        <w:r w:rsidRPr="00CF3217" w:rsidDel="00F62D68">
          <w:rPr>
            <w:rFonts w:eastAsia="SimSun"/>
            <w:bCs/>
            <w:color w:val="000000"/>
            <w:szCs w:val="24"/>
            <w:lang w:val="en-US" w:eastAsia="zh-CN"/>
          </w:rPr>
          <w:delText>37</w:delText>
        </w:r>
      </w:del>
      <w:del w:id="5430" w:author="Romano Giovanni" w:date="2017-10-23T19:22:00Z">
        <w:r w:rsidRPr="00CF3217" w:rsidDel="00F62D68">
          <w:rPr>
            <w:rFonts w:eastAsia="SimSun"/>
            <w:bCs/>
            <w:color w:val="000000"/>
            <w:szCs w:val="24"/>
            <w:lang w:val="en-US" w:eastAsia="zh-CN"/>
          </w:rPr>
          <w:tab/>
          <w:delText>TS 23.231</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31" w:author="Romano Giovanni" w:date="2017-10-23T19:22:00Z"/>
          <w:rFonts w:eastAsia="SimSun"/>
          <w:b/>
          <w:bCs/>
          <w:color w:val="000000"/>
          <w:sz w:val="30"/>
          <w:szCs w:val="30"/>
          <w:lang w:val="en-US" w:eastAsia="zh-CN"/>
        </w:rPr>
      </w:pPr>
      <w:del w:id="5432" w:author="Romano Giovanni" w:date="2017-10-23T19:22:00Z">
        <w:r w:rsidRPr="00CF3217" w:rsidDel="00F62D68">
          <w:rPr>
            <w:rFonts w:eastAsia="SimSun"/>
            <w:b/>
            <w:bCs/>
            <w:color w:val="000000"/>
            <w:szCs w:val="24"/>
            <w:lang w:val="en-US" w:eastAsia="zh-CN"/>
          </w:rPr>
          <w:delText>SIP-I based circuit-switched core network; Stage 2</w:delText>
        </w:r>
      </w:del>
    </w:p>
    <w:p w:rsidR="001D0093" w:rsidRPr="00CF3217" w:rsidDel="00F62D68" w:rsidRDefault="001D0093" w:rsidP="001D0093">
      <w:pPr>
        <w:widowControl w:val="0"/>
        <w:tabs>
          <w:tab w:val="clear" w:pos="1134"/>
          <w:tab w:val="clear" w:pos="1871"/>
          <w:tab w:val="clear" w:pos="2268"/>
          <w:tab w:val="left" w:pos="90"/>
        </w:tabs>
        <w:overflowPunct/>
        <w:spacing w:before="0"/>
        <w:textAlignment w:val="auto"/>
        <w:rPr>
          <w:del w:id="5433" w:author="Romano Giovanni" w:date="2017-10-23T19:22:00Z"/>
          <w:rFonts w:eastAsia="SimSun"/>
          <w:color w:val="000000"/>
          <w:szCs w:val="24"/>
          <w:lang w:val="en-US" w:eastAsia="zh-CN"/>
        </w:rPr>
      </w:pPr>
      <w:del w:id="5434" w:author="Romano Giovanni" w:date="2017-10-23T19:22:00Z">
        <w:r w:rsidRPr="00CF3217" w:rsidDel="00F62D68">
          <w:rPr>
            <w:rFonts w:eastAsia="SimSun"/>
            <w:color w:val="000000"/>
            <w:szCs w:val="24"/>
            <w:lang w:val="en-US" w:eastAsia="zh-CN"/>
          </w:rPr>
          <w:delTex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35" w:author="Romano Giovanni" w:date="2017-10-23T19:22:00Z"/>
          <w:rFonts w:eastAsia="SimSun"/>
          <w:color w:val="000000"/>
          <w:szCs w:val="24"/>
          <w:lang w:val="en-US" w:eastAsia="zh-CN"/>
        </w:rPr>
      </w:pPr>
      <w:del w:id="5436" w:author="Romano Giovanni" w:date="2017-10-23T19:22:00Z">
        <w:r w:rsidRPr="00CF3217" w:rsidDel="00F62D68">
          <w:rPr>
            <w:rFonts w:eastAsia="SimSun"/>
            <w:color w:val="000000"/>
            <w:szCs w:val="24"/>
            <w:lang w:val="en-US" w:eastAsia="zh-CN"/>
          </w:rPr>
          <w:delText>The document shows the CS core network termination of the Iu and A interfaces in order to cover the information flow stimulus to the core network and describe the interaction with the supplementary and value added services and capabilities. The Nc interface profile is based on ITU-T Q.1912.5 SIP-I profile C and is specified in 3GPP TS 29.231. The Mc interface profile is based on ITU</w:delText>
        </w:r>
        <w:r w:rsidRPr="00C337DE" w:rsidDel="00F62D68">
          <w:rPr>
            <w:rFonts w:asciiTheme="minorEastAsia" w:hAnsiTheme="minorEastAsia"/>
            <w:color w:val="000000"/>
            <w:szCs w:val="24"/>
            <w:lang w:val="en-US" w:eastAsia="ja-JP"/>
          </w:rPr>
          <w:delText>-</w:delText>
        </w:r>
        <w:r w:rsidRPr="00CF3217" w:rsidDel="00F62D68">
          <w:rPr>
            <w:rFonts w:eastAsia="SimSun"/>
            <w:color w:val="000000"/>
            <w:szCs w:val="24"/>
            <w:lang w:val="en-US" w:eastAsia="zh-CN"/>
          </w:rPr>
          <w:delText xml:space="preserve">T H.248.1 and is specified in 3GPP TS 29.232. Local Call Local </w:delText>
        </w:r>
        <w:r w:rsidRPr="00CF3217" w:rsidDel="00F62D68">
          <w:rPr>
            <w:rFonts w:eastAsia="SimSun"/>
            <w:color w:val="000000"/>
            <w:szCs w:val="24"/>
            <w:lang w:val="en-US" w:eastAsia="zh-CN"/>
          </w:rPr>
          <w:lastRenderedPageBreak/>
          <w:delText>Switch (LCLS) functionality is further specified in 3GPP TS 23.284. This document is applicable only for IP transport in the CS core network.</w:delText>
        </w:r>
      </w:del>
    </w:p>
    <w:p w:rsidR="001D0093" w:rsidRPr="002D5C5B" w:rsidDel="00F62D68" w:rsidRDefault="001D0093" w:rsidP="00C337DE">
      <w:pPr>
        <w:pStyle w:val="Titolo5"/>
        <w:rPr>
          <w:del w:id="5437" w:author="Romano Giovanni" w:date="2017-10-23T19:22:00Z"/>
          <w:rFonts w:eastAsia="SimSun"/>
          <w:bCs/>
          <w:color w:val="000000"/>
          <w:szCs w:val="24"/>
          <w:lang w:val="en-US" w:eastAsia="zh-CN"/>
        </w:rPr>
      </w:pPr>
      <w:del w:id="5438" w:author="Romano Giovanni" w:date="2017-10-23T19:22:00Z">
        <w:r w:rsidRPr="00CF3217" w:rsidDel="00F62D68">
          <w:rPr>
            <w:rFonts w:eastAsia="SimSun"/>
            <w:bCs/>
            <w:color w:val="000000"/>
            <w:szCs w:val="24"/>
            <w:lang w:val="en-US" w:eastAsia="zh-CN"/>
          </w:rPr>
          <w:delText>5.1.2.</w:delText>
        </w:r>
      </w:del>
      <w:del w:id="5439" w:author="Romano Giovanni" w:date="2017-10-23T19:21:00Z">
        <w:r w:rsidRPr="00CF3217" w:rsidDel="00F62D68">
          <w:rPr>
            <w:rFonts w:eastAsia="SimSun"/>
            <w:bCs/>
            <w:color w:val="000000"/>
            <w:szCs w:val="24"/>
            <w:lang w:val="en-US" w:eastAsia="zh-CN"/>
          </w:rPr>
          <w:delText>12</w:delText>
        </w:r>
      </w:del>
      <w:del w:id="5440" w:author="Romano Giovanni" w:date="2017-10-23T19:22:00Z">
        <w:r w:rsidRPr="00CF3217" w:rsidDel="00F62D68">
          <w:rPr>
            <w:rFonts w:eastAsia="SimSun"/>
            <w:bCs/>
            <w:color w:val="000000"/>
            <w:szCs w:val="24"/>
            <w:lang w:val="en-US" w:eastAsia="zh-CN"/>
          </w:rPr>
          <w:delText>.</w:delText>
        </w:r>
      </w:del>
      <w:del w:id="5441" w:author="Romano Giovanni" w:date="2017-10-23T19:21:00Z">
        <w:r w:rsidRPr="00CF3217" w:rsidDel="00F62D68">
          <w:rPr>
            <w:rFonts w:eastAsia="SimSun"/>
            <w:bCs/>
            <w:color w:val="000000"/>
            <w:szCs w:val="24"/>
            <w:lang w:val="en-US" w:eastAsia="zh-CN"/>
          </w:rPr>
          <w:delText>38</w:delText>
        </w:r>
      </w:del>
      <w:del w:id="5442" w:author="Romano Giovanni" w:date="2017-10-23T19:22:00Z">
        <w:r w:rsidRPr="00CF3217" w:rsidDel="00F62D68">
          <w:rPr>
            <w:rFonts w:eastAsia="SimSun"/>
            <w:bCs/>
            <w:color w:val="000000"/>
            <w:szCs w:val="24"/>
            <w:lang w:val="en-US" w:eastAsia="zh-CN"/>
          </w:rPr>
          <w:tab/>
          <w:delText>TS 23.259</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43" w:author="Romano Giovanni" w:date="2017-10-23T19:22:00Z"/>
          <w:rFonts w:eastAsia="SimSun"/>
          <w:b/>
          <w:bCs/>
          <w:color w:val="000000"/>
          <w:sz w:val="30"/>
          <w:szCs w:val="30"/>
          <w:lang w:val="en-US" w:eastAsia="zh-CN"/>
        </w:rPr>
      </w:pPr>
      <w:del w:id="5444" w:author="Romano Giovanni" w:date="2017-10-23T19:22:00Z">
        <w:r w:rsidRPr="00CF3217" w:rsidDel="00F62D68">
          <w:rPr>
            <w:rFonts w:eastAsia="SimSun"/>
            <w:b/>
            <w:bCs/>
            <w:color w:val="000000"/>
            <w:szCs w:val="24"/>
            <w:lang w:val="en-US" w:eastAsia="zh-CN"/>
          </w:rPr>
          <w:delText>Personal Network Management (PNM); Procedures and information flows; Stage 2</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45" w:author="Romano Giovanni" w:date="2017-10-23T19:22:00Z"/>
          <w:rFonts w:eastAsia="SimSun"/>
          <w:color w:val="000000"/>
          <w:szCs w:val="24"/>
          <w:lang w:val="en-US" w:eastAsia="zh-CN"/>
        </w:rPr>
      </w:pPr>
      <w:del w:id="5446" w:author="Romano Giovanni" w:date="2017-10-23T19:22:00Z">
        <w:r w:rsidRPr="00CF3217" w:rsidDel="00F62D68">
          <w:rPr>
            <w:rFonts w:eastAsia="SimSun"/>
            <w:color w:val="000000"/>
            <w:szCs w:val="24"/>
            <w:lang w:val="en-US" w:eastAsia="zh-CN"/>
          </w:rPr>
          <w:delText>This document provides the procedure details and the information flows for support of Personal Network Management including the PN UE redirection and PN access control applications enabled by Personal Network Management (PNM).</w:delText>
        </w:r>
      </w:del>
    </w:p>
    <w:p w:rsidR="001D0093" w:rsidRPr="002D5C5B" w:rsidDel="00F62D68" w:rsidRDefault="001D0093" w:rsidP="00C337DE">
      <w:pPr>
        <w:pStyle w:val="Titolo5"/>
        <w:rPr>
          <w:del w:id="5447" w:author="Romano Giovanni" w:date="2017-10-23T19:22:00Z"/>
          <w:rFonts w:eastAsia="SimSun"/>
          <w:bCs/>
          <w:color w:val="000000"/>
          <w:szCs w:val="24"/>
          <w:lang w:val="en-US" w:eastAsia="zh-CN"/>
        </w:rPr>
      </w:pPr>
      <w:del w:id="5448" w:author="Romano Giovanni" w:date="2017-10-23T19:22:00Z">
        <w:r w:rsidRPr="00CF3217" w:rsidDel="00F62D68">
          <w:rPr>
            <w:rFonts w:eastAsia="SimSun"/>
            <w:bCs/>
            <w:color w:val="000000"/>
            <w:szCs w:val="24"/>
            <w:lang w:val="en-US" w:eastAsia="zh-CN"/>
          </w:rPr>
          <w:delText>5.1.2.</w:delText>
        </w:r>
      </w:del>
      <w:del w:id="5449" w:author="Romano Giovanni" w:date="2017-10-23T19:21:00Z">
        <w:r w:rsidRPr="00CF3217" w:rsidDel="00F62D68">
          <w:rPr>
            <w:rFonts w:eastAsia="SimSun"/>
            <w:bCs/>
            <w:color w:val="000000"/>
            <w:szCs w:val="24"/>
            <w:lang w:val="en-US" w:eastAsia="zh-CN"/>
          </w:rPr>
          <w:delText>12</w:delText>
        </w:r>
      </w:del>
      <w:del w:id="5450" w:author="Romano Giovanni" w:date="2017-10-23T19:22:00Z">
        <w:r w:rsidRPr="00CF3217" w:rsidDel="00F62D68">
          <w:rPr>
            <w:rFonts w:eastAsia="SimSun"/>
            <w:bCs/>
            <w:color w:val="000000"/>
            <w:szCs w:val="24"/>
            <w:lang w:val="en-US" w:eastAsia="zh-CN"/>
          </w:rPr>
          <w:delText>.</w:delText>
        </w:r>
      </w:del>
      <w:del w:id="5451" w:author="Romano Giovanni" w:date="2017-10-23T19:21:00Z">
        <w:r w:rsidRPr="00CF3217" w:rsidDel="00F62D68">
          <w:rPr>
            <w:rFonts w:eastAsia="SimSun"/>
            <w:bCs/>
            <w:color w:val="000000"/>
            <w:szCs w:val="24"/>
            <w:lang w:val="en-US" w:eastAsia="zh-CN"/>
          </w:rPr>
          <w:delText>39</w:delText>
        </w:r>
      </w:del>
      <w:del w:id="5452" w:author="Romano Giovanni" w:date="2017-10-23T19:22:00Z">
        <w:r w:rsidRPr="00CF3217" w:rsidDel="00F62D68">
          <w:rPr>
            <w:rFonts w:eastAsia="SimSun"/>
            <w:bCs/>
            <w:color w:val="000000"/>
            <w:szCs w:val="24"/>
            <w:lang w:val="en-US" w:eastAsia="zh-CN"/>
          </w:rPr>
          <w:tab/>
          <w:delText>TS 23.278</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53" w:author="Romano Giovanni" w:date="2017-10-23T19:22:00Z"/>
          <w:rFonts w:eastAsia="SimSun"/>
          <w:b/>
          <w:bCs/>
          <w:color w:val="000000"/>
          <w:sz w:val="30"/>
          <w:szCs w:val="30"/>
          <w:lang w:val="en-US" w:eastAsia="zh-CN"/>
        </w:rPr>
      </w:pPr>
      <w:del w:id="5454" w:author="Romano Giovanni" w:date="2017-10-23T19:22:00Z">
        <w:r w:rsidRPr="00CF3217" w:rsidDel="00F62D68">
          <w:rPr>
            <w:rFonts w:eastAsia="SimSun"/>
            <w:b/>
            <w:bCs/>
            <w:color w:val="000000"/>
            <w:szCs w:val="24"/>
            <w:lang w:val="en-US" w:eastAsia="zh-CN"/>
          </w:rPr>
          <w:delText>Customized Applications for Mobile network Enhanced Logic (CAMEL) Phase 4; Stage 2; IM CN Interworking</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55" w:author="Romano Giovanni" w:date="2017-10-23T19:22:00Z"/>
          <w:rFonts w:eastAsia="SimSun"/>
          <w:color w:val="000000"/>
          <w:szCs w:val="24"/>
          <w:lang w:val="en-US" w:eastAsia="zh-CN"/>
        </w:rPr>
      </w:pPr>
      <w:del w:id="5456" w:author="Romano Giovanni" w:date="2017-10-23T19:22:00Z">
        <w:r w:rsidRPr="00CF3217" w:rsidDel="00F62D68">
          <w:rPr>
            <w:rFonts w:eastAsia="SimSun"/>
            <w:color w:val="000000"/>
            <w:szCs w:val="24"/>
            <w:lang w:val="en-US" w:eastAsia="zh-CN"/>
          </w:rPr>
          <w:delText>This document specifies the stage 2 description for the Customized Applications for Mobile network Enhanced Logic (CAMEL) feature which provides the mechanisms to support services for the IP Multimedia Core Network (IM CN) Subsystem.</w:delText>
        </w:r>
      </w:del>
    </w:p>
    <w:p w:rsidR="00674922" w:rsidDel="00F62D68" w:rsidRDefault="00674922">
      <w:pPr>
        <w:tabs>
          <w:tab w:val="clear" w:pos="1134"/>
          <w:tab w:val="clear" w:pos="1871"/>
          <w:tab w:val="clear" w:pos="2268"/>
        </w:tabs>
        <w:overflowPunct/>
        <w:autoSpaceDE/>
        <w:autoSpaceDN/>
        <w:adjustRightInd/>
        <w:spacing w:before="0"/>
        <w:textAlignment w:val="auto"/>
        <w:rPr>
          <w:del w:id="5457" w:author="Romano Giovanni" w:date="2017-10-23T19:22:00Z"/>
          <w:rFonts w:eastAsia="SimSun"/>
          <w:b/>
          <w:bCs/>
          <w:color w:val="000000"/>
          <w:szCs w:val="24"/>
          <w:lang w:val="en-US" w:eastAsia="zh-CN"/>
        </w:rPr>
      </w:pPr>
      <w:del w:id="5458" w:author="Romano Giovanni" w:date="2017-10-23T19:22:00Z">
        <w:r w:rsidDel="00F62D68">
          <w:rPr>
            <w:rFonts w:eastAsia="SimSun"/>
            <w:bCs/>
            <w:color w:val="000000"/>
            <w:szCs w:val="24"/>
            <w:lang w:val="en-US" w:eastAsia="zh-CN"/>
          </w:rPr>
          <w:br w:type="page"/>
        </w:r>
      </w:del>
    </w:p>
    <w:p w:rsidR="001D0093" w:rsidRPr="002D5C5B" w:rsidDel="00F62D68" w:rsidRDefault="001D0093" w:rsidP="00C337DE">
      <w:pPr>
        <w:pStyle w:val="Titolo5"/>
        <w:rPr>
          <w:del w:id="5459" w:author="Romano Giovanni" w:date="2017-10-23T19:22:00Z"/>
          <w:rFonts w:eastAsia="SimSun"/>
          <w:bCs/>
          <w:color w:val="000000"/>
          <w:szCs w:val="24"/>
          <w:lang w:val="en-US" w:eastAsia="zh-CN"/>
        </w:rPr>
      </w:pPr>
      <w:del w:id="5460" w:author="Romano Giovanni" w:date="2017-10-23T19:22:00Z">
        <w:r w:rsidRPr="00CF3217" w:rsidDel="00F62D68">
          <w:rPr>
            <w:rFonts w:eastAsia="SimSun"/>
            <w:bCs/>
            <w:color w:val="000000"/>
            <w:szCs w:val="24"/>
            <w:lang w:val="en-US" w:eastAsia="zh-CN"/>
          </w:rPr>
          <w:lastRenderedPageBreak/>
          <w:delText>5.1.2.</w:delText>
        </w:r>
      </w:del>
      <w:del w:id="5461" w:author="Romano Giovanni" w:date="2017-10-23T19:21:00Z">
        <w:r w:rsidRPr="00CF3217" w:rsidDel="00F62D68">
          <w:rPr>
            <w:rFonts w:eastAsia="SimSun"/>
            <w:bCs/>
            <w:color w:val="000000"/>
            <w:szCs w:val="24"/>
            <w:lang w:val="en-US" w:eastAsia="zh-CN"/>
          </w:rPr>
          <w:delText>12</w:delText>
        </w:r>
      </w:del>
      <w:del w:id="5462" w:author="Romano Giovanni" w:date="2017-10-23T19:22:00Z">
        <w:r w:rsidRPr="00CF3217" w:rsidDel="00F62D68">
          <w:rPr>
            <w:rFonts w:eastAsia="SimSun"/>
            <w:bCs/>
            <w:color w:val="000000"/>
            <w:szCs w:val="24"/>
            <w:lang w:val="en-US" w:eastAsia="zh-CN"/>
          </w:rPr>
          <w:delText>.</w:delText>
        </w:r>
      </w:del>
      <w:del w:id="5463" w:author="Romano Giovanni" w:date="2017-10-23T19:21:00Z">
        <w:r w:rsidRPr="00CF3217" w:rsidDel="00F62D68">
          <w:rPr>
            <w:rFonts w:eastAsia="SimSun"/>
            <w:bCs/>
            <w:color w:val="000000"/>
            <w:szCs w:val="24"/>
            <w:lang w:val="en-US" w:eastAsia="zh-CN"/>
          </w:rPr>
          <w:delText>40</w:delText>
        </w:r>
      </w:del>
      <w:del w:id="5464" w:author="Romano Giovanni" w:date="2017-10-23T19:22:00Z">
        <w:r w:rsidRPr="00CF3217" w:rsidDel="00F62D68">
          <w:rPr>
            <w:rFonts w:eastAsia="SimSun"/>
            <w:bCs/>
            <w:color w:val="000000"/>
            <w:szCs w:val="24"/>
            <w:lang w:val="en-US" w:eastAsia="zh-CN"/>
          </w:rPr>
          <w:tab/>
          <w:delText>TS 23.327</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65" w:author="Romano Giovanni" w:date="2017-10-23T19:22:00Z"/>
          <w:rFonts w:eastAsia="SimSun"/>
          <w:b/>
          <w:bCs/>
          <w:color w:val="000000"/>
          <w:sz w:val="30"/>
          <w:szCs w:val="30"/>
          <w:lang w:val="en-US" w:eastAsia="zh-CN"/>
        </w:rPr>
      </w:pPr>
      <w:del w:id="5466" w:author="Romano Giovanni" w:date="2017-10-23T19:22:00Z">
        <w:r w:rsidRPr="00CF3217" w:rsidDel="00F62D68">
          <w:rPr>
            <w:rFonts w:eastAsia="SimSun"/>
            <w:b/>
            <w:bCs/>
            <w:color w:val="000000"/>
            <w:szCs w:val="24"/>
            <w:lang w:val="en-US" w:eastAsia="zh-CN"/>
          </w:rPr>
          <w:delText>Mobility between 3GPP-Wireless Local Area Network (WLAN) interworking and 3GPP systems</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67" w:author="Romano Giovanni" w:date="2017-10-23T19:22:00Z"/>
          <w:rFonts w:eastAsia="SimSun"/>
          <w:color w:val="000000"/>
          <w:szCs w:val="24"/>
          <w:lang w:val="en-US" w:eastAsia="zh-CN"/>
        </w:rPr>
      </w:pPr>
      <w:del w:id="5468" w:author="Romano Giovanni" w:date="2017-10-23T19:22:00Z">
        <w:r w:rsidRPr="00CF3217" w:rsidDel="00F62D68">
          <w:rPr>
            <w:rFonts w:eastAsia="SimSun"/>
            <w:color w:val="000000"/>
            <w:szCs w:val="24"/>
            <w:lang w:val="en-US" w:eastAsia="zh-CN"/>
          </w:rPr>
          <w:delTex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delText>
        </w:r>
        <w:r w:rsidRPr="00C337DE" w:rsidDel="00F62D68">
          <w:rPr>
            <w:color w:val="000000"/>
            <w:szCs w:val="24"/>
            <w:lang w:val="en-US" w:eastAsia="ja-JP"/>
          </w:rPr>
          <w:delText>)</w:delText>
        </w:r>
        <w:r w:rsidRPr="00CF3217" w:rsidDel="00F62D68">
          <w:rPr>
            <w:rFonts w:eastAsia="SimSun"/>
            <w:color w:val="000000"/>
            <w:szCs w:val="24"/>
            <w:lang w:val="en-US" w:eastAsia="zh-CN"/>
          </w:rPr>
          <w:delText>.</w:delText>
        </w:r>
      </w:del>
    </w:p>
    <w:p w:rsidR="001D0093" w:rsidRPr="002D5C5B" w:rsidDel="00F62D68" w:rsidRDefault="001D0093" w:rsidP="00C337DE">
      <w:pPr>
        <w:pStyle w:val="Titolo5"/>
        <w:rPr>
          <w:del w:id="5469" w:author="Romano Giovanni" w:date="2017-10-23T19:22:00Z"/>
          <w:rFonts w:eastAsia="SimSun"/>
          <w:bCs/>
          <w:color w:val="000000"/>
          <w:szCs w:val="24"/>
          <w:lang w:val="en-US" w:eastAsia="zh-CN"/>
        </w:rPr>
      </w:pPr>
      <w:del w:id="5470" w:author="Romano Giovanni" w:date="2017-10-23T19:22:00Z">
        <w:r w:rsidRPr="00CF3217" w:rsidDel="00F62D68">
          <w:rPr>
            <w:rFonts w:eastAsia="SimSun"/>
            <w:bCs/>
            <w:color w:val="000000"/>
            <w:szCs w:val="24"/>
            <w:lang w:val="en-US" w:eastAsia="zh-CN"/>
          </w:rPr>
          <w:delText>5.1.2.</w:delText>
        </w:r>
      </w:del>
      <w:del w:id="5471" w:author="Romano Giovanni" w:date="2017-10-23T19:21:00Z">
        <w:r w:rsidRPr="00CF3217" w:rsidDel="00F62D68">
          <w:rPr>
            <w:rFonts w:eastAsia="SimSun"/>
            <w:bCs/>
            <w:color w:val="000000"/>
            <w:szCs w:val="24"/>
            <w:lang w:val="en-US" w:eastAsia="zh-CN"/>
          </w:rPr>
          <w:delText>12</w:delText>
        </w:r>
      </w:del>
      <w:del w:id="5472" w:author="Romano Giovanni" w:date="2017-10-23T19:22:00Z">
        <w:r w:rsidRPr="00CF3217" w:rsidDel="00F62D68">
          <w:rPr>
            <w:rFonts w:eastAsia="SimSun"/>
            <w:bCs/>
            <w:color w:val="000000"/>
            <w:szCs w:val="24"/>
            <w:lang w:val="en-US" w:eastAsia="zh-CN"/>
          </w:rPr>
          <w:delText>.</w:delText>
        </w:r>
      </w:del>
      <w:del w:id="5473" w:author="Romano Giovanni" w:date="2017-10-23T19:21:00Z">
        <w:r w:rsidRPr="00CF3217" w:rsidDel="00F62D68">
          <w:rPr>
            <w:rFonts w:eastAsia="SimSun"/>
            <w:bCs/>
            <w:color w:val="000000"/>
            <w:szCs w:val="24"/>
            <w:lang w:val="en-US" w:eastAsia="zh-CN"/>
          </w:rPr>
          <w:delText>41</w:delText>
        </w:r>
      </w:del>
      <w:del w:id="5474" w:author="Romano Giovanni" w:date="2017-10-23T19:22:00Z">
        <w:r w:rsidRPr="00CF3217" w:rsidDel="00F62D68">
          <w:rPr>
            <w:rFonts w:eastAsia="SimSun"/>
            <w:bCs/>
            <w:color w:val="000000"/>
            <w:szCs w:val="24"/>
            <w:lang w:val="en-US" w:eastAsia="zh-CN"/>
          </w:rPr>
          <w:tab/>
          <w:delText>TS 23.333</w:delText>
        </w:r>
      </w:del>
    </w:p>
    <w:p w:rsidR="001D0093" w:rsidRPr="00CF3217" w:rsidDel="00F62D68" w:rsidRDefault="001D0093" w:rsidP="001D0093">
      <w:pPr>
        <w:keepNext/>
        <w:keepLines/>
        <w:widowControl w:val="0"/>
        <w:tabs>
          <w:tab w:val="clear" w:pos="1134"/>
          <w:tab w:val="clear" w:pos="1871"/>
          <w:tab w:val="clear" w:pos="2268"/>
          <w:tab w:val="left" w:pos="90"/>
        </w:tabs>
        <w:overflowPunct/>
        <w:textAlignment w:val="auto"/>
        <w:rPr>
          <w:del w:id="5475" w:author="Romano Giovanni" w:date="2017-10-23T19:22:00Z"/>
          <w:rFonts w:eastAsia="SimSun"/>
          <w:b/>
          <w:bCs/>
          <w:color w:val="000000"/>
          <w:sz w:val="27"/>
          <w:szCs w:val="27"/>
          <w:lang w:val="en-US" w:eastAsia="zh-CN"/>
        </w:rPr>
      </w:pPr>
      <w:del w:id="5476" w:author="Romano Giovanni" w:date="2017-10-23T19:22:00Z">
        <w:r w:rsidRPr="00CF3217" w:rsidDel="00F62D68">
          <w:rPr>
            <w:rFonts w:eastAsia="SimSun"/>
            <w:b/>
            <w:bCs/>
            <w:color w:val="000000"/>
            <w:szCs w:val="24"/>
            <w:lang w:val="en-US" w:eastAsia="zh-CN"/>
          </w:rPr>
          <w:delText>Multimedia Resource Function Controller (MRFC) – Multimedia Resource Function Processor (MRFP) Mp interface: Procedures descriptions</w:delText>
        </w:r>
      </w:del>
    </w:p>
    <w:p w:rsidR="001D0093" w:rsidDel="00F62D68" w:rsidRDefault="001D0093" w:rsidP="001D0093">
      <w:pPr>
        <w:keepNext/>
        <w:keepLines/>
        <w:widowControl w:val="0"/>
        <w:tabs>
          <w:tab w:val="clear" w:pos="1134"/>
          <w:tab w:val="clear" w:pos="1871"/>
          <w:tab w:val="clear" w:pos="2268"/>
          <w:tab w:val="left" w:pos="90"/>
        </w:tabs>
        <w:overflowPunct/>
        <w:spacing w:before="0"/>
        <w:textAlignment w:val="auto"/>
        <w:rPr>
          <w:del w:id="5477" w:author="Romano Giovanni" w:date="2017-10-23T19:22:00Z"/>
          <w:rFonts w:eastAsia="SimSun"/>
          <w:color w:val="000000"/>
          <w:szCs w:val="24"/>
          <w:lang w:val="en-US" w:eastAsia="zh-CN"/>
        </w:rPr>
      </w:pPr>
      <w:del w:id="5478" w:author="Romano Giovanni" w:date="2017-10-23T19:22:00Z">
        <w:r w:rsidRPr="00CF3217" w:rsidDel="00F62D68">
          <w:rPr>
            <w:rFonts w:eastAsia="SimSun"/>
            <w:color w:val="000000"/>
            <w:szCs w:val="24"/>
            <w:lang w:val="en-US" w:eastAsia="zh-CN"/>
          </w:rPr>
          <w:delTex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delText>
        </w:r>
      </w:del>
    </w:p>
    <w:p w:rsidR="001D0093" w:rsidRPr="002D5C5B" w:rsidDel="00F62D68" w:rsidRDefault="001D0093" w:rsidP="00C337DE">
      <w:pPr>
        <w:pStyle w:val="Titolo5"/>
        <w:rPr>
          <w:del w:id="5479" w:author="Romano Giovanni" w:date="2017-10-23T19:22:00Z"/>
          <w:rFonts w:eastAsia="SimSun"/>
          <w:bCs/>
          <w:color w:val="000000"/>
          <w:szCs w:val="24"/>
          <w:lang w:val="en-US" w:eastAsia="zh-CN"/>
        </w:rPr>
      </w:pPr>
      <w:del w:id="5480" w:author="Romano Giovanni" w:date="2017-10-23T19:22:00Z">
        <w:r w:rsidRPr="00CF3217" w:rsidDel="00F62D68">
          <w:rPr>
            <w:rFonts w:eastAsia="SimSun"/>
            <w:bCs/>
            <w:color w:val="000000"/>
            <w:szCs w:val="24"/>
            <w:lang w:val="en-US" w:eastAsia="zh-CN"/>
          </w:rPr>
          <w:delText>5.1.2.</w:delText>
        </w:r>
      </w:del>
      <w:del w:id="5481" w:author="Romano Giovanni" w:date="2017-10-23T19:21:00Z">
        <w:r w:rsidRPr="00CF3217" w:rsidDel="00F62D68">
          <w:rPr>
            <w:rFonts w:eastAsia="SimSun"/>
            <w:bCs/>
            <w:color w:val="000000"/>
            <w:szCs w:val="24"/>
            <w:lang w:val="en-US" w:eastAsia="zh-CN"/>
          </w:rPr>
          <w:delText>12</w:delText>
        </w:r>
      </w:del>
      <w:del w:id="5482" w:author="Romano Giovanni" w:date="2017-10-23T19:22:00Z">
        <w:r w:rsidRPr="00CF3217" w:rsidDel="00F62D68">
          <w:rPr>
            <w:rFonts w:eastAsia="SimSun"/>
            <w:bCs/>
            <w:color w:val="000000"/>
            <w:szCs w:val="24"/>
            <w:lang w:val="en-US" w:eastAsia="zh-CN"/>
          </w:rPr>
          <w:delText>.</w:delText>
        </w:r>
      </w:del>
      <w:del w:id="5483" w:author="Romano Giovanni" w:date="2017-10-23T19:21:00Z">
        <w:r w:rsidRPr="00CF3217" w:rsidDel="00F62D68">
          <w:rPr>
            <w:rFonts w:eastAsia="SimSun"/>
            <w:bCs/>
            <w:color w:val="000000"/>
            <w:szCs w:val="24"/>
            <w:lang w:val="en-US" w:eastAsia="zh-CN"/>
          </w:rPr>
          <w:delText>42</w:delText>
        </w:r>
      </w:del>
      <w:del w:id="5484" w:author="Romano Giovanni" w:date="2017-10-23T19:22:00Z">
        <w:r w:rsidRPr="00CF3217" w:rsidDel="00F62D68">
          <w:rPr>
            <w:rFonts w:eastAsia="SimSun"/>
            <w:bCs/>
            <w:color w:val="000000"/>
            <w:szCs w:val="24"/>
            <w:lang w:val="en-US" w:eastAsia="zh-CN"/>
          </w:rPr>
          <w:tab/>
          <w:delText>TS 23.334</w:delText>
        </w:r>
      </w:del>
    </w:p>
    <w:p w:rsidR="001D0093" w:rsidRPr="00CF3217" w:rsidDel="00F62D68" w:rsidRDefault="001D0093" w:rsidP="001D0093">
      <w:pPr>
        <w:keepNext/>
        <w:keepLines/>
        <w:widowControl w:val="0"/>
        <w:tabs>
          <w:tab w:val="clear" w:pos="1134"/>
          <w:tab w:val="clear" w:pos="1871"/>
          <w:tab w:val="clear" w:pos="2268"/>
          <w:tab w:val="left" w:pos="90"/>
        </w:tabs>
        <w:overflowPunct/>
        <w:textAlignment w:val="auto"/>
        <w:rPr>
          <w:del w:id="5485" w:author="Romano Giovanni" w:date="2017-10-23T19:22:00Z"/>
          <w:rFonts w:eastAsia="SimSun"/>
          <w:b/>
          <w:bCs/>
          <w:color w:val="000000"/>
          <w:sz w:val="27"/>
          <w:szCs w:val="27"/>
          <w:lang w:val="en-US" w:eastAsia="zh-CN"/>
        </w:rPr>
      </w:pPr>
      <w:del w:id="5486" w:author="Romano Giovanni" w:date="2017-10-23T19:22:00Z">
        <w:r w:rsidRPr="00CF3217" w:rsidDel="00F62D68">
          <w:rPr>
            <w:rFonts w:eastAsia="SimSun"/>
            <w:b/>
            <w:bCs/>
            <w:color w:val="000000"/>
            <w:szCs w:val="24"/>
            <w:lang w:val="en-US" w:eastAsia="zh-CN"/>
          </w:rPr>
          <w:delText>IP Multimedia Subsystem (IMS) Application Level Gateway (IMS-ALG) – IMS Access Gateway (IMS-AGW) interface: Procedures descriptions</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87" w:author="Romano Giovanni" w:date="2017-10-23T19:22:00Z"/>
          <w:rFonts w:eastAsia="SimSun"/>
          <w:color w:val="000000"/>
          <w:szCs w:val="24"/>
          <w:lang w:val="en-US" w:eastAsia="zh-CN"/>
        </w:rPr>
      </w:pPr>
      <w:del w:id="5488" w:author="Romano Giovanni" w:date="2017-10-23T19:22:00Z">
        <w:r w:rsidRPr="00CF3217" w:rsidDel="00F62D68">
          <w:rPr>
            <w:rFonts w:eastAsia="SimSun"/>
            <w:color w:val="000000"/>
            <w:szCs w:val="24"/>
            <w:lang w:val="en-US" w:eastAsia="zh-CN"/>
          </w:rPr>
          <w:delTex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delText>
        </w:r>
      </w:del>
    </w:p>
    <w:p w:rsidR="001D0093" w:rsidRPr="002D5C5B" w:rsidDel="00F62D68" w:rsidRDefault="001D0093" w:rsidP="00C337DE">
      <w:pPr>
        <w:pStyle w:val="Titolo5"/>
        <w:rPr>
          <w:del w:id="5489" w:author="Romano Giovanni" w:date="2017-10-23T19:22:00Z"/>
          <w:rFonts w:eastAsia="SimSun"/>
          <w:bCs/>
          <w:color w:val="000000"/>
          <w:szCs w:val="24"/>
          <w:lang w:val="en-US" w:eastAsia="zh-CN"/>
        </w:rPr>
      </w:pPr>
      <w:del w:id="5490" w:author="Romano Giovanni" w:date="2017-10-23T19:22:00Z">
        <w:r w:rsidRPr="00CF3217" w:rsidDel="00F62D68">
          <w:rPr>
            <w:rFonts w:eastAsia="SimSun"/>
            <w:bCs/>
            <w:color w:val="000000"/>
            <w:szCs w:val="24"/>
            <w:lang w:val="en-US" w:eastAsia="zh-CN"/>
          </w:rPr>
          <w:delText>5.1.2.</w:delText>
        </w:r>
      </w:del>
      <w:del w:id="5491" w:author="Romano Giovanni" w:date="2017-10-23T19:21:00Z">
        <w:r w:rsidRPr="00CF3217" w:rsidDel="00F62D68">
          <w:rPr>
            <w:rFonts w:eastAsia="SimSun"/>
            <w:bCs/>
            <w:color w:val="000000"/>
            <w:szCs w:val="24"/>
            <w:lang w:val="en-US" w:eastAsia="zh-CN"/>
          </w:rPr>
          <w:delText>12</w:delText>
        </w:r>
      </w:del>
      <w:del w:id="5492" w:author="Romano Giovanni" w:date="2017-10-23T19:22:00Z">
        <w:r w:rsidRPr="00CF3217" w:rsidDel="00F62D68">
          <w:rPr>
            <w:rFonts w:eastAsia="SimSun"/>
            <w:bCs/>
            <w:color w:val="000000"/>
            <w:szCs w:val="24"/>
            <w:lang w:val="en-US" w:eastAsia="zh-CN"/>
          </w:rPr>
          <w:delText>.</w:delText>
        </w:r>
      </w:del>
      <w:del w:id="5493" w:author="Romano Giovanni" w:date="2017-10-23T19:21:00Z">
        <w:r w:rsidRPr="00CF3217" w:rsidDel="00F62D68">
          <w:rPr>
            <w:rFonts w:eastAsia="SimSun"/>
            <w:bCs/>
            <w:color w:val="000000"/>
            <w:szCs w:val="24"/>
            <w:lang w:val="en-US" w:eastAsia="zh-CN"/>
          </w:rPr>
          <w:delText>43</w:delText>
        </w:r>
      </w:del>
      <w:del w:id="5494" w:author="Romano Giovanni" w:date="2017-10-23T19:22:00Z">
        <w:r w:rsidRPr="00CF3217" w:rsidDel="00F62D68">
          <w:rPr>
            <w:rFonts w:eastAsia="SimSun"/>
            <w:bCs/>
            <w:color w:val="000000"/>
            <w:szCs w:val="24"/>
            <w:lang w:val="en-US" w:eastAsia="zh-CN"/>
          </w:rPr>
          <w:tab/>
          <w:delText>TS 23.335</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495" w:author="Romano Giovanni" w:date="2017-10-23T19:22:00Z"/>
          <w:rFonts w:eastAsia="SimSun"/>
          <w:b/>
          <w:bCs/>
          <w:color w:val="000000"/>
          <w:sz w:val="30"/>
          <w:szCs w:val="30"/>
          <w:lang w:val="en-US" w:eastAsia="zh-CN"/>
        </w:rPr>
      </w:pPr>
      <w:del w:id="5496" w:author="Romano Giovanni" w:date="2017-10-23T19:22:00Z">
        <w:r w:rsidRPr="00CF3217" w:rsidDel="00F62D68">
          <w:rPr>
            <w:rFonts w:eastAsia="SimSun"/>
            <w:b/>
            <w:bCs/>
            <w:color w:val="000000"/>
            <w:szCs w:val="24"/>
            <w:lang w:val="en-US" w:eastAsia="zh-CN"/>
          </w:rPr>
          <w:delText>User Data Convergence (UDC); Technical realization and information flows; Stage 2</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497" w:author="Romano Giovanni" w:date="2017-10-23T19:22:00Z"/>
          <w:rFonts w:eastAsia="SimSun"/>
          <w:color w:val="000000"/>
          <w:szCs w:val="24"/>
          <w:lang w:val="en-US" w:eastAsia="zh-CN"/>
        </w:rPr>
      </w:pPr>
      <w:del w:id="5498" w:author="Romano Giovanni" w:date="2017-10-23T19:22:00Z">
        <w:r w:rsidRPr="00CF3217" w:rsidDel="00F62D68">
          <w:rPr>
            <w:rFonts w:eastAsia="SimSun"/>
            <w:color w:val="000000"/>
            <w:szCs w:val="24"/>
            <w:lang w:val="en-US" w:eastAsia="zh-CN"/>
          </w:rPr>
          <w:delText>This document describes the procedures and signalling flows associated to the technical realization of the 3GPP User Data Convergence (UDC).</w:delText>
        </w:r>
        <w:r w:rsidRPr="00CF3217" w:rsidDel="00F62D68">
          <w:rPr>
            <w:rFonts w:eastAsia="SimSun"/>
            <w:color w:val="000000"/>
            <w:sz w:val="30"/>
            <w:szCs w:val="30"/>
            <w:lang w:val="en-US" w:eastAsia="zh-CN"/>
          </w:rPr>
          <w:delText xml:space="preserve"> </w:delText>
        </w:r>
        <w:r w:rsidRPr="00CF3217" w:rsidDel="00F62D68">
          <w:rPr>
            <w:rFonts w:eastAsia="SimSun"/>
            <w:color w:val="000000"/>
            <w:sz w:val="30"/>
            <w:szCs w:val="30"/>
            <w:lang w:val="en-US" w:eastAsia="zh-CN"/>
          </w:rPr>
          <w:br/>
        </w:r>
        <w:r w:rsidRPr="00CF3217" w:rsidDel="00F62D68">
          <w:rPr>
            <w:rFonts w:eastAsia="SimSun"/>
            <w:color w:val="000000"/>
            <w:szCs w:val="24"/>
            <w:lang w:val="en-US" w:eastAsia="zh-CN"/>
          </w:rPr>
          <w:delTex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delText>
        </w:r>
        <w:r w:rsidRPr="00CF3217" w:rsidDel="00F62D68">
          <w:rPr>
            <w:rFonts w:eastAsia="SimSun"/>
            <w:color w:val="000000"/>
            <w:sz w:val="27"/>
            <w:szCs w:val="27"/>
            <w:lang w:val="en-US" w:eastAsia="zh-CN"/>
          </w:rPr>
          <w:delText xml:space="preserve"> </w:delText>
        </w:r>
        <w:r w:rsidRPr="00CF3217" w:rsidDel="00F62D68">
          <w:rPr>
            <w:rFonts w:eastAsia="SimSun"/>
            <w:color w:val="000000"/>
            <w:szCs w:val="24"/>
            <w:lang w:val="en-US" w:eastAsia="zh-CN"/>
          </w:rPr>
          <w:delText>the consistency of storage and data models and to have minimum impact on traffic mechanisms, reference points and protocols of network elements.</w:delText>
        </w:r>
      </w:del>
    </w:p>
    <w:p w:rsidR="001D0093" w:rsidRPr="002D5C5B" w:rsidDel="00F62D68" w:rsidRDefault="001D0093" w:rsidP="00C337DE">
      <w:pPr>
        <w:pStyle w:val="Titolo5"/>
        <w:rPr>
          <w:del w:id="5499" w:author="Romano Giovanni" w:date="2017-10-23T19:22:00Z"/>
          <w:rFonts w:eastAsia="SimSun"/>
          <w:bCs/>
          <w:color w:val="000000"/>
          <w:szCs w:val="24"/>
          <w:lang w:val="en-US" w:eastAsia="zh-CN"/>
        </w:rPr>
      </w:pPr>
      <w:del w:id="5500" w:author="Romano Giovanni" w:date="2017-10-23T19:22:00Z">
        <w:r w:rsidRPr="00CF3217" w:rsidDel="00F62D68">
          <w:rPr>
            <w:rFonts w:eastAsia="SimSun"/>
            <w:bCs/>
            <w:color w:val="000000"/>
            <w:szCs w:val="24"/>
            <w:lang w:val="en-US" w:eastAsia="zh-CN"/>
          </w:rPr>
          <w:lastRenderedPageBreak/>
          <w:delText>5.1.2.</w:delText>
        </w:r>
      </w:del>
      <w:del w:id="5501" w:author="Romano Giovanni" w:date="2017-10-23T19:21:00Z">
        <w:r w:rsidRPr="00CF3217" w:rsidDel="00F62D68">
          <w:rPr>
            <w:rFonts w:eastAsia="SimSun"/>
            <w:bCs/>
            <w:color w:val="000000"/>
            <w:szCs w:val="24"/>
            <w:lang w:val="en-US" w:eastAsia="zh-CN"/>
          </w:rPr>
          <w:delText>12</w:delText>
        </w:r>
      </w:del>
      <w:del w:id="5502" w:author="Romano Giovanni" w:date="2017-10-23T19:22:00Z">
        <w:r w:rsidRPr="00CF3217" w:rsidDel="00F62D68">
          <w:rPr>
            <w:rFonts w:eastAsia="SimSun"/>
            <w:bCs/>
            <w:color w:val="000000"/>
            <w:szCs w:val="24"/>
            <w:lang w:val="en-US" w:eastAsia="zh-CN"/>
          </w:rPr>
          <w:delText>.</w:delText>
        </w:r>
      </w:del>
      <w:del w:id="5503" w:author="Romano Giovanni" w:date="2017-10-23T19:21:00Z">
        <w:r w:rsidRPr="00CF3217" w:rsidDel="00F62D68">
          <w:rPr>
            <w:rFonts w:eastAsia="SimSun"/>
            <w:bCs/>
            <w:color w:val="000000"/>
            <w:szCs w:val="24"/>
            <w:lang w:val="en-US" w:eastAsia="zh-CN"/>
          </w:rPr>
          <w:delText>44</w:delText>
        </w:r>
      </w:del>
      <w:del w:id="5504" w:author="Romano Giovanni" w:date="2017-10-23T19:22:00Z">
        <w:r w:rsidRPr="00CF3217" w:rsidDel="00F62D68">
          <w:rPr>
            <w:rFonts w:eastAsia="SimSun"/>
            <w:bCs/>
            <w:color w:val="000000"/>
            <w:szCs w:val="24"/>
            <w:lang w:val="en-US" w:eastAsia="zh-CN"/>
          </w:rPr>
          <w:tab/>
          <w:delText>TS 23.380</w:delText>
        </w:r>
      </w:del>
    </w:p>
    <w:p w:rsidR="001D0093" w:rsidRPr="00CF3217" w:rsidDel="00F62D68" w:rsidRDefault="001D0093" w:rsidP="001D0093">
      <w:pPr>
        <w:widowControl w:val="0"/>
        <w:tabs>
          <w:tab w:val="clear" w:pos="1134"/>
          <w:tab w:val="clear" w:pos="1871"/>
          <w:tab w:val="clear" w:pos="2268"/>
          <w:tab w:val="left" w:pos="90"/>
        </w:tabs>
        <w:overflowPunct/>
        <w:spacing w:before="91"/>
        <w:textAlignment w:val="auto"/>
        <w:rPr>
          <w:del w:id="5505" w:author="Romano Giovanni" w:date="2017-10-23T19:22:00Z"/>
          <w:rFonts w:eastAsia="SimSun"/>
          <w:b/>
          <w:bCs/>
          <w:color w:val="000000"/>
          <w:sz w:val="30"/>
          <w:szCs w:val="30"/>
          <w:lang w:val="en-US" w:eastAsia="zh-CN"/>
        </w:rPr>
      </w:pPr>
      <w:del w:id="5506" w:author="Romano Giovanni" w:date="2017-10-23T19:22:00Z">
        <w:r w:rsidRPr="00CF3217" w:rsidDel="00F62D68">
          <w:rPr>
            <w:rFonts w:eastAsia="SimSun"/>
            <w:b/>
            <w:bCs/>
            <w:color w:val="000000"/>
            <w:szCs w:val="24"/>
            <w:lang w:val="en-US" w:eastAsia="zh-CN"/>
          </w:rPr>
          <w:delText>IMS Restoration Procedures</w:delText>
        </w:r>
      </w:del>
    </w:p>
    <w:p w:rsidR="001D0093" w:rsidDel="00F62D68" w:rsidRDefault="001D0093" w:rsidP="001D0093">
      <w:pPr>
        <w:widowControl w:val="0"/>
        <w:tabs>
          <w:tab w:val="clear" w:pos="1134"/>
          <w:tab w:val="clear" w:pos="1871"/>
          <w:tab w:val="clear" w:pos="2268"/>
          <w:tab w:val="left" w:pos="90"/>
        </w:tabs>
        <w:overflowPunct/>
        <w:spacing w:before="0"/>
        <w:textAlignment w:val="auto"/>
        <w:rPr>
          <w:del w:id="5507" w:author="Romano Giovanni" w:date="2017-10-23T19:22:00Z"/>
          <w:rFonts w:eastAsia="SimSun"/>
          <w:color w:val="000000"/>
          <w:szCs w:val="24"/>
          <w:lang w:val="en-US" w:eastAsia="zh-CN"/>
        </w:rPr>
      </w:pPr>
      <w:del w:id="5508" w:author="Romano Giovanni" w:date="2017-10-23T19:22:00Z">
        <w:r w:rsidRPr="00CF3217" w:rsidDel="00F62D68">
          <w:rPr>
            <w:rFonts w:eastAsia="SimSun"/>
            <w:color w:val="000000"/>
            <w:szCs w:val="24"/>
            <w:lang w:val="en-US" w:eastAsia="zh-CN"/>
          </w:rPr>
          <w:delText>This document specifies the IMS procedures required to handle a S-CSCF service interruption scenario with minimum impact to the service to the end user.</w:delText>
        </w:r>
      </w:del>
    </w:p>
    <w:p w:rsidR="001D0093" w:rsidRPr="002D5C5B" w:rsidDel="002051B4" w:rsidRDefault="001D0093" w:rsidP="00C337DE">
      <w:pPr>
        <w:pStyle w:val="Titolo5"/>
        <w:rPr>
          <w:del w:id="5509" w:author="Romano Giovanni" w:date="2017-10-23T20:00:00Z"/>
          <w:rFonts w:eastAsia="SimSun"/>
          <w:bCs/>
          <w:color w:val="000000"/>
          <w:szCs w:val="24"/>
          <w:lang w:val="en-US" w:eastAsia="zh-CN"/>
        </w:rPr>
      </w:pPr>
      <w:del w:id="5510" w:author="Romano Giovanni" w:date="2017-10-23T20:00:00Z">
        <w:r w:rsidRPr="00CF3217" w:rsidDel="002051B4">
          <w:rPr>
            <w:rFonts w:eastAsia="SimSun"/>
            <w:bCs/>
            <w:color w:val="000000"/>
            <w:szCs w:val="24"/>
            <w:lang w:val="en-US" w:eastAsia="zh-CN"/>
          </w:rPr>
          <w:delText>5.1.2.</w:delText>
        </w:r>
      </w:del>
      <w:del w:id="5511" w:author="Romano Giovanni" w:date="2017-10-23T19:24:00Z">
        <w:r w:rsidRPr="00CF3217" w:rsidDel="008314B4">
          <w:rPr>
            <w:rFonts w:eastAsia="SimSun"/>
            <w:bCs/>
            <w:color w:val="000000"/>
            <w:szCs w:val="24"/>
            <w:lang w:val="en-US" w:eastAsia="zh-CN"/>
          </w:rPr>
          <w:delText>12</w:delText>
        </w:r>
      </w:del>
      <w:del w:id="5512" w:author="Romano Giovanni" w:date="2017-10-23T20:00:00Z">
        <w:r w:rsidRPr="00CF3217" w:rsidDel="002051B4">
          <w:rPr>
            <w:rFonts w:eastAsia="SimSun"/>
            <w:bCs/>
            <w:color w:val="000000"/>
            <w:szCs w:val="24"/>
            <w:lang w:val="en-US" w:eastAsia="zh-CN"/>
          </w:rPr>
          <w:delText>.</w:delText>
        </w:r>
      </w:del>
      <w:del w:id="5513" w:author="Romano Giovanni" w:date="2017-10-23T19:24:00Z">
        <w:r w:rsidRPr="00CF3217" w:rsidDel="008314B4">
          <w:rPr>
            <w:rFonts w:eastAsia="SimSun"/>
            <w:bCs/>
            <w:color w:val="000000"/>
            <w:szCs w:val="24"/>
            <w:lang w:val="en-US" w:eastAsia="zh-CN"/>
          </w:rPr>
          <w:delText>45</w:delText>
        </w:r>
      </w:del>
      <w:del w:id="5514" w:author="Romano Giovanni" w:date="2017-10-23T20:00:00Z">
        <w:r w:rsidRPr="00CF3217" w:rsidDel="002051B4">
          <w:rPr>
            <w:rFonts w:eastAsia="SimSun"/>
            <w:bCs/>
            <w:color w:val="000000"/>
            <w:szCs w:val="24"/>
            <w:lang w:val="en-US" w:eastAsia="zh-CN"/>
          </w:rPr>
          <w:tab/>
          <w:delText>TS 24.002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15" w:author="Romano Giovanni" w:date="2017-10-23T20:00:00Z"/>
          <w:rFonts w:eastAsia="SimSun"/>
          <w:b/>
          <w:bCs/>
          <w:color w:val="000000"/>
          <w:sz w:val="30"/>
          <w:szCs w:val="30"/>
          <w:lang w:val="en-US" w:eastAsia="zh-CN"/>
        </w:rPr>
      </w:pPr>
      <w:del w:id="5516" w:author="Romano Giovanni" w:date="2017-10-23T20:00:00Z">
        <w:r w:rsidRPr="00CF3217" w:rsidDel="002051B4">
          <w:rPr>
            <w:rFonts w:eastAsia="SimSun"/>
            <w:b/>
            <w:bCs/>
            <w:color w:val="000000"/>
            <w:szCs w:val="24"/>
            <w:lang w:val="en-US" w:eastAsia="zh-CN"/>
          </w:rPr>
          <w:delText>GSM – UMTS Public Land Mobile Network (PLMN) Access Reference Configuration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17" w:author="Romano Giovanni" w:date="2017-10-23T20:00:00Z"/>
          <w:rFonts w:eastAsia="SimSun"/>
          <w:color w:val="000000"/>
          <w:szCs w:val="24"/>
          <w:lang w:val="en-US" w:eastAsia="zh-CN"/>
        </w:rPr>
      </w:pPr>
      <w:del w:id="5518" w:author="Romano Giovanni" w:date="2017-10-23T20:00:00Z">
        <w:r w:rsidRPr="00CF3217" w:rsidDel="002051B4">
          <w:rPr>
            <w:rFonts w:eastAsia="SimSun"/>
            <w:color w:val="000000"/>
            <w:szCs w:val="24"/>
            <w:lang w:val="en-US" w:eastAsia="zh-CN"/>
          </w:rPr>
          <w:delText xml:space="preserve">This document describes the reference configuration for access to a PLMN. A user accesses a PLMN via a number of interfaces, including the MS_BS </w:delText>
        </w:r>
        <w:r w:rsidRPr="00CF3217" w:rsidDel="002051B4">
          <w:rPr>
            <w:rFonts w:eastAsia="SimSun"/>
            <w:color w:val="000000"/>
            <w:szCs w:val="24"/>
            <w:lang w:val="en-US" w:eastAsia="zh-CN"/>
          </w:rPr>
          <w:br/>
          <w:delText>(in A/Gb mode and GERAN Iu mode), UE-UTRAN (in UTRAN Iu mode) and UE-E-UTRAN interface. The purpose of this document is to indicate the possible access arrangements that may be used in conjunction with the MS-BS (in A/Gb mode and GERAN Iu mode), UE-UTRAN (in UTRAN Iu mode) and UE-E – UTRAN interface.</w:delText>
        </w:r>
      </w:del>
    </w:p>
    <w:p w:rsidR="001D0093" w:rsidRPr="002D5C5B" w:rsidDel="002051B4" w:rsidRDefault="001D0093" w:rsidP="00C337DE">
      <w:pPr>
        <w:pStyle w:val="Titolo5"/>
        <w:rPr>
          <w:del w:id="5519" w:author="Romano Giovanni" w:date="2017-10-23T20:00:00Z"/>
          <w:rFonts w:eastAsia="SimSun"/>
          <w:bCs/>
          <w:color w:val="000000"/>
          <w:szCs w:val="24"/>
          <w:lang w:val="en-US" w:eastAsia="zh-CN"/>
        </w:rPr>
      </w:pPr>
      <w:del w:id="5520" w:author="Romano Giovanni" w:date="2017-10-23T20:00:00Z">
        <w:r w:rsidRPr="00CF3217" w:rsidDel="002051B4">
          <w:rPr>
            <w:rFonts w:eastAsia="SimSun"/>
            <w:bCs/>
            <w:color w:val="000000"/>
            <w:szCs w:val="24"/>
            <w:lang w:val="en-US" w:eastAsia="zh-CN"/>
          </w:rPr>
          <w:delText>5.1.2.</w:delText>
        </w:r>
      </w:del>
      <w:del w:id="5521" w:author="Romano Giovanni" w:date="2017-10-23T19:47:00Z">
        <w:r w:rsidRPr="00CF3217" w:rsidDel="007820F3">
          <w:rPr>
            <w:rFonts w:eastAsia="SimSun"/>
            <w:bCs/>
            <w:color w:val="000000"/>
            <w:szCs w:val="24"/>
            <w:lang w:val="en-US" w:eastAsia="zh-CN"/>
          </w:rPr>
          <w:delText>12</w:delText>
        </w:r>
      </w:del>
      <w:del w:id="5522" w:author="Romano Giovanni" w:date="2017-10-23T20:00:00Z">
        <w:r w:rsidRPr="00CF3217" w:rsidDel="002051B4">
          <w:rPr>
            <w:rFonts w:eastAsia="SimSun"/>
            <w:bCs/>
            <w:color w:val="000000"/>
            <w:szCs w:val="24"/>
            <w:lang w:val="en-US" w:eastAsia="zh-CN"/>
          </w:rPr>
          <w:delText>.</w:delText>
        </w:r>
      </w:del>
      <w:del w:id="5523" w:author="Romano Giovanni" w:date="2017-10-23T19:47:00Z">
        <w:r w:rsidRPr="00CF3217" w:rsidDel="007820F3">
          <w:rPr>
            <w:rFonts w:eastAsia="SimSun"/>
            <w:bCs/>
            <w:color w:val="000000"/>
            <w:szCs w:val="24"/>
            <w:lang w:val="en-US" w:eastAsia="zh-CN"/>
          </w:rPr>
          <w:delText>46</w:delText>
        </w:r>
      </w:del>
      <w:del w:id="5524" w:author="Romano Giovanni" w:date="2017-10-23T20:00:00Z">
        <w:r w:rsidRPr="00CF3217" w:rsidDel="002051B4">
          <w:rPr>
            <w:rFonts w:eastAsia="SimSun"/>
            <w:bCs/>
            <w:color w:val="000000"/>
            <w:szCs w:val="24"/>
            <w:lang w:val="en-US" w:eastAsia="zh-CN"/>
          </w:rPr>
          <w:tab/>
          <w:delText>TS 24.007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25" w:author="Romano Giovanni" w:date="2017-10-23T20:00:00Z"/>
          <w:rFonts w:eastAsia="SimSun"/>
          <w:b/>
          <w:bCs/>
          <w:color w:val="000000"/>
          <w:sz w:val="30"/>
          <w:szCs w:val="30"/>
          <w:lang w:val="en-US" w:eastAsia="zh-CN"/>
        </w:rPr>
      </w:pPr>
      <w:del w:id="5526" w:author="Romano Giovanni" w:date="2017-10-23T20:00:00Z">
        <w:r w:rsidRPr="00CF3217" w:rsidDel="002051B4">
          <w:rPr>
            <w:rFonts w:eastAsia="SimSun"/>
            <w:b/>
            <w:bCs/>
            <w:color w:val="000000"/>
            <w:szCs w:val="24"/>
            <w:lang w:val="en-US" w:eastAsia="zh-CN"/>
          </w:rPr>
          <w:delText>Mobile radio interface signalling layer 3; General Aspects</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27" w:author="Romano Giovanni" w:date="2017-10-23T20:00:00Z"/>
          <w:rFonts w:eastAsia="SimSun"/>
          <w:color w:val="000000"/>
          <w:szCs w:val="24"/>
          <w:lang w:val="en-US" w:eastAsia="zh-CN"/>
        </w:rPr>
      </w:pPr>
      <w:del w:id="5528" w:author="Romano Giovanni" w:date="2017-10-23T20:00:00Z">
        <w:r w:rsidRPr="00CF3217" w:rsidDel="002051B4">
          <w:rPr>
            <w:rFonts w:eastAsia="SimSun"/>
            <w:color w:val="000000"/>
            <w:szCs w:val="24"/>
            <w:lang w:val="en-US" w:eastAsia="zh-CN"/>
          </w:rPr>
          <w:delTex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Layer 3 protocols.</w:delText>
        </w:r>
      </w:del>
    </w:p>
    <w:p w:rsidR="001D0093" w:rsidRPr="002D5C5B" w:rsidDel="002051B4" w:rsidRDefault="001D0093" w:rsidP="00C337DE">
      <w:pPr>
        <w:pStyle w:val="Titolo5"/>
        <w:rPr>
          <w:del w:id="5529" w:author="Romano Giovanni" w:date="2017-10-23T20:00:00Z"/>
          <w:rFonts w:eastAsia="SimSun"/>
          <w:bCs/>
          <w:color w:val="000000"/>
          <w:szCs w:val="24"/>
          <w:lang w:val="en-US" w:eastAsia="zh-CN"/>
        </w:rPr>
      </w:pPr>
      <w:del w:id="5530" w:author="Romano Giovanni" w:date="2017-10-23T20:00:00Z">
        <w:r w:rsidRPr="00CF3217" w:rsidDel="002051B4">
          <w:rPr>
            <w:rFonts w:eastAsia="SimSun"/>
            <w:bCs/>
            <w:color w:val="000000"/>
            <w:szCs w:val="24"/>
            <w:lang w:val="en-US" w:eastAsia="zh-CN"/>
          </w:rPr>
          <w:delText>5.1.2.</w:delText>
        </w:r>
      </w:del>
      <w:del w:id="5531" w:author="Romano Giovanni" w:date="2017-10-23T19:47:00Z">
        <w:r w:rsidRPr="00CF3217" w:rsidDel="007820F3">
          <w:rPr>
            <w:rFonts w:eastAsia="SimSun"/>
            <w:bCs/>
            <w:color w:val="000000"/>
            <w:szCs w:val="24"/>
            <w:lang w:val="en-US" w:eastAsia="zh-CN"/>
          </w:rPr>
          <w:delText>12</w:delText>
        </w:r>
      </w:del>
      <w:del w:id="5532" w:author="Romano Giovanni" w:date="2017-10-23T20:00:00Z">
        <w:r w:rsidRPr="00CF3217" w:rsidDel="002051B4">
          <w:rPr>
            <w:rFonts w:eastAsia="SimSun"/>
            <w:bCs/>
            <w:color w:val="000000"/>
            <w:szCs w:val="24"/>
            <w:lang w:val="en-US" w:eastAsia="zh-CN"/>
          </w:rPr>
          <w:delText>.</w:delText>
        </w:r>
      </w:del>
      <w:del w:id="5533" w:author="Romano Giovanni" w:date="2017-10-23T19:47:00Z">
        <w:r w:rsidRPr="00CF3217" w:rsidDel="007820F3">
          <w:rPr>
            <w:rFonts w:eastAsia="SimSun"/>
            <w:bCs/>
            <w:color w:val="000000"/>
            <w:szCs w:val="24"/>
            <w:lang w:val="en-US" w:eastAsia="zh-CN"/>
          </w:rPr>
          <w:delText>47</w:delText>
        </w:r>
      </w:del>
      <w:del w:id="5534" w:author="Romano Giovanni" w:date="2017-10-23T20:00:00Z">
        <w:r w:rsidRPr="00CF3217" w:rsidDel="002051B4">
          <w:rPr>
            <w:rFonts w:eastAsia="SimSun"/>
            <w:bCs/>
            <w:color w:val="000000"/>
            <w:szCs w:val="24"/>
            <w:lang w:val="en-US" w:eastAsia="zh-CN"/>
          </w:rPr>
          <w:tab/>
          <w:delText>TS 24.008</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35" w:author="Romano Giovanni" w:date="2017-10-23T20:00:00Z"/>
          <w:rFonts w:eastAsia="SimSun"/>
          <w:b/>
          <w:bCs/>
          <w:color w:val="000000"/>
          <w:sz w:val="30"/>
          <w:szCs w:val="30"/>
          <w:lang w:val="en-US" w:eastAsia="zh-CN"/>
        </w:rPr>
      </w:pPr>
      <w:del w:id="5536" w:author="Romano Giovanni" w:date="2017-10-23T20:00:00Z">
        <w:r w:rsidRPr="00CF3217" w:rsidDel="002051B4">
          <w:rPr>
            <w:rFonts w:eastAsia="SimSun"/>
            <w:b/>
            <w:bCs/>
            <w:color w:val="000000"/>
            <w:szCs w:val="24"/>
            <w:lang w:val="en-US" w:eastAsia="zh-CN"/>
          </w:rPr>
          <w:delText>Mobile radio interface Layer 3 specification; Core network protocols;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37" w:author="Romano Giovanni" w:date="2017-10-23T20:00:00Z"/>
          <w:rFonts w:eastAsia="SimSun"/>
          <w:color w:val="000000"/>
          <w:szCs w:val="24"/>
          <w:lang w:val="en-US" w:eastAsia="zh-CN"/>
        </w:rPr>
      </w:pPr>
      <w:del w:id="5538" w:author="Romano Giovanni" w:date="2017-10-23T20:00:00Z">
        <w:r w:rsidRPr="00CF3217" w:rsidDel="002051B4">
          <w:rPr>
            <w:rFonts w:eastAsia="SimSun"/>
            <w:color w:val="000000"/>
            <w:szCs w:val="24"/>
            <w:lang w:val="en-US" w:eastAsia="zh-CN"/>
          </w:rPr>
          <w:delTex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delText>
        </w:r>
      </w:del>
    </w:p>
    <w:p w:rsidR="001D0093" w:rsidRPr="002D5C5B" w:rsidDel="002051B4" w:rsidRDefault="001D0093" w:rsidP="00C337DE">
      <w:pPr>
        <w:pStyle w:val="Titolo5"/>
        <w:rPr>
          <w:del w:id="5539" w:author="Romano Giovanni" w:date="2017-10-23T20:00:00Z"/>
          <w:rFonts w:eastAsia="SimSun"/>
          <w:bCs/>
          <w:color w:val="000000"/>
          <w:szCs w:val="24"/>
          <w:lang w:val="en-US" w:eastAsia="zh-CN"/>
        </w:rPr>
      </w:pPr>
      <w:del w:id="5540" w:author="Romano Giovanni" w:date="2017-10-23T20:00:00Z">
        <w:r w:rsidRPr="00CF3217" w:rsidDel="002051B4">
          <w:rPr>
            <w:rFonts w:eastAsia="SimSun"/>
            <w:bCs/>
            <w:color w:val="000000"/>
            <w:szCs w:val="24"/>
            <w:lang w:val="en-US" w:eastAsia="zh-CN"/>
          </w:rPr>
          <w:delText>5.1.2.</w:delText>
        </w:r>
      </w:del>
      <w:del w:id="5541" w:author="Romano Giovanni" w:date="2017-10-23T19:47:00Z">
        <w:r w:rsidRPr="00CF3217" w:rsidDel="007820F3">
          <w:rPr>
            <w:rFonts w:eastAsia="SimSun"/>
            <w:bCs/>
            <w:color w:val="000000"/>
            <w:szCs w:val="24"/>
            <w:lang w:val="en-US" w:eastAsia="zh-CN"/>
          </w:rPr>
          <w:delText>12</w:delText>
        </w:r>
      </w:del>
      <w:del w:id="5542" w:author="Romano Giovanni" w:date="2017-10-23T20:00:00Z">
        <w:r w:rsidRPr="00CF3217" w:rsidDel="002051B4">
          <w:rPr>
            <w:rFonts w:eastAsia="SimSun"/>
            <w:bCs/>
            <w:color w:val="000000"/>
            <w:szCs w:val="24"/>
            <w:lang w:val="en-US" w:eastAsia="zh-CN"/>
          </w:rPr>
          <w:delText>.</w:delText>
        </w:r>
      </w:del>
      <w:del w:id="5543" w:author="Romano Giovanni" w:date="2017-10-23T19:47:00Z">
        <w:r w:rsidRPr="00CF3217" w:rsidDel="007820F3">
          <w:rPr>
            <w:rFonts w:eastAsia="SimSun"/>
            <w:bCs/>
            <w:color w:val="000000"/>
            <w:szCs w:val="24"/>
            <w:lang w:val="en-US" w:eastAsia="zh-CN"/>
          </w:rPr>
          <w:delText>48</w:delText>
        </w:r>
      </w:del>
      <w:del w:id="5544" w:author="Romano Giovanni" w:date="2017-10-23T20:00:00Z">
        <w:r w:rsidRPr="00CF3217" w:rsidDel="002051B4">
          <w:rPr>
            <w:rFonts w:eastAsia="SimSun"/>
            <w:bCs/>
            <w:color w:val="000000"/>
            <w:szCs w:val="24"/>
            <w:lang w:val="en-US" w:eastAsia="zh-CN"/>
          </w:rPr>
          <w:tab/>
          <w:delText>TS 24.010</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45" w:author="Romano Giovanni" w:date="2017-10-23T20:00:00Z"/>
          <w:rFonts w:eastAsia="SimSun"/>
          <w:b/>
          <w:bCs/>
          <w:color w:val="000000"/>
          <w:sz w:val="30"/>
          <w:szCs w:val="30"/>
          <w:lang w:val="en-US" w:eastAsia="zh-CN"/>
        </w:rPr>
      </w:pPr>
      <w:del w:id="5546" w:author="Romano Giovanni" w:date="2017-10-23T20:00:00Z">
        <w:r w:rsidRPr="00CF3217" w:rsidDel="002051B4">
          <w:rPr>
            <w:rFonts w:eastAsia="SimSun"/>
            <w:b/>
            <w:bCs/>
            <w:color w:val="000000"/>
            <w:szCs w:val="24"/>
            <w:lang w:val="en-US" w:eastAsia="zh-CN"/>
          </w:rPr>
          <w:delText>Mobile radio interface layer 3; Supplementary services specification; General aspects</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47" w:author="Romano Giovanni" w:date="2017-10-23T20:00:00Z"/>
          <w:rFonts w:eastAsia="SimSun"/>
          <w:color w:val="000000"/>
          <w:szCs w:val="24"/>
          <w:lang w:val="en-US" w:eastAsia="zh-CN"/>
        </w:rPr>
      </w:pPr>
      <w:del w:id="5548" w:author="Romano Giovanni" w:date="2017-10-23T20:00:00Z">
        <w:r w:rsidRPr="00CF3217" w:rsidDel="002051B4">
          <w:rPr>
            <w:rFonts w:eastAsia="SimSun"/>
            <w:color w:val="000000"/>
            <w:szCs w:val="24"/>
            <w:lang w:val="en-US" w:eastAsia="zh-CN"/>
          </w:rPr>
          <w:delText>This specification describes the general aspects of the specification of supplementary services at the Layer 3 radio interface. Details will be specified in other TS.</w:delText>
        </w:r>
      </w:del>
    </w:p>
    <w:p w:rsidR="001D0093" w:rsidRPr="002D5C5B" w:rsidDel="002051B4" w:rsidRDefault="001D0093" w:rsidP="00C337DE">
      <w:pPr>
        <w:pStyle w:val="Titolo5"/>
        <w:rPr>
          <w:del w:id="5549" w:author="Romano Giovanni" w:date="2017-10-23T20:00:00Z"/>
          <w:rFonts w:eastAsia="SimSun"/>
          <w:bCs/>
          <w:color w:val="000000"/>
          <w:szCs w:val="24"/>
          <w:lang w:val="en-US" w:eastAsia="zh-CN"/>
        </w:rPr>
      </w:pPr>
      <w:del w:id="5550" w:author="Romano Giovanni" w:date="2017-10-23T20:00:00Z">
        <w:r w:rsidRPr="00CF3217" w:rsidDel="002051B4">
          <w:rPr>
            <w:rFonts w:eastAsia="SimSun"/>
            <w:bCs/>
            <w:color w:val="000000"/>
            <w:szCs w:val="24"/>
            <w:lang w:val="en-US" w:eastAsia="zh-CN"/>
          </w:rPr>
          <w:delText>5.1.2.</w:delText>
        </w:r>
      </w:del>
      <w:del w:id="5551" w:author="Romano Giovanni" w:date="2017-10-23T19:48:00Z">
        <w:r w:rsidRPr="00CF3217" w:rsidDel="007820F3">
          <w:rPr>
            <w:rFonts w:eastAsia="SimSun"/>
            <w:bCs/>
            <w:color w:val="000000"/>
            <w:szCs w:val="24"/>
            <w:lang w:val="en-US" w:eastAsia="zh-CN"/>
          </w:rPr>
          <w:delText>12</w:delText>
        </w:r>
      </w:del>
      <w:del w:id="5552" w:author="Romano Giovanni" w:date="2017-10-23T20:00:00Z">
        <w:r w:rsidRPr="00CF3217" w:rsidDel="002051B4">
          <w:rPr>
            <w:rFonts w:eastAsia="SimSun"/>
            <w:bCs/>
            <w:color w:val="000000"/>
            <w:szCs w:val="24"/>
            <w:lang w:val="en-US" w:eastAsia="zh-CN"/>
          </w:rPr>
          <w:delText>.</w:delText>
        </w:r>
      </w:del>
      <w:del w:id="5553" w:author="Romano Giovanni" w:date="2017-10-23T19:48:00Z">
        <w:r w:rsidRPr="00CF3217" w:rsidDel="007820F3">
          <w:rPr>
            <w:rFonts w:eastAsia="SimSun"/>
            <w:bCs/>
            <w:color w:val="000000"/>
            <w:szCs w:val="24"/>
            <w:lang w:val="en-US" w:eastAsia="zh-CN"/>
          </w:rPr>
          <w:delText>49</w:delText>
        </w:r>
      </w:del>
      <w:del w:id="5554" w:author="Romano Giovanni" w:date="2017-10-23T20:00:00Z">
        <w:r w:rsidRPr="00CF3217" w:rsidDel="002051B4">
          <w:rPr>
            <w:rFonts w:eastAsia="SimSun"/>
            <w:bCs/>
            <w:color w:val="000000"/>
            <w:szCs w:val="24"/>
            <w:lang w:val="en-US" w:eastAsia="zh-CN"/>
          </w:rPr>
          <w:tab/>
          <w:delText>TS 24.011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55" w:author="Romano Giovanni" w:date="2017-10-23T20:00:00Z"/>
          <w:rFonts w:eastAsia="SimSun"/>
          <w:b/>
          <w:bCs/>
          <w:color w:val="000000"/>
          <w:sz w:val="30"/>
          <w:szCs w:val="30"/>
          <w:lang w:val="en-US" w:eastAsia="zh-CN"/>
        </w:rPr>
      </w:pPr>
      <w:del w:id="5556" w:author="Romano Giovanni" w:date="2017-10-23T20:00:00Z">
        <w:r w:rsidRPr="00CF3217" w:rsidDel="002051B4">
          <w:rPr>
            <w:rFonts w:eastAsia="SimSun"/>
            <w:b/>
            <w:bCs/>
            <w:color w:val="000000"/>
            <w:szCs w:val="24"/>
            <w:lang w:val="en-US" w:eastAsia="zh-CN"/>
          </w:rPr>
          <w:delText>Point-to-Point (PP) Short Message Service (SMS) support on mobile radio interface</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57" w:author="Romano Giovanni" w:date="2017-10-23T20:00:00Z"/>
          <w:rFonts w:eastAsia="SimSun"/>
          <w:color w:val="000000"/>
          <w:szCs w:val="24"/>
          <w:lang w:val="en-US" w:eastAsia="zh-CN"/>
        </w:rPr>
      </w:pPr>
      <w:del w:id="5558" w:author="Romano Giovanni" w:date="2017-10-23T20:00:00Z">
        <w:r w:rsidRPr="00CF3217" w:rsidDel="002051B4">
          <w:rPr>
            <w:rFonts w:eastAsia="SimSun"/>
            <w:color w:val="000000"/>
            <w:szCs w:val="24"/>
            <w:lang w:val="en-US" w:eastAsia="zh-CN"/>
          </w:rPr>
          <w:delText>This specification describes the procedures used across the mobile radio interface by the signalling Layer 3 function short message control (SMC) and short message relay (SM-RL) function for both circuit-switched GSM and GPRS.</w:delText>
        </w:r>
      </w:del>
    </w:p>
    <w:p w:rsidR="001D0093" w:rsidRPr="002D5C5B" w:rsidDel="002051B4" w:rsidRDefault="001D0093" w:rsidP="00C337DE">
      <w:pPr>
        <w:pStyle w:val="Titolo5"/>
        <w:rPr>
          <w:del w:id="5559" w:author="Romano Giovanni" w:date="2017-10-23T20:00:00Z"/>
          <w:rFonts w:eastAsia="SimSun"/>
          <w:bCs/>
          <w:color w:val="000000"/>
          <w:szCs w:val="24"/>
          <w:lang w:val="en-US" w:eastAsia="zh-CN"/>
        </w:rPr>
      </w:pPr>
      <w:del w:id="5560" w:author="Romano Giovanni" w:date="2017-10-23T20:00:00Z">
        <w:r w:rsidRPr="00CF3217" w:rsidDel="002051B4">
          <w:rPr>
            <w:rFonts w:eastAsia="SimSun"/>
            <w:bCs/>
            <w:color w:val="000000"/>
            <w:szCs w:val="24"/>
            <w:lang w:val="en-US" w:eastAsia="zh-CN"/>
          </w:rPr>
          <w:lastRenderedPageBreak/>
          <w:delText>5.1.2.</w:delText>
        </w:r>
      </w:del>
      <w:del w:id="5561" w:author="Romano Giovanni" w:date="2017-10-23T19:48:00Z">
        <w:r w:rsidRPr="00CF3217" w:rsidDel="007820F3">
          <w:rPr>
            <w:rFonts w:eastAsia="SimSun"/>
            <w:bCs/>
            <w:color w:val="000000"/>
            <w:szCs w:val="24"/>
            <w:lang w:val="en-US" w:eastAsia="zh-CN"/>
          </w:rPr>
          <w:delText>12</w:delText>
        </w:r>
      </w:del>
      <w:del w:id="5562" w:author="Romano Giovanni" w:date="2017-10-23T20:00:00Z">
        <w:r w:rsidRPr="00CF3217" w:rsidDel="002051B4">
          <w:rPr>
            <w:rFonts w:eastAsia="SimSun"/>
            <w:bCs/>
            <w:color w:val="000000"/>
            <w:szCs w:val="24"/>
            <w:lang w:val="en-US" w:eastAsia="zh-CN"/>
          </w:rPr>
          <w:delText>.</w:delText>
        </w:r>
      </w:del>
      <w:del w:id="5563" w:author="Romano Giovanni" w:date="2017-10-23T19:48:00Z">
        <w:r w:rsidRPr="00CF3217" w:rsidDel="007820F3">
          <w:rPr>
            <w:rFonts w:eastAsia="SimSun"/>
            <w:bCs/>
            <w:color w:val="000000"/>
            <w:szCs w:val="24"/>
            <w:lang w:val="en-US" w:eastAsia="zh-CN"/>
          </w:rPr>
          <w:delText>50</w:delText>
        </w:r>
      </w:del>
      <w:del w:id="5564" w:author="Romano Giovanni" w:date="2017-10-23T20:00:00Z">
        <w:r w:rsidRPr="00CF3217" w:rsidDel="002051B4">
          <w:rPr>
            <w:rFonts w:eastAsia="SimSun"/>
            <w:bCs/>
            <w:color w:val="000000"/>
            <w:szCs w:val="24"/>
            <w:lang w:val="en-US" w:eastAsia="zh-CN"/>
          </w:rPr>
          <w:tab/>
          <w:delText>TS 24.022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65" w:author="Romano Giovanni" w:date="2017-10-23T20:00:00Z"/>
          <w:rFonts w:eastAsia="SimSun"/>
          <w:b/>
          <w:bCs/>
          <w:color w:val="000000"/>
          <w:sz w:val="30"/>
          <w:szCs w:val="30"/>
          <w:lang w:val="en-US" w:eastAsia="zh-CN"/>
        </w:rPr>
      </w:pPr>
      <w:del w:id="5566" w:author="Romano Giovanni" w:date="2017-10-23T20:00:00Z">
        <w:r w:rsidRPr="00CF3217" w:rsidDel="002051B4">
          <w:rPr>
            <w:rFonts w:eastAsia="SimSun"/>
            <w:b/>
            <w:bCs/>
            <w:color w:val="000000"/>
            <w:szCs w:val="24"/>
            <w:lang w:val="en-US" w:eastAsia="zh-CN"/>
          </w:rPr>
          <w:delText>Radio Link Protocol (RLP) for circuit switched bearer and teleservices</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5567" w:author="Romano Giovanni" w:date="2017-10-23T20:00:00Z"/>
          <w:rFonts w:eastAsia="SimSun"/>
          <w:color w:val="000000"/>
          <w:szCs w:val="24"/>
          <w:lang w:val="en-US" w:eastAsia="zh-CN"/>
        </w:rPr>
      </w:pPr>
      <w:del w:id="5568" w:author="Romano Giovanni" w:date="2017-10-23T20:00:00Z">
        <w:r w:rsidRPr="00CF3217" w:rsidDel="002051B4">
          <w:rPr>
            <w:rFonts w:eastAsia="SimSun"/>
            <w:color w:val="000000"/>
            <w:szCs w:val="24"/>
            <w:lang w:val="en-US" w:eastAsia="zh-CN"/>
          </w:rPr>
          <w:delText xml:space="preserve">This specification describes the RLP for data transmission over the UMTS public land mobile network (PLMN). RLP covers the Layer 2 functionality of the ISO OSI reference model (IS 7498). </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69" w:author="Romano Giovanni" w:date="2017-10-23T20:00:00Z"/>
          <w:rFonts w:eastAsia="SimSun"/>
          <w:color w:val="000000"/>
          <w:szCs w:val="24"/>
          <w:lang w:val="en-US" w:eastAsia="zh-CN"/>
        </w:rPr>
      </w:pPr>
      <w:del w:id="5570" w:author="Romano Giovanni" w:date="2017-10-23T20:00:00Z">
        <w:r w:rsidRPr="00CF3217" w:rsidDel="002051B4">
          <w:rPr>
            <w:rFonts w:eastAsia="SimSun"/>
            <w:color w:val="000000"/>
            <w:szCs w:val="24"/>
            <w:lang w:val="en-US" w:eastAsia="zh-CN"/>
          </w:rPr>
          <w:delText>It is based on ideas contained in IS 3309, IS 4335 and IS 7809 (HDLC of ISO) as well as</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ITU-T Recommendations X.25, Q.921 and Q.922 (LAP-B and LAP-D, respectively). RLP has been tailored to the special needs of digital radio transmission. RLP provides to its users the OSI data link service (IS 8886).</w:delText>
        </w:r>
      </w:del>
    </w:p>
    <w:p w:rsidR="001D0093" w:rsidRPr="002D5C5B" w:rsidDel="002051B4" w:rsidRDefault="001D0093" w:rsidP="00C337DE">
      <w:pPr>
        <w:pStyle w:val="Titolo5"/>
        <w:rPr>
          <w:del w:id="5571" w:author="Romano Giovanni" w:date="2017-10-23T20:00:00Z"/>
          <w:rFonts w:eastAsia="SimSun"/>
          <w:bCs/>
          <w:color w:val="000000"/>
          <w:szCs w:val="24"/>
          <w:lang w:val="en-US" w:eastAsia="zh-CN"/>
        </w:rPr>
      </w:pPr>
      <w:del w:id="5572" w:author="Romano Giovanni" w:date="2017-10-23T20:00:00Z">
        <w:r w:rsidRPr="00CF3217" w:rsidDel="002051B4">
          <w:rPr>
            <w:rFonts w:eastAsia="SimSun"/>
            <w:bCs/>
            <w:color w:val="000000"/>
            <w:szCs w:val="24"/>
            <w:lang w:val="en-US" w:eastAsia="zh-CN"/>
          </w:rPr>
          <w:delText>5.1.2.</w:delText>
        </w:r>
      </w:del>
      <w:del w:id="5573" w:author="Romano Giovanni" w:date="2017-10-23T19:48:00Z">
        <w:r w:rsidRPr="00CF3217" w:rsidDel="007820F3">
          <w:rPr>
            <w:rFonts w:eastAsia="SimSun"/>
            <w:bCs/>
            <w:color w:val="000000"/>
            <w:szCs w:val="24"/>
            <w:lang w:val="en-US" w:eastAsia="zh-CN"/>
          </w:rPr>
          <w:delText>12</w:delText>
        </w:r>
      </w:del>
      <w:del w:id="5574" w:author="Romano Giovanni" w:date="2017-10-23T20:00:00Z">
        <w:r w:rsidRPr="00CF3217" w:rsidDel="002051B4">
          <w:rPr>
            <w:rFonts w:eastAsia="SimSun"/>
            <w:bCs/>
            <w:color w:val="000000"/>
            <w:szCs w:val="24"/>
            <w:lang w:val="en-US" w:eastAsia="zh-CN"/>
          </w:rPr>
          <w:delText>.</w:delText>
        </w:r>
      </w:del>
      <w:del w:id="5575" w:author="Romano Giovanni" w:date="2017-10-23T19:48:00Z">
        <w:r w:rsidRPr="00CF3217" w:rsidDel="007820F3">
          <w:rPr>
            <w:rFonts w:eastAsia="SimSun"/>
            <w:bCs/>
            <w:color w:val="000000"/>
            <w:szCs w:val="24"/>
            <w:lang w:val="en-US" w:eastAsia="zh-CN"/>
          </w:rPr>
          <w:delText>51</w:delText>
        </w:r>
      </w:del>
      <w:del w:id="5576" w:author="Romano Giovanni" w:date="2017-10-23T20:00:00Z">
        <w:r w:rsidRPr="00CF3217" w:rsidDel="002051B4">
          <w:rPr>
            <w:rFonts w:eastAsia="SimSun"/>
            <w:bCs/>
            <w:color w:val="000000"/>
            <w:szCs w:val="24"/>
            <w:lang w:val="en-US" w:eastAsia="zh-CN"/>
          </w:rPr>
          <w:tab/>
          <w:delText>TS 24.080</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77" w:author="Romano Giovanni" w:date="2017-10-23T20:00:00Z"/>
          <w:rFonts w:eastAsia="SimSun"/>
          <w:b/>
          <w:bCs/>
          <w:color w:val="000000"/>
          <w:sz w:val="30"/>
          <w:szCs w:val="30"/>
          <w:lang w:val="en-US" w:eastAsia="zh-CN"/>
        </w:rPr>
      </w:pPr>
      <w:del w:id="5578" w:author="Romano Giovanni" w:date="2017-10-23T20:00:00Z">
        <w:r w:rsidRPr="00CF3217" w:rsidDel="002051B4">
          <w:rPr>
            <w:rFonts w:eastAsia="SimSun"/>
            <w:b/>
            <w:bCs/>
            <w:color w:val="000000"/>
            <w:szCs w:val="24"/>
            <w:lang w:val="en-US" w:eastAsia="zh-CN"/>
          </w:rPr>
          <w:delText>Mobile radio interface layer 3 supplementary services specification; Formats and coding</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579" w:author="Romano Giovanni" w:date="2017-10-23T20:00:00Z"/>
          <w:rFonts w:eastAsia="SimSun"/>
          <w:color w:val="000000"/>
          <w:szCs w:val="24"/>
          <w:lang w:val="en-US" w:eastAsia="zh-CN"/>
        </w:rPr>
      </w:pPr>
      <w:del w:id="5580" w:author="Romano Giovanni" w:date="2017-10-23T20:00:00Z">
        <w:r w:rsidRPr="00CF3217" w:rsidDel="002051B4">
          <w:rPr>
            <w:rFonts w:eastAsia="SimSun"/>
            <w:color w:val="000000"/>
            <w:szCs w:val="24"/>
            <w:lang w:val="en-US" w:eastAsia="zh-CN"/>
          </w:rPr>
          <w:delText>This specification describes the coding of information necessary for support of supplementary service operation on the mobile radio interface L3. Details are specified in other TS.</w:delText>
        </w:r>
      </w:del>
    </w:p>
    <w:p w:rsidR="00872B0B" w:rsidRPr="00F443A1" w:rsidDel="002051B4"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5581" w:author="Romano Giovanni" w:date="2017-10-23T20:00:00Z"/>
          <w:rFonts w:eastAsiaTheme="minorEastAsia"/>
          <w:color w:val="000000"/>
          <w:sz w:val="23"/>
          <w:szCs w:val="23"/>
          <w:lang w:val="en-US" w:eastAsia="zh-CN"/>
        </w:rPr>
      </w:pPr>
    </w:p>
    <w:p w:rsidR="001D0093" w:rsidRPr="002D5C5B" w:rsidDel="002051B4" w:rsidRDefault="001D0093" w:rsidP="00C337DE">
      <w:pPr>
        <w:pStyle w:val="Titolo5"/>
        <w:rPr>
          <w:del w:id="5582" w:author="Romano Giovanni" w:date="2017-10-23T20:00:00Z"/>
          <w:rFonts w:eastAsia="SimSun"/>
          <w:bCs/>
          <w:color w:val="000000"/>
          <w:szCs w:val="24"/>
          <w:lang w:val="en-US" w:eastAsia="zh-CN"/>
        </w:rPr>
      </w:pPr>
      <w:del w:id="5583" w:author="Romano Giovanni" w:date="2017-10-23T20:00:00Z">
        <w:r w:rsidRPr="00CF3217" w:rsidDel="002051B4">
          <w:rPr>
            <w:rFonts w:eastAsia="SimSun"/>
            <w:bCs/>
            <w:color w:val="000000"/>
            <w:szCs w:val="24"/>
            <w:lang w:val="en-US" w:eastAsia="zh-CN"/>
          </w:rPr>
          <w:delText>5.1.2.</w:delText>
        </w:r>
      </w:del>
      <w:del w:id="5584" w:author="Romano Giovanni" w:date="2017-10-23T19:48:00Z">
        <w:r w:rsidRPr="00CF3217" w:rsidDel="007820F3">
          <w:rPr>
            <w:rFonts w:eastAsia="SimSun"/>
            <w:bCs/>
            <w:color w:val="000000"/>
            <w:szCs w:val="24"/>
            <w:lang w:val="en-US" w:eastAsia="zh-CN"/>
          </w:rPr>
          <w:delText>12</w:delText>
        </w:r>
      </w:del>
      <w:del w:id="5585" w:author="Romano Giovanni" w:date="2017-10-23T20:00:00Z">
        <w:r w:rsidRPr="00CF3217" w:rsidDel="002051B4">
          <w:rPr>
            <w:rFonts w:eastAsia="SimSun"/>
            <w:bCs/>
            <w:color w:val="000000"/>
            <w:szCs w:val="24"/>
            <w:lang w:val="en-US" w:eastAsia="zh-CN"/>
          </w:rPr>
          <w:delText>.</w:delText>
        </w:r>
      </w:del>
      <w:del w:id="5586" w:author="Romano Giovanni" w:date="2017-10-23T19:48:00Z">
        <w:r w:rsidRPr="00CF3217" w:rsidDel="007820F3">
          <w:rPr>
            <w:rFonts w:eastAsia="SimSun"/>
            <w:bCs/>
            <w:color w:val="000000"/>
            <w:szCs w:val="24"/>
            <w:lang w:val="en-US" w:eastAsia="zh-CN"/>
          </w:rPr>
          <w:delText>52</w:delText>
        </w:r>
      </w:del>
      <w:del w:id="5587" w:author="Romano Giovanni" w:date="2017-10-23T20:00:00Z">
        <w:r w:rsidRPr="00CF3217" w:rsidDel="002051B4">
          <w:rPr>
            <w:rFonts w:eastAsia="SimSun"/>
            <w:bCs/>
            <w:color w:val="000000"/>
            <w:szCs w:val="24"/>
            <w:lang w:val="en-US" w:eastAsia="zh-CN"/>
          </w:rPr>
          <w:tab/>
          <w:delText>TS 24.081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588" w:author="Romano Giovanni" w:date="2017-10-23T20:00:00Z"/>
          <w:rFonts w:eastAsia="SimSun"/>
          <w:b/>
          <w:bCs/>
          <w:color w:val="000000"/>
          <w:sz w:val="30"/>
          <w:szCs w:val="30"/>
          <w:lang w:val="en-US" w:eastAsia="zh-CN"/>
        </w:rPr>
      </w:pPr>
      <w:del w:id="5589" w:author="Romano Giovanni" w:date="2017-10-23T20:00:00Z">
        <w:r w:rsidRPr="00CF3217" w:rsidDel="002051B4">
          <w:rPr>
            <w:rFonts w:eastAsia="SimSun"/>
            <w:b/>
            <w:bCs/>
            <w:color w:val="000000"/>
            <w:szCs w:val="24"/>
            <w:lang w:val="en-US" w:eastAsia="zh-CN"/>
          </w:rPr>
          <w:delText>Line Identification supplementary services; Stage 3</w:delText>
        </w:r>
      </w:del>
    </w:p>
    <w:p w:rsidR="001D0093" w:rsidRPr="00CF3217" w:rsidDel="002051B4" w:rsidRDefault="001D0093" w:rsidP="001D0093">
      <w:pPr>
        <w:rPr>
          <w:del w:id="5590" w:author="Romano Giovanni" w:date="2017-10-23T20:00:00Z"/>
          <w:rFonts w:eastAsia="SimSun"/>
          <w:lang w:val="en-US" w:eastAsia="zh-CN"/>
        </w:rPr>
      </w:pPr>
      <w:del w:id="5591" w:author="Romano Giovanni" w:date="2017-10-23T20:00:00Z">
        <w:r w:rsidRPr="00CF3217" w:rsidDel="002051B4">
          <w:rPr>
            <w:rFonts w:eastAsia="SimSun"/>
            <w:lang w:val="en-US" w:eastAsia="zh-CN"/>
          </w:rPr>
          <w:delText>This document specifies the procedures used at the radio interface for normal operation, registration, erasure, activation, deactivation, invocation</w:delText>
        </w:r>
        <w:r w:rsidRPr="00CF3217" w:rsidDel="002051B4">
          <w:rPr>
            <w:rFonts w:eastAsia="SimSun"/>
            <w:sz w:val="30"/>
            <w:szCs w:val="30"/>
            <w:lang w:val="en-US" w:eastAsia="zh-CN"/>
          </w:rPr>
          <w:delText xml:space="preserve"> </w:delText>
        </w:r>
        <w:r w:rsidRPr="00CF3217" w:rsidDel="002051B4">
          <w:rPr>
            <w:rFonts w:eastAsia="SimSun"/>
            <w:lang w:val="en-US" w:eastAsia="zh-CN"/>
          </w:rPr>
          <w:delText xml:space="preserve">and interrogation of line identification supplementary services. Provision and withdrawal of supplementary services is an administrative matter between the mobile subscriber and the service provider and cause no signalling on the radio interface. </w:delText>
        </w:r>
      </w:del>
    </w:p>
    <w:p w:rsidR="001D0093" w:rsidRPr="00CF3217" w:rsidDel="002051B4" w:rsidRDefault="001D0093" w:rsidP="001D0093">
      <w:pPr>
        <w:rPr>
          <w:del w:id="5592" w:author="Romano Giovanni" w:date="2017-10-23T20:00:00Z"/>
          <w:rFonts w:eastAsia="SimSun"/>
          <w:lang w:val="en-US" w:eastAsia="zh-CN"/>
        </w:rPr>
      </w:pPr>
      <w:del w:id="5593" w:author="Romano Giovanni" w:date="2017-10-23T20:00:00Z">
        <w:r w:rsidRPr="00CF3217" w:rsidDel="002051B4">
          <w:rPr>
            <w:rFonts w:eastAsia="SimSun"/>
            <w:lang w:val="en-US" w:eastAsia="zh-CN"/>
          </w:rPr>
          <w:delText>In 3GPP TS 24.010 the general aspects of the specification of supplementary services at the layer 3 radio interface are given. 3GPP TS 24.080 specifies the formats and coding for the supplementary services.</w:delText>
        </w:r>
      </w:del>
    </w:p>
    <w:p w:rsidR="001D0093" w:rsidRPr="00CF3217" w:rsidDel="002051B4" w:rsidRDefault="001D0093" w:rsidP="001D0093">
      <w:pPr>
        <w:rPr>
          <w:del w:id="5594" w:author="Romano Giovanni" w:date="2017-10-23T20:00:00Z"/>
          <w:rFonts w:eastAsia="SimSun"/>
          <w:lang w:val="en-US" w:eastAsia="zh-CN"/>
        </w:rPr>
      </w:pPr>
      <w:del w:id="5595" w:author="Romano Giovanni" w:date="2017-10-23T20:00:00Z">
        <w:r w:rsidRPr="00CF3217" w:rsidDel="002051B4">
          <w:rPr>
            <w:rFonts w:eastAsia="SimSun"/>
            <w:lang w:val="en-US" w:eastAsia="zh-CN"/>
          </w:rPr>
          <w:delText xml:space="preserve">Definitions and descriptions of supplementary services are given in 3GPP TS 22.004 and 3GPP TS 22.08x and 3GPP TS 22.09x series. 3GPP TS 22.081 is related specially to line identification supplementary services: </w:delText>
        </w:r>
      </w:del>
    </w:p>
    <w:p w:rsidR="001D0093" w:rsidRPr="00CF3217" w:rsidDel="002051B4" w:rsidRDefault="001D0093" w:rsidP="001D0093">
      <w:pPr>
        <w:rPr>
          <w:del w:id="5596" w:author="Romano Giovanni" w:date="2017-10-23T20:00:00Z"/>
          <w:rFonts w:eastAsia="SimSun"/>
          <w:lang w:val="en-US" w:eastAsia="zh-CN"/>
        </w:rPr>
      </w:pPr>
      <w:del w:id="5597" w:author="Romano Giovanni" w:date="2017-10-23T20:00:00Z">
        <w:r w:rsidRPr="00CF3217" w:rsidDel="002051B4">
          <w:rPr>
            <w:rFonts w:eastAsia="SimSun"/>
            <w:lang w:val="en-US" w:eastAsia="zh-CN"/>
          </w:rPr>
          <w:delText xml:space="preserve">–   Calling line identification presentation (CLIP); </w:delText>
        </w:r>
      </w:del>
    </w:p>
    <w:p w:rsidR="001D0093" w:rsidRPr="00CF3217" w:rsidDel="002051B4" w:rsidRDefault="001D0093" w:rsidP="001D0093">
      <w:pPr>
        <w:rPr>
          <w:del w:id="5598" w:author="Romano Giovanni" w:date="2017-10-23T20:00:00Z"/>
          <w:rFonts w:eastAsia="SimSun"/>
          <w:lang w:val="en-US" w:eastAsia="zh-CN"/>
        </w:rPr>
      </w:pPr>
      <w:del w:id="5599" w:author="Romano Giovanni" w:date="2017-10-23T20:00:00Z">
        <w:r w:rsidRPr="00CF3217" w:rsidDel="002051B4">
          <w:rPr>
            <w:rFonts w:eastAsia="SimSun"/>
            <w:lang w:val="en-US" w:eastAsia="zh-CN"/>
          </w:rPr>
          <w:delText xml:space="preserve">–   Calling line identification restriction (CLIR); </w:delText>
        </w:r>
      </w:del>
    </w:p>
    <w:p w:rsidR="001D0093" w:rsidRPr="00CF3217" w:rsidDel="002051B4" w:rsidRDefault="001D0093" w:rsidP="001D0093">
      <w:pPr>
        <w:rPr>
          <w:del w:id="5600" w:author="Romano Giovanni" w:date="2017-10-23T20:00:00Z"/>
          <w:rFonts w:eastAsia="SimSun"/>
          <w:lang w:val="en-US" w:eastAsia="zh-CN"/>
        </w:rPr>
      </w:pPr>
      <w:del w:id="5601" w:author="Romano Giovanni" w:date="2017-10-23T20:00:00Z">
        <w:r w:rsidRPr="00CF3217" w:rsidDel="002051B4">
          <w:rPr>
            <w:rFonts w:eastAsia="SimSun"/>
            <w:lang w:val="en-US" w:eastAsia="zh-CN"/>
          </w:rPr>
          <w:delText xml:space="preserve">–   Connected line identification presentation (COLP); </w:delText>
        </w:r>
      </w:del>
    </w:p>
    <w:p w:rsidR="001D0093" w:rsidDel="002051B4" w:rsidRDefault="001D0093" w:rsidP="001D0093">
      <w:pPr>
        <w:rPr>
          <w:del w:id="5602" w:author="Romano Giovanni" w:date="2017-10-23T20:00:00Z"/>
          <w:rFonts w:eastAsia="SimSun"/>
          <w:lang w:val="en-US" w:eastAsia="zh-CN"/>
        </w:rPr>
      </w:pPr>
      <w:del w:id="5603" w:author="Romano Giovanni" w:date="2017-10-23T20:00:00Z">
        <w:r w:rsidRPr="00CF3217" w:rsidDel="002051B4">
          <w:rPr>
            <w:rFonts w:eastAsia="SimSun"/>
            <w:lang w:val="en-US" w:eastAsia="zh-CN"/>
          </w:rPr>
          <w:delText>–   Connected line identification restriction (COLR).</w:delText>
        </w:r>
      </w:del>
    </w:p>
    <w:p w:rsidR="001D0093" w:rsidRPr="002D5C5B" w:rsidDel="002051B4" w:rsidRDefault="001D0093" w:rsidP="00C337DE">
      <w:pPr>
        <w:pStyle w:val="Titolo5"/>
        <w:rPr>
          <w:del w:id="5604" w:author="Romano Giovanni" w:date="2017-10-23T20:00:00Z"/>
          <w:rFonts w:eastAsia="SimSun"/>
          <w:bCs/>
          <w:color w:val="000000"/>
          <w:szCs w:val="24"/>
          <w:lang w:val="en-US" w:eastAsia="zh-CN"/>
        </w:rPr>
      </w:pPr>
      <w:del w:id="5605" w:author="Romano Giovanni" w:date="2017-10-23T20:00:00Z">
        <w:r w:rsidRPr="00CF3217" w:rsidDel="002051B4">
          <w:rPr>
            <w:rFonts w:eastAsia="SimSun"/>
            <w:bCs/>
            <w:color w:val="000000"/>
            <w:szCs w:val="24"/>
            <w:lang w:val="en-US" w:eastAsia="zh-CN"/>
          </w:rPr>
          <w:delText>5.1.2.</w:delText>
        </w:r>
      </w:del>
      <w:del w:id="5606" w:author="Romano Giovanni" w:date="2017-10-23T19:48:00Z">
        <w:r w:rsidRPr="00CF3217" w:rsidDel="007820F3">
          <w:rPr>
            <w:rFonts w:eastAsia="SimSun"/>
            <w:bCs/>
            <w:color w:val="000000"/>
            <w:szCs w:val="24"/>
            <w:lang w:val="en-US" w:eastAsia="zh-CN"/>
          </w:rPr>
          <w:delText>12</w:delText>
        </w:r>
      </w:del>
      <w:del w:id="5607" w:author="Romano Giovanni" w:date="2017-10-23T20:00:00Z">
        <w:r w:rsidRPr="00CF3217" w:rsidDel="002051B4">
          <w:rPr>
            <w:rFonts w:eastAsia="SimSun"/>
            <w:bCs/>
            <w:color w:val="000000"/>
            <w:szCs w:val="24"/>
            <w:lang w:val="en-US" w:eastAsia="zh-CN"/>
          </w:rPr>
          <w:delText>.</w:delText>
        </w:r>
      </w:del>
      <w:del w:id="5608" w:author="Romano Giovanni" w:date="2017-10-23T19:48:00Z">
        <w:r w:rsidRPr="00CF3217" w:rsidDel="007820F3">
          <w:rPr>
            <w:rFonts w:eastAsia="SimSun"/>
            <w:bCs/>
            <w:color w:val="000000"/>
            <w:szCs w:val="24"/>
            <w:lang w:val="en-US" w:eastAsia="zh-CN"/>
          </w:rPr>
          <w:delText>53</w:delText>
        </w:r>
      </w:del>
      <w:del w:id="5609" w:author="Romano Giovanni" w:date="2017-10-23T20:00:00Z">
        <w:r w:rsidRPr="00CF3217" w:rsidDel="002051B4">
          <w:rPr>
            <w:rFonts w:eastAsia="SimSun"/>
            <w:bCs/>
            <w:color w:val="000000"/>
            <w:szCs w:val="24"/>
            <w:lang w:val="en-US" w:eastAsia="zh-CN"/>
          </w:rPr>
          <w:tab/>
          <w:delText>TS 24.082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610" w:author="Romano Giovanni" w:date="2017-10-23T20:00:00Z"/>
          <w:rFonts w:eastAsia="SimSun"/>
          <w:b/>
          <w:bCs/>
          <w:color w:val="000000"/>
          <w:sz w:val="30"/>
          <w:szCs w:val="30"/>
          <w:lang w:val="en-US" w:eastAsia="zh-CN"/>
        </w:rPr>
      </w:pPr>
      <w:del w:id="5611" w:author="Romano Giovanni" w:date="2017-10-23T20:00:00Z">
        <w:r w:rsidRPr="00CF3217" w:rsidDel="002051B4">
          <w:rPr>
            <w:rFonts w:eastAsia="SimSun"/>
            <w:b/>
            <w:bCs/>
            <w:color w:val="000000"/>
            <w:szCs w:val="24"/>
            <w:lang w:val="en-US" w:eastAsia="zh-CN"/>
          </w:rPr>
          <w:delText>Call Forwarding (CF) supplementary services; Stage 3</w:delText>
        </w:r>
      </w:del>
    </w:p>
    <w:p w:rsidR="001D0093" w:rsidRPr="00CF3217" w:rsidDel="002051B4" w:rsidRDefault="001D0093" w:rsidP="001D0093">
      <w:pPr>
        <w:rPr>
          <w:del w:id="5612" w:author="Romano Giovanni" w:date="2017-10-23T20:00:00Z"/>
          <w:rFonts w:eastAsia="SimSun"/>
          <w:lang w:val="en-US" w:eastAsia="zh-CN"/>
        </w:rPr>
      </w:pPr>
      <w:del w:id="5613" w:author="Romano Giovanni" w:date="2017-10-23T20:00:00Z">
        <w:r w:rsidRPr="00CF3217" w:rsidDel="002051B4">
          <w:rPr>
            <w:rFonts w:eastAsia="SimSun"/>
            <w:lang w:val="en-US" w:eastAsia="zh-CN"/>
          </w:rPr>
          <w:lastRenderedPageBreak/>
          <w:delText xml:space="preserve">This document specifies the procedures used at the radio interface (reference point Um as defined in 3GPP TS 24.002) for normal operation, registration, erasure, activation, deactivation, interrogation, and network invocation of call offering supplementary services. </w:delText>
        </w:r>
      </w:del>
    </w:p>
    <w:p w:rsidR="001D0093" w:rsidRPr="00CF3217" w:rsidDel="002051B4" w:rsidRDefault="001D0093" w:rsidP="001D0093">
      <w:pPr>
        <w:rPr>
          <w:del w:id="5614" w:author="Romano Giovanni" w:date="2017-10-23T20:00:00Z"/>
          <w:rFonts w:eastAsia="SimSun"/>
          <w:lang w:val="en-US" w:eastAsia="zh-CN"/>
        </w:rPr>
      </w:pPr>
      <w:del w:id="5615" w:author="Romano Giovanni" w:date="2017-10-23T20:00:00Z">
        <w:r w:rsidRPr="00CF3217" w:rsidDel="002051B4">
          <w:rPr>
            <w:rFonts w:eastAsia="SimSun"/>
            <w:lang w:val="en-US" w:eastAsia="zh-CN"/>
          </w:rPr>
          <w:delText>In 3GPP TS 24.010,</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the general aspects of the specification of supplementary services at the layer 3 radio interface are given. </w:delText>
        </w:r>
      </w:del>
    </w:p>
    <w:p w:rsidR="001D0093" w:rsidRPr="00CF3217" w:rsidDel="002051B4" w:rsidRDefault="001D0093" w:rsidP="001D0093">
      <w:pPr>
        <w:rPr>
          <w:del w:id="5616" w:author="Romano Giovanni" w:date="2017-10-23T20:00:00Z"/>
          <w:rFonts w:eastAsia="SimSun"/>
          <w:lang w:val="en-US" w:eastAsia="zh-CN"/>
        </w:rPr>
      </w:pPr>
      <w:del w:id="5617" w:author="Romano Giovanni" w:date="2017-10-23T20:00:00Z">
        <w:r w:rsidRPr="00CF3217" w:rsidDel="002051B4">
          <w:rPr>
            <w:rFonts w:eastAsia="SimSun"/>
            <w:lang w:val="en-US" w:eastAsia="zh-CN"/>
          </w:rPr>
          <w:delText>3GPP TS 24.080 specifies the formats</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and coding for the supplementary services. </w:delText>
        </w:r>
      </w:del>
    </w:p>
    <w:p w:rsidR="001D0093" w:rsidRPr="00CF3217" w:rsidDel="002051B4" w:rsidRDefault="001D0093" w:rsidP="001D0093">
      <w:pPr>
        <w:rPr>
          <w:del w:id="5618" w:author="Romano Giovanni" w:date="2017-10-23T20:00:00Z"/>
          <w:rFonts w:eastAsia="SimSun"/>
          <w:lang w:val="en-US" w:eastAsia="zh-CN"/>
        </w:rPr>
      </w:pPr>
      <w:del w:id="5619" w:author="Romano Giovanni" w:date="2017-10-23T20:00:00Z">
        <w:r w:rsidRPr="00CF3217" w:rsidDel="002051B4">
          <w:rPr>
            <w:rFonts w:eastAsia="SimSun"/>
            <w:lang w:val="en-US" w:eastAsia="zh-CN"/>
          </w:rPr>
          <w:delText xml:space="preserve">Definitions and descriptions of supplementary services are given in 3GPP TS 22.004 and 3GPP TS 22.08x and 3GPP TS 22.09x series. 3GPP TS 22.082 is related specially to call offering supplementary services. </w:delText>
        </w:r>
      </w:del>
    </w:p>
    <w:p w:rsidR="001D0093" w:rsidRPr="00CF3217" w:rsidDel="002051B4" w:rsidRDefault="001D0093" w:rsidP="001D0093">
      <w:pPr>
        <w:rPr>
          <w:del w:id="5620" w:author="Romano Giovanni" w:date="2017-10-23T20:00:00Z"/>
          <w:rFonts w:eastAsia="SimSun"/>
          <w:lang w:val="en-US" w:eastAsia="zh-CN"/>
        </w:rPr>
      </w:pPr>
      <w:del w:id="5621" w:author="Romano Giovanni" w:date="2017-10-23T20:00:00Z">
        <w:r w:rsidRPr="00CF3217" w:rsidDel="002051B4">
          <w:rPr>
            <w:rFonts w:eastAsia="SimSun"/>
            <w:lang w:val="en-US" w:eastAsia="zh-CN"/>
          </w:rPr>
          <w:delText xml:space="preserve">Technical realization of supplementary services is described in 3GPP TS 23.011 and 3GPP TS 23.08x and 3GPP TS 23.09x series. 3GPP TS 23.082 is related specially to call offering supplementary services. </w:delText>
        </w:r>
      </w:del>
    </w:p>
    <w:p w:rsidR="001D0093" w:rsidRPr="00CF3217" w:rsidDel="002051B4" w:rsidRDefault="001D0093" w:rsidP="001D0093">
      <w:pPr>
        <w:rPr>
          <w:del w:id="5622" w:author="Romano Giovanni" w:date="2017-10-23T20:00:00Z"/>
          <w:rFonts w:eastAsia="SimSun"/>
          <w:lang w:val="en-US" w:eastAsia="zh-CN"/>
        </w:rPr>
      </w:pPr>
      <w:del w:id="5623" w:author="Romano Giovanni" w:date="2017-10-23T20:00:00Z">
        <w:r w:rsidRPr="00CF3217" w:rsidDel="002051B4">
          <w:rPr>
            <w:rFonts w:eastAsia="SimSun"/>
            <w:lang w:val="en-US" w:eastAsia="zh-CN"/>
          </w:rPr>
          <w:delTex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delText>
        </w:r>
      </w:del>
    </w:p>
    <w:p w:rsidR="001D0093" w:rsidRPr="00CF3217" w:rsidDel="002051B4" w:rsidRDefault="001D0093" w:rsidP="001D0093">
      <w:pPr>
        <w:rPr>
          <w:del w:id="5624" w:author="Romano Giovanni" w:date="2017-10-23T20:00:00Z"/>
          <w:rFonts w:eastAsia="SimSun"/>
          <w:lang w:val="en-US" w:eastAsia="zh-CN"/>
        </w:rPr>
      </w:pPr>
      <w:del w:id="5625" w:author="Romano Giovanni" w:date="2017-10-23T20:00:00Z">
        <w:r w:rsidRPr="00CF3217" w:rsidDel="002051B4">
          <w:rPr>
            <w:rFonts w:eastAsia="SimSun"/>
            <w:lang w:val="en-US" w:eastAsia="zh-CN"/>
          </w:rPr>
          <w:delText xml:space="preserve">–   Call forwarding unconditional (CFU); </w:delText>
        </w:r>
      </w:del>
    </w:p>
    <w:p w:rsidR="001D0093" w:rsidRPr="00CF3217" w:rsidDel="002051B4" w:rsidRDefault="001D0093" w:rsidP="001D0093">
      <w:pPr>
        <w:rPr>
          <w:del w:id="5626" w:author="Romano Giovanni" w:date="2017-10-23T20:00:00Z"/>
          <w:rFonts w:eastAsia="SimSun"/>
          <w:lang w:val="en-US" w:eastAsia="zh-CN"/>
        </w:rPr>
      </w:pPr>
      <w:del w:id="5627" w:author="Romano Giovanni" w:date="2017-10-23T20:00:00Z">
        <w:r w:rsidRPr="00CF3217" w:rsidDel="002051B4">
          <w:rPr>
            <w:rFonts w:eastAsia="SimSun"/>
            <w:lang w:val="en-US" w:eastAsia="zh-CN"/>
          </w:rPr>
          <w:delText xml:space="preserve">–   Call forwarding on mobile subscriber busy (CFB); </w:delText>
        </w:r>
      </w:del>
    </w:p>
    <w:p w:rsidR="001D0093" w:rsidRPr="00CF3217" w:rsidDel="002051B4" w:rsidRDefault="001D0093" w:rsidP="001D0093">
      <w:pPr>
        <w:rPr>
          <w:del w:id="5628" w:author="Romano Giovanni" w:date="2017-10-23T20:00:00Z"/>
          <w:rFonts w:eastAsia="SimSun"/>
          <w:lang w:val="en-US" w:eastAsia="zh-CN"/>
        </w:rPr>
      </w:pPr>
      <w:del w:id="5629" w:author="Romano Giovanni" w:date="2017-10-23T20:00:00Z">
        <w:r w:rsidRPr="00CF3217" w:rsidDel="002051B4">
          <w:rPr>
            <w:rFonts w:eastAsia="SimSun"/>
            <w:lang w:val="en-US" w:eastAsia="zh-CN"/>
          </w:rPr>
          <w:delText xml:space="preserve">–   Call forwarding on no reply (CFNRy); </w:delText>
        </w:r>
      </w:del>
    </w:p>
    <w:p w:rsidR="001D0093" w:rsidDel="002051B4" w:rsidRDefault="001D0093" w:rsidP="001D0093">
      <w:pPr>
        <w:rPr>
          <w:del w:id="5630" w:author="Romano Giovanni" w:date="2017-10-23T20:00:00Z"/>
          <w:rFonts w:eastAsia="SimSun"/>
          <w:lang w:val="en-US" w:eastAsia="zh-CN"/>
        </w:rPr>
      </w:pPr>
      <w:del w:id="5631" w:author="Romano Giovanni" w:date="2017-10-23T20:00:00Z">
        <w:r w:rsidRPr="00CF3217" w:rsidDel="002051B4">
          <w:rPr>
            <w:rFonts w:eastAsia="SimSun"/>
            <w:lang w:val="en-US" w:eastAsia="zh-CN"/>
          </w:rPr>
          <w:delText>–   Call forwarding on mobile subscriber not reachable (CFNRc).</w:delText>
        </w:r>
      </w:del>
    </w:p>
    <w:p w:rsidR="001D0093" w:rsidRPr="002D5C5B" w:rsidDel="002051B4" w:rsidRDefault="001D0093" w:rsidP="00C337DE">
      <w:pPr>
        <w:pStyle w:val="Titolo5"/>
        <w:rPr>
          <w:del w:id="5632" w:author="Romano Giovanni" w:date="2017-10-23T20:00:00Z"/>
          <w:rFonts w:eastAsia="SimSun"/>
          <w:bCs/>
          <w:color w:val="000000"/>
          <w:szCs w:val="24"/>
          <w:lang w:val="en-US" w:eastAsia="zh-CN"/>
        </w:rPr>
      </w:pPr>
      <w:del w:id="5633" w:author="Romano Giovanni" w:date="2017-10-23T20:00:00Z">
        <w:r w:rsidRPr="00CF3217" w:rsidDel="002051B4">
          <w:rPr>
            <w:rFonts w:eastAsia="SimSun"/>
            <w:bCs/>
            <w:color w:val="000000"/>
            <w:szCs w:val="24"/>
            <w:lang w:val="en-US" w:eastAsia="zh-CN"/>
          </w:rPr>
          <w:delText>5.1.2.</w:delText>
        </w:r>
      </w:del>
      <w:del w:id="5634" w:author="Romano Giovanni" w:date="2017-10-23T19:48:00Z">
        <w:r w:rsidRPr="00CF3217" w:rsidDel="007820F3">
          <w:rPr>
            <w:rFonts w:eastAsia="SimSun"/>
            <w:bCs/>
            <w:color w:val="000000"/>
            <w:szCs w:val="24"/>
            <w:lang w:val="en-US" w:eastAsia="zh-CN"/>
          </w:rPr>
          <w:delText>12</w:delText>
        </w:r>
      </w:del>
      <w:del w:id="5635" w:author="Romano Giovanni" w:date="2017-10-23T20:00:00Z">
        <w:r w:rsidRPr="00CF3217" w:rsidDel="002051B4">
          <w:rPr>
            <w:rFonts w:eastAsia="SimSun"/>
            <w:bCs/>
            <w:color w:val="000000"/>
            <w:szCs w:val="24"/>
            <w:lang w:val="en-US" w:eastAsia="zh-CN"/>
          </w:rPr>
          <w:delText>.</w:delText>
        </w:r>
      </w:del>
      <w:del w:id="5636" w:author="Romano Giovanni" w:date="2017-10-23T19:48:00Z">
        <w:r w:rsidRPr="00CF3217" w:rsidDel="007820F3">
          <w:rPr>
            <w:rFonts w:eastAsia="SimSun"/>
            <w:bCs/>
            <w:color w:val="000000"/>
            <w:szCs w:val="24"/>
            <w:lang w:val="en-US" w:eastAsia="zh-CN"/>
          </w:rPr>
          <w:delText>54</w:delText>
        </w:r>
      </w:del>
      <w:del w:id="5637" w:author="Romano Giovanni" w:date="2017-10-23T20:00:00Z">
        <w:r w:rsidRPr="00CF3217" w:rsidDel="002051B4">
          <w:rPr>
            <w:rFonts w:eastAsia="SimSun"/>
            <w:bCs/>
            <w:color w:val="000000"/>
            <w:szCs w:val="24"/>
            <w:lang w:val="en-US" w:eastAsia="zh-CN"/>
          </w:rPr>
          <w:tab/>
          <w:delText>TS 24.083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638" w:author="Romano Giovanni" w:date="2017-10-23T20:00:00Z"/>
          <w:rFonts w:eastAsia="SimSun"/>
          <w:b/>
          <w:bCs/>
          <w:color w:val="000000"/>
          <w:sz w:val="30"/>
          <w:szCs w:val="30"/>
          <w:lang w:val="en-US" w:eastAsia="zh-CN"/>
        </w:rPr>
      </w:pPr>
      <w:del w:id="5639" w:author="Romano Giovanni" w:date="2017-10-23T20:00:00Z">
        <w:r w:rsidRPr="00CF3217" w:rsidDel="002051B4">
          <w:rPr>
            <w:rFonts w:eastAsia="SimSun"/>
            <w:b/>
            <w:bCs/>
            <w:color w:val="000000"/>
            <w:szCs w:val="24"/>
            <w:lang w:val="en-US" w:eastAsia="zh-CN"/>
          </w:rPr>
          <w:delText>Call Waiting (CW) and Call Hold (HOLD) supplementary services; Stage 3</w:delText>
        </w:r>
      </w:del>
    </w:p>
    <w:p w:rsidR="001D0093" w:rsidRPr="00CF3217" w:rsidDel="002051B4" w:rsidRDefault="001D0093" w:rsidP="001D0093">
      <w:pPr>
        <w:rPr>
          <w:del w:id="5640" w:author="Romano Giovanni" w:date="2017-10-23T20:00:00Z"/>
          <w:rFonts w:eastAsia="SimSun"/>
          <w:lang w:val="en-US" w:eastAsia="zh-CN"/>
        </w:rPr>
      </w:pPr>
      <w:del w:id="5641" w:author="Romano Giovanni" w:date="2017-10-23T20:00:00Z">
        <w:r w:rsidRPr="00CF3217" w:rsidDel="002051B4">
          <w:rPr>
            <w:rFonts w:eastAsia="SimSun"/>
            <w:lang w:val="en-US" w:eastAsia="zh-CN"/>
          </w:rPr>
          <w:delText xml:space="preserve">This document specifies the procedures used at the radio interface (reference point Um as defined in 3GPP TS 24.002) for normal operation, registration, erasure, activation, deactivation, invocation and interrogation of call completion supplementary services. </w:delText>
        </w:r>
      </w:del>
    </w:p>
    <w:p w:rsidR="001D0093" w:rsidRPr="00CF3217" w:rsidDel="002051B4" w:rsidRDefault="001D0093" w:rsidP="001D0093">
      <w:pPr>
        <w:rPr>
          <w:del w:id="5642" w:author="Romano Giovanni" w:date="2017-10-23T20:00:00Z"/>
          <w:rFonts w:eastAsia="SimSun"/>
          <w:lang w:val="en-US" w:eastAsia="zh-CN"/>
        </w:rPr>
      </w:pPr>
      <w:del w:id="5643" w:author="Romano Giovanni" w:date="2017-10-23T20:00:00Z">
        <w:r w:rsidRPr="00CF3217" w:rsidDel="002051B4">
          <w:rPr>
            <w:rFonts w:eastAsia="SimSun"/>
            <w:lang w:val="en-US" w:eastAsia="zh-CN"/>
          </w:rPr>
          <w:delText xml:space="preserve">In 3GPP TS 24.010 the general aspects of the specification of supplementary services at the layer 3 radio interface are given. </w:delText>
        </w:r>
      </w:del>
    </w:p>
    <w:p w:rsidR="001D0093" w:rsidRPr="00CF3217" w:rsidDel="002051B4" w:rsidRDefault="001D0093" w:rsidP="001D0093">
      <w:pPr>
        <w:rPr>
          <w:del w:id="5644" w:author="Romano Giovanni" w:date="2017-10-23T20:00:00Z"/>
          <w:rFonts w:eastAsia="SimSun"/>
          <w:lang w:val="en-US" w:eastAsia="zh-CN"/>
        </w:rPr>
      </w:pPr>
      <w:del w:id="5645" w:author="Romano Giovanni" w:date="2017-10-23T20:00:00Z">
        <w:r w:rsidRPr="00CF3217" w:rsidDel="002051B4">
          <w:rPr>
            <w:rFonts w:eastAsia="SimSun"/>
            <w:lang w:val="en-US" w:eastAsia="zh-CN"/>
          </w:rPr>
          <w:delText>3GPP TS 24.080 specifies the formats and</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coding for the supplementary services. </w:delText>
        </w:r>
      </w:del>
    </w:p>
    <w:p w:rsidR="001D0093" w:rsidRPr="00CF3217" w:rsidDel="002051B4" w:rsidRDefault="001D0093" w:rsidP="001D0093">
      <w:pPr>
        <w:rPr>
          <w:del w:id="5646" w:author="Romano Giovanni" w:date="2017-10-23T20:00:00Z"/>
          <w:rFonts w:eastAsia="SimSun"/>
          <w:lang w:val="en-US" w:eastAsia="zh-CN"/>
        </w:rPr>
      </w:pPr>
      <w:del w:id="5647" w:author="Romano Giovanni" w:date="2017-10-23T20:00:00Z">
        <w:r w:rsidRPr="00CF3217" w:rsidDel="002051B4">
          <w:rPr>
            <w:rFonts w:eastAsia="SimSun"/>
            <w:lang w:val="en-US" w:eastAsia="zh-CN"/>
          </w:rPr>
          <w:delText xml:space="preserve">Definitions and descriptions of supplementary services are given in 3GPP TS 22.004 and 3GPP TS 22.08x and 3GPP TS 22.09x series. 3GPP TS 22.083 is related specially to call completion supplementary services. </w:delText>
        </w:r>
      </w:del>
    </w:p>
    <w:p w:rsidR="001D0093" w:rsidRPr="00CF3217" w:rsidDel="002051B4" w:rsidRDefault="001D0093" w:rsidP="001D0093">
      <w:pPr>
        <w:rPr>
          <w:del w:id="5648" w:author="Romano Giovanni" w:date="2017-10-23T20:00:00Z"/>
          <w:rFonts w:eastAsia="SimSun"/>
          <w:lang w:val="en-US" w:eastAsia="zh-CN"/>
        </w:rPr>
      </w:pPr>
      <w:del w:id="5649" w:author="Romano Giovanni" w:date="2017-10-23T20:00:00Z">
        <w:r w:rsidRPr="00CF3217" w:rsidDel="002051B4">
          <w:rPr>
            <w:rFonts w:eastAsia="SimSun"/>
            <w:lang w:val="en-US" w:eastAsia="zh-CN"/>
          </w:rPr>
          <w:delText xml:space="preserve">Technical realization of supplementary services is described in 3GPP TS 23.011 and GSM 03.8x and GSM 03.9x series. </w:delText>
        </w:r>
      </w:del>
    </w:p>
    <w:p w:rsidR="001D0093" w:rsidRPr="00CF3217" w:rsidDel="002051B4" w:rsidRDefault="001D0093" w:rsidP="001D0093">
      <w:pPr>
        <w:rPr>
          <w:del w:id="5650" w:author="Romano Giovanni" w:date="2017-10-23T20:00:00Z"/>
          <w:rFonts w:eastAsia="SimSun"/>
          <w:lang w:val="en-US" w:eastAsia="zh-CN"/>
        </w:rPr>
      </w:pPr>
      <w:del w:id="5651" w:author="Romano Giovanni" w:date="2017-10-23T20:00:00Z">
        <w:r w:rsidRPr="00CF3217" w:rsidDel="002051B4">
          <w:rPr>
            <w:rFonts w:eastAsia="SimSun"/>
            <w:lang w:val="en-US" w:eastAsia="zh-CN"/>
          </w:rPr>
          <w:delText xml:space="preserve">3GPP TS 23.083 is related specially to call completion supplementary services. </w:delText>
        </w:r>
      </w:del>
    </w:p>
    <w:p w:rsidR="001D0093" w:rsidRPr="00CF3217" w:rsidDel="002051B4" w:rsidRDefault="001D0093" w:rsidP="001D0093">
      <w:pPr>
        <w:rPr>
          <w:del w:id="5652" w:author="Romano Giovanni" w:date="2017-10-23T20:00:00Z"/>
          <w:rFonts w:eastAsia="SimSun"/>
          <w:lang w:val="en-US" w:eastAsia="zh-CN"/>
        </w:rPr>
      </w:pPr>
      <w:del w:id="5653" w:author="Romano Giovanni" w:date="2017-10-23T20:00:00Z">
        <w:r w:rsidRPr="00CF3217" w:rsidDel="002051B4">
          <w:rPr>
            <w:rFonts w:eastAsia="SimSun"/>
            <w:lang w:val="en-US" w:eastAsia="zh-CN"/>
          </w:rPr>
          <w:lastRenderedPageBreak/>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654" w:author="Romano Giovanni" w:date="2017-10-23T20:00:00Z"/>
          <w:rFonts w:eastAsia="SimSun"/>
          <w:lang w:val="en-US" w:eastAsia="zh-CN"/>
        </w:rPr>
      </w:pPr>
      <w:del w:id="5655" w:author="Romano Giovanni" w:date="2017-10-23T20:00:00Z">
        <w:r w:rsidRPr="00CF3217" w:rsidDel="002051B4">
          <w:rPr>
            <w:rFonts w:eastAsia="SimSun"/>
            <w:lang w:val="en-US" w:eastAsia="zh-CN"/>
          </w:rPr>
          <w:delText>The following supplementary services belong to the call completion supplementary services and are described in this document:</w:delText>
        </w:r>
      </w:del>
    </w:p>
    <w:p w:rsidR="001D0093" w:rsidRPr="00CF3217" w:rsidDel="002051B4" w:rsidRDefault="001D0093" w:rsidP="001D0093">
      <w:pPr>
        <w:rPr>
          <w:del w:id="5656" w:author="Romano Giovanni" w:date="2017-10-23T20:00:00Z"/>
          <w:rFonts w:eastAsia="SimSun"/>
          <w:lang w:val="en-US" w:eastAsia="zh-CN"/>
        </w:rPr>
      </w:pPr>
      <w:del w:id="5657" w:author="Romano Giovanni" w:date="2017-10-23T20:00:00Z">
        <w:r w:rsidRPr="00CF3217" w:rsidDel="002051B4">
          <w:rPr>
            <w:rFonts w:eastAsia="SimSun"/>
            <w:lang w:val="en-US" w:eastAsia="zh-CN"/>
          </w:rPr>
          <w:delText xml:space="preserve">–   Call waiting (CW); </w:delText>
        </w:r>
      </w:del>
    </w:p>
    <w:p w:rsidR="001D0093" w:rsidDel="002051B4" w:rsidRDefault="001D0093" w:rsidP="001D0093">
      <w:pPr>
        <w:rPr>
          <w:del w:id="5658" w:author="Romano Giovanni" w:date="2017-10-23T20:00:00Z"/>
          <w:rFonts w:eastAsia="SimSun"/>
          <w:lang w:val="en-US" w:eastAsia="zh-CN"/>
        </w:rPr>
      </w:pPr>
      <w:del w:id="5659" w:author="Romano Giovanni" w:date="2017-10-23T20:00:00Z">
        <w:r w:rsidRPr="00CF3217" w:rsidDel="002051B4">
          <w:rPr>
            <w:rFonts w:eastAsia="SimSun"/>
            <w:lang w:val="en-US" w:eastAsia="zh-CN"/>
          </w:rPr>
          <w:delText>–   Call hold (HOLD).</w:delText>
        </w:r>
      </w:del>
    </w:p>
    <w:p w:rsidR="001D0093" w:rsidRPr="002D5C5B" w:rsidDel="002051B4" w:rsidRDefault="001D0093" w:rsidP="00C337DE">
      <w:pPr>
        <w:pStyle w:val="Titolo5"/>
        <w:rPr>
          <w:del w:id="5660" w:author="Romano Giovanni" w:date="2017-10-23T20:00:00Z"/>
          <w:rFonts w:eastAsia="SimSun"/>
          <w:bCs/>
          <w:color w:val="000000"/>
          <w:szCs w:val="24"/>
          <w:lang w:val="en-US" w:eastAsia="zh-CN"/>
        </w:rPr>
      </w:pPr>
      <w:del w:id="5661" w:author="Romano Giovanni" w:date="2017-10-23T20:00:00Z">
        <w:r w:rsidRPr="00CF3217" w:rsidDel="002051B4">
          <w:rPr>
            <w:rFonts w:eastAsia="SimSun"/>
            <w:bCs/>
            <w:color w:val="000000"/>
            <w:szCs w:val="24"/>
            <w:lang w:val="en-US" w:eastAsia="zh-CN"/>
          </w:rPr>
          <w:delText>5.1.2.</w:delText>
        </w:r>
      </w:del>
      <w:del w:id="5662" w:author="Romano Giovanni" w:date="2017-10-23T19:48:00Z">
        <w:r w:rsidRPr="00CF3217" w:rsidDel="007820F3">
          <w:rPr>
            <w:rFonts w:eastAsia="SimSun"/>
            <w:bCs/>
            <w:color w:val="000000"/>
            <w:szCs w:val="24"/>
            <w:lang w:val="en-US" w:eastAsia="zh-CN"/>
          </w:rPr>
          <w:delText>12</w:delText>
        </w:r>
      </w:del>
      <w:del w:id="5663" w:author="Romano Giovanni" w:date="2017-10-23T20:00:00Z">
        <w:r w:rsidRPr="00CF3217" w:rsidDel="002051B4">
          <w:rPr>
            <w:rFonts w:eastAsia="SimSun"/>
            <w:bCs/>
            <w:color w:val="000000"/>
            <w:szCs w:val="24"/>
            <w:lang w:val="en-US" w:eastAsia="zh-CN"/>
          </w:rPr>
          <w:delText>.</w:delText>
        </w:r>
      </w:del>
      <w:del w:id="5664" w:author="Romano Giovanni" w:date="2017-10-23T19:48:00Z">
        <w:r w:rsidRPr="00CF3217" w:rsidDel="007820F3">
          <w:rPr>
            <w:rFonts w:eastAsia="SimSun"/>
            <w:bCs/>
            <w:color w:val="000000"/>
            <w:szCs w:val="24"/>
            <w:lang w:val="en-US" w:eastAsia="zh-CN"/>
          </w:rPr>
          <w:delText>55</w:delText>
        </w:r>
      </w:del>
      <w:del w:id="5665" w:author="Romano Giovanni" w:date="2017-10-23T20:00:00Z">
        <w:r w:rsidRPr="00CF3217" w:rsidDel="002051B4">
          <w:rPr>
            <w:rFonts w:eastAsia="SimSun"/>
            <w:bCs/>
            <w:color w:val="000000"/>
            <w:szCs w:val="24"/>
            <w:lang w:val="en-US" w:eastAsia="zh-CN"/>
          </w:rPr>
          <w:tab/>
          <w:delText>TS 24.084</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666" w:author="Romano Giovanni" w:date="2017-10-23T20:00:00Z"/>
          <w:rFonts w:eastAsia="SimSun"/>
          <w:b/>
          <w:bCs/>
          <w:color w:val="000000"/>
          <w:sz w:val="30"/>
          <w:szCs w:val="30"/>
          <w:lang w:val="en-US" w:eastAsia="zh-CN"/>
        </w:rPr>
      </w:pPr>
      <w:del w:id="5667" w:author="Romano Giovanni" w:date="2017-10-23T20:00:00Z">
        <w:r w:rsidRPr="00CF3217" w:rsidDel="002051B4">
          <w:rPr>
            <w:rFonts w:eastAsia="SimSun"/>
            <w:b/>
            <w:bCs/>
            <w:color w:val="000000"/>
            <w:szCs w:val="24"/>
            <w:lang w:val="en-US" w:eastAsia="zh-CN"/>
          </w:rPr>
          <w:delText>Multi Party (MPTY) supplementary service; Stage 3</w:delText>
        </w:r>
      </w:del>
    </w:p>
    <w:p w:rsidR="001D0093" w:rsidRPr="00CF3217" w:rsidDel="002051B4" w:rsidRDefault="001D0093" w:rsidP="001D0093">
      <w:pPr>
        <w:rPr>
          <w:del w:id="5668" w:author="Romano Giovanni" w:date="2017-10-23T20:00:00Z"/>
          <w:rFonts w:eastAsia="SimSun"/>
          <w:lang w:val="en-US" w:eastAsia="zh-CN"/>
        </w:rPr>
      </w:pPr>
      <w:del w:id="5669" w:author="Romano Giovanni" w:date="2017-10-23T20:00:00Z">
        <w:r w:rsidRPr="00CF3217" w:rsidDel="002051B4">
          <w:rPr>
            <w:rFonts w:eastAsia="SimSun"/>
            <w:lang w:val="en-US" w:eastAsia="zh-CN"/>
          </w:rPr>
          <w:delText>This document specifies the procedures used at the radio interface (reference point Um as defined in 3GPP TS 24.002) for normal operation and</w:delText>
        </w:r>
        <w:r w:rsidRPr="00CF3217" w:rsidDel="002051B4">
          <w:rPr>
            <w:rFonts w:eastAsia="SimSun"/>
            <w:sz w:val="30"/>
            <w:szCs w:val="30"/>
            <w:lang w:val="en-US" w:eastAsia="zh-CN"/>
          </w:rPr>
          <w:delText xml:space="preserve"> </w:delText>
        </w:r>
        <w:r w:rsidRPr="00CF3217" w:rsidDel="002051B4">
          <w:rPr>
            <w:rFonts w:eastAsia="SimSun"/>
            <w:lang w:val="en-US" w:eastAsia="zh-CN"/>
          </w:rPr>
          <w:delText>invocation of Multi</w:delText>
        </w:r>
        <w:r w:rsidRPr="00CF3217" w:rsidDel="002051B4">
          <w:rPr>
            <w:lang w:val="en-US" w:eastAsia="ja-JP"/>
          </w:rPr>
          <w:delText xml:space="preserve"> </w:delText>
        </w:r>
        <w:r w:rsidRPr="00CF3217" w:rsidDel="002051B4">
          <w:rPr>
            <w:rFonts w:eastAsia="SimSun"/>
            <w:lang w:val="en-US" w:eastAsia="zh-CN"/>
          </w:rPr>
          <w:delText>Party supplementary services.</w:delText>
        </w:r>
      </w:del>
    </w:p>
    <w:p w:rsidR="001D0093" w:rsidRPr="00CF3217" w:rsidDel="002051B4" w:rsidRDefault="001D0093" w:rsidP="001D0093">
      <w:pPr>
        <w:rPr>
          <w:del w:id="5670" w:author="Romano Giovanni" w:date="2017-10-23T20:00:00Z"/>
          <w:rFonts w:eastAsia="SimSun"/>
          <w:lang w:val="en-US" w:eastAsia="zh-CN"/>
        </w:rPr>
      </w:pPr>
      <w:del w:id="5671" w:author="Romano Giovanni" w:date="2017-10-23T20:00:00Z">
        <w:r w:rsidRPr="00CF3217" w:rsidDel="002051B4">
          <w:rPr>
            <w:rFonts w:eastAsia="SimSun"/>
            <w:lang w:val="en-US" w:eastAsia="zh-CN"/>
          </w:rPr>
          <w:delText>In 3GPP TS 24.010 the general aspects of the specification of supplementary services at the</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layer 3 radio interface are given. </w:delText>
        </w:r>
      </w:del>
    </w:p>
    <w:p w:rsidR="001D0093" w:rsidRPr="00CF3217" w:rsidDel="002051B4" w:rsidRDefault="001D0093" w:rsidP="001D0093">
      <w:pPr>
        <w:rPr>
          <w:del w:id="5672" w:author="Romano Giovanni" w:date="2017-10-23T20:00:00Z"/>
          <w:rFonts w:eastAsia="SimSun"/>
          <w:lang w:val="en-US" w:eastAsia="zh-CN"/>
        </w:rPr>
      </w:pPr>
      <w:del w:id="5673" w:author="Romano Giovanni" w:date="2017-10-23T20:00:00Z">
        <w:r w:rsidRPr="00CF3217" w:rsidDel="002051B4">
          <w:rPr>
            <w:rFonts w:eastAsia="SimSun"/>
            <w:lang w:val="en-US" w:eastAsia="zh-CN"/>
          </w:rPr>
          <w:delText xml:space="preserve">3GPP TS 24.080 specifies the formats and coding for the supplementary services. </w:delText>
        </w:r>
      </w:del>
    </w:p>
    <w:p w:rsidR="001D0093" w:rsidRPr="00CF3217" w:rsidDel="002051B4" w:rsidRDefault="001D0093" w:rsidP="001D0093">
      <w:pPr>
        <w:rPr>
          <w:del w:id="5674" w:author="Romano Giovanni" w:date="2017-10-23T20:00:00Z"/>
          <w:rFonts w:eastAsia="SimSun"/>
          <w:lang w:val="en-US" w:eastAsia="zh-CN"/>
        </w:rPr>
      </w:pPr>
      <w:del w:id="5675" w:author="Romano Giovanni" w:date="2017-10-23T20:00:00Z">
        <w:r w:rsidRPr="00CF3217" w:rsidDel="002051B4">
          <w:rPr>
            <w:rFonts w:eastAsia="SimSun"/>
            <w:lang w:val="en-US" w:eastAsia="zh-CN"/>
          </w:rPr>
          <w:delText>Definitions and descriptions</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of supplementary services are given in 3GPP TS 22.004 and the 3GPP TS 22.08x and 3GPP TS 22.09x series. </w:delText>
        </w:r>
      </w:del>
    </w:p>
    <w:p w:rsidR="001D0093" w:rsidRPr="00CF3217" w:rsidDel="002051B4" w:rsidRDefault="001D0093" w:rsidP="001D0093">
      <w:pPr>
        <w:rPr>
          <w:del w:id="5676" w:author="Romano Giovanni" w:date="2017-10-23T20:00:00Z"/>
          <w:rFonts w:eastAsia="SimSun"/>
          <w:lang w:val="en-US" w:eastAsia="zh-CN"/>
        </w:rPr>
      </w:pPr>
      <w:del w:id="5677" w:author="Romano Giovanni" w:date="2017-10-23T20:00:00Z">
        <w:r w:rsidRPr="00CF3217" w:rsidDel="002051B4">
          <w:rPr>
            <w:rFonts w:eastAsia="SimSun"/>
            <w:lang w:val="en-US" w:eastAsia="zh-CN"/>
          </w:rPr>
          <w:delText>3GPP TS 22.084 is related specially to Multi</w:delText>
        </w:r>
        <w:r w:rsidRPr="00CF3217" w:rsidDel="002051B4">
          <w:rPr>
            <w:lang w:val="en-US" w:eastAsia="ja-JP"/>
          </w:rPr>
          <w:delText xml:space="preserve"> </w:delText>
        </w:r>
        <w:r w:rsidRPr="00CF3217" w:rsidDel="002051B4">
          <w:rPr>
            <w:rFonts w:eastAsia="SimSun"/>
            <w:lang w:val="en-US" w:eastAsia="zh-CN"/>
          </w:rPr>
          <w:delText xml:space="preserve">Party supplementary services. </w:delText>
        </w:r>
      </w:del>
    </w:p>
    <w:p w:rsidR="001D0093" w:rsidRPr="00CF3217" w:rsidDel="002051B4" w:rsidRDefault="001D0093" w:rsidP="001D0093">
      <w:pPr>
        <w:rPr>
          <w:del w:id="5678" w:author="Romano Giovanni" w:date="2017-10-23T20:00:00Z"/>
          <w:rFonts w:eastAsia="SimSun"/>
          <w:lang w:val="en-US" w:eastAsia="zh-CN"/>
        </w:rPr>
      </w:pPr>
      <w:del w:id="5679" w:author="Romano Giovanni" w:date="2017-10-23T20:00:00Z">
        <w:r w:rsidRPr="00CF3217" w:rsidDel="002051B4">
          <w:rPr>
            <w:rFonts w:eastAsia="SimSun"/>
            <w:lang w:val="en-US" w:eastAsia="zh-CN"/>
          </w:rPr>
          <w:delText>Technical realization of supplementary services is described in 3GPP TS 23.011 and the 3GPP</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TS 23.08x and 3GPP TS 23.09x series. </w:delText>
        </w:r>
      </w:del>
    </w:p>
    <w:p w:rsidR="001D0093" w:rsidRPr="00CF3217" w:rsidDel="002051B4" w:rsidRDefault="001D0093" w:rsidP="001D0093">
      <w:pPr>
        <w:rPr>
          <w:del w:id="5680" w:author="Romano Giovanni" w:date="2017-10-23T20:00:00Z"/>
          <w:rFonts w:eastAsia="SimSun"/>
          <w:lang w:val="en-US" w:eastAsia="zh-CN"/>
        </w:rPr>
      </w:pPr>
      <w:del w:id="5681" w:author="Romano Giovanni" w:date="2017-10-23T20:00:00Z">
        <w:r w:rsidRPr="00CF3217" w:rsidDel="002051B4">
          <w:rPr>
            <w:rFonts w:eastAsia="SimSun"/>
            <w:lang w:val="en-US" w:eastAsia="zh-CN"/>
          </w:rPr>
          <w:delText>3GPP TS 23.084 is related specially to Multi</w:delText>
        </w:r>
        <w:r w:rsidRPr="00CF3217" w:rsidDel="002051B4">
          <w:rPr>
            <w:lang w:val="en-US" w:eastAsia="ja-JP"/>
          </w:rPr>
          <w:delText xml:space="preserve"> </w:delText>
        </w:r>
        <w:r w:rsidRPr="00CF3217" w:rsidDel="002051B4">
          <w:rPr>
            <w:rFonts w:eastAsia="SimSun"/>
            <w:lang w:val="en-US" w:eastAsia="zh-CN"/>
          </w:rPr>
          <w:delText xml:space="preserve">Party supplementary services. </w:delText>
        </w:r>
      </w:del>
    </w:p>
    <w:p w:rsidR="001D0093" w:rsidRPr="00CF3217" w:rsidDel="002051B4" w:rsidRDefault="001D0093" w:rsidP="001D0093">
      <w:pPr>
        <w:rPr>
          <w:del w:id="5682" w:author="Romano Giovanni" w:date="2017-10-23T20:00:00Z"/>
          <w:rFonts w:eastAsia="SimSun"/>
          <w:lang w:val="en-US" w:eastAsia="zh-CN"/>
        </w:rPr>
      </w:pPr>
      <w:del w:id="5683" w:author="Romano Giovanni" w:date="2017-10-23T20:00:00Z">
        <w:r w:rsidRPr="00CF3217" w:rsidDel="002051B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684" w:author="Romano Giovanni" w:date="2017-10-23T20:00:00Z"/>
          <w:rFonts w:eastAsia="SimSun"/>
          <w:lang w:val="en-US" w:eastAsia="zh-CN"/>
        </w:rPr>
      </w:pPr>
      <w:del w:id="5685" w:author="Romano Giovanni" w:date="2017-10-23T20:00:00Z">
        <w:r w:rsidRPr="00CF3217" w:rsidDel="002051B4">
          <w:rPr>
            <w:rFonts w:eastAsia="SimSun"/>
            <w:lang w:val="en-US" w:eastAsia="zh-CN"/>
          </w:rPr>
          <w:delText>The following supplementary service belongs to the Multi</w:delText>
        </w:r>
        <w:r w:rsidRPr="00CF3217" w:rsidDel="002051B4">
          <w:rPr>
            <w:lang w:val="en-US" w:eastAsia="ja-JP"/>
          </w:rPr>
          <w:delText xml:space="preserve"> </w:delText>
        </w:r>
        <w:r w:rsidRPr="00CF3217" w:rsidDel="002051B4">
          <w:rPr>
            <w:rFonts w:eastAsia="SimSun"/>
            <w:lang w:val="en-US" w:eastAsia="zh-CN"/>
          </w:rPr>
          <w:delText xml:space="preserve">Party supplementary services and is described in this document: </w:delText>
        </w:r>
      </w:del>
    </w:p>
    <w:p w:rsidR="001D0093" w:rsidDel="002051B4" w:rsidRDefault="001D0093" w:rsidP="001D0093">
      <w:pPr>
        <w:rPr>
          <w:del w:id="5686" w:author="Romano Giovanni" w:date="2017-10-23T20:00:00Z"/>
          <w:rFonts w:eastAsia="SimSun"/>
          <w:lang w:val="en-US" w:eastAsia="zh-CN"/>
        </w:rPr>
      </w:pPr>
      <w:del w:id="5687" w:author="Romano Giovanni" w:date="2017-10-23T20:00:00Z">
        <w:r w:rsidRPr="00CF3217" w:rsidDel="002051B4">
          <w:rPr>
            <w:rFonts w:eastAsia="SimSun"/>
            <w:lang w:val="en-US" w:eastAsia="zh-CN"/>
          </w:rPr>
          <w:delText>–   Multi</w:delText>
        </w:r>
        <w:r w:rsidRPr="00CF3217" w:rsidDel="002051B4">
          <w:rPr>
            <w:lang w:val="en-US" w:eastAsia="ja-JP"/>
          </w:rPr>
          <w:delText xml:space="preserve"> </w:delText>
        </w:r>
        <w:r w:rsidRPr="00CF3217" w:rsidDel="002051B4">
          <w:rPr>
            <w:rFonts w:eastAsia="SimSun"/>
            <w:lang w:val="en-US" w:eastAsia="zh-CN"/>
          </w:rPr>
          <w:delText>Party service (MPTY).</w:delText>
        </w:r>
      </w:del>
    </w:p>
    <w:p w:rsidR="001D0093" w:rsidRPr="002D5C5B" w:rsidDel="002051B4" w:rsidRDefault="001D0093" w:rsidP="00C337DE">
      <w:pPr>
        <w:pStyle w:val="Titolo5"/>
        <w:rPr>
          <w:del w:id="5688" w:author="Romano Giovanni" w:date="2017-10-23T20:00:00Z"/>
          <w:rFonts w:eastAsia="SimSun"/>
          <w:bCs/>
          <w:color w:val="000000"/>
          <w:szCs w:val="24"/>
          <w:lang w:val="en-US" w:eastAsia="zh-CN"/>
        </w:rPr>
      </w:pPr>
      <w:del w:id="5689" w:author="Romano Giovanni" w:date="2017-10-23T20:00:00Z">
        <w:r w:rsidRPr="00CF3217" w:rsidDel="002051B4">
          <w:rPr>
            <w:rFonts w:eastAsia="SimSun"/>
            <w:bCs/>
            <w:color w:val="000000"/>
            <w:szCs w:val="24"/>
            <w:lang w:val="en-US" w:eastAsia="zh-CN"/>
          </w:rPr>
          <w:delText>5.1.2.</w:delText>
        </w:r>
      </w:del>
      <w:del w:id="5690" w:author="Romano Giovanni" w:date="2017-10-23T19:48:00Z">
        <w:r w:rsidRPr="00CF3217" w:rsidDel="007820F3">
          <w:rPr>
            <w:rFonts w:eastAsia="SimSun"/>
            <w:bCs/>
            <w:color w:val="000000"/>
            <w:szCs w:val="24"/>
            <w:lang w:val="en-US" w:eastAsia="zh-CN"/>
          </w:rPr>
          <w:delText>12</w:delText>
        </w:r>
      </w:del>
      <w:del w:id="5691" w:author="Romano Giovanni" w:date="2017-10-23T20:00:00Z">
        <w:r w:rsidRPr="00CF3217" w:rsidDel="002051B4">
          <w:rPr>
            <w:rFonts w:eastAsia="SimSun"/>
            <w:bCs/>
            <w:color w:val="000000"/>
            <w:szCs w:val="24"/>
            <w:lang w:val="en-US" w:eastAsia="zh-CN"/>
          </w:rPr>
          <w:delText>.</w:delText>
        </w:r>
      </w:del>
      <w:del w:id="5692" w:author="Romano Giovanni" w:date="2017-10-23T19:48:00Z">
        <w:r w:rsidRPr="00CF3217" w:rsidDel="007820F3">
          <w:rPr>
            <w:rFonts w:eastAsia="SimSun"/>
            <w:bCs/>
            <w:color w:val="000000"/>
            <w:szCs w:val="24"/>
            <w:lang w:val="en-US" w:eastAsia="zh-CN"/>
          </w:rPr>
          <w:delText>56</w:delText>
        </w:r>
      </w:del>
      <w:del w:id="5693" w:author="Romano Giovanni" w:date="2017-10-23T20:00:00Z">
        <w:r w:rsidRPr="00CF3217" w:rsidDel="002051B4">
          <w:rPr>
            <w:rFonts w:eastAsia="SimSun"/>
            <w:bCs/>
            <w:color w:val="000000"/>
            <w:szCs w:val="24"/>
            <w:lang w:val="en-US" w:eastAsia="zh-CN"/>
          </w:rPr>
          <w:tab/>
          <w:delText>TS 24.085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694" w:author="Romano Giovanni" w:date="2017-10-23T20:00:00Z"/>
          <w:rFonts w:eastAsia="SimSun"/>
          <w:b/>
          <w:bCs/>
          <w:color w:val="000000"/>
          <w:sz w:val="30"/>
          <w:szCs w:val="30"/>
          <w:lang w:val="en-US" w:eastAsia="zh-CN"/>
        </w:rPr>
      </w:pPr>
      <w:del w:id="5695" w:author="Romano Giovanni" w:date="2017-10-23T20:00:00Z">
        <w:r w:rsidRPr="00CF3217" w:rsidDel="002051B4">
          <w:rPr>
            <w:rFonts w:eastAsia="SimSun"/>
            <w:b/>
            <w:bCs/>
            <w:color w:val="000000"/>
            <w:szCs w:val="24"/>
            <w:lang w:val="en-US" w:eastAsia="zh-CN"/>
          </w:rPr>
          <w:delText>Closed User Group (CUG) supplementary service; Stage 3</w:delText>
        </w:r>
      </w:del>
    </w:p>
    <w:p w:rsidR="001D0093" w:rsidRPr="00CF3217" w:rsidDel="002051B4" w:rsidRDefault="001D0093" w:rsidP="001D0093">
      <w:pPr>
        <w:rPr>
          <w:del w:id="5696" w:author="Romano Giovanni" w:date="2017-10-23T20:00:00Z"/>
          <w:rFonts w:eastAsia="SimSun"/>
          <w:lang w:val="en-US" w:eastAsia="zh-CN"/>
        </w:rPr>
      </w:pPr>
      <w:del w:id="5697" w:author="Romano Giovanni" w:date="2017-10-23T20:00:00Z">
        <w:r w:rsidRPr="00CF3217" w:rsidDel="002051B4">
          <w:rPr>
            <w:rFonts w:eastAsia="SimSun"/>
            <w:lang w:val="en-US" w:eastAsia="zh-CN"/>
          </w:rPr>
          <w:delText>This document specifies the procedures used at the radio interface (reference point Um as defined in 3GPP TS 24.002) for normal operation, registration, erasure, activation, deactivation, invocation and interrogation of community of interest supplementary services.</w:delText>
        </w:r>
      </w:del>
    </w:p>
    <w:p w:rsidR="001D0093" w:rsidRPr="00CF3217" w:rsidDel="002051B4" w:rsidRDefault="001D0093" w:rsidP="001D0093">
      <w:pPr>
        <w:rPr>
          <w:del w:id="5698" w:author="Romano Giovanni" w:date="2017-10-23T20:00:00Z"/>
          <w:rFonts w:eastAsia="SimSun"/>
          <w:lang w:val="en-US" w:eastAsia="zh-CN"/>
        </w:rPr>
      </w:pPr>
      <w:del w:id="5699" w:author="Romano Giovanni" w:date="2017-10-23T20:00:00Z">
        <w:r w:rsidRPr="00CF3217" w:rsidDel="002051B4">
          <w:rPr>
            <w:rFonts w:eastAsia="SimSun"/>
            <w:lang w:val="en-US" w:eastAsia="zh-CN"/>
          </w:rPr>
          <w:delText xml:space="preserve">In 3GPP TS 24.010, the general aspects of the specification of supplementary services at the layer 3 radio interface are given. </w:delText>
        </w:r>
      </w:del>
    </w:p>
    <w:p w:rsidR="001D0093" w:rsidRPr="00CF3217" w:rsidDel="002051B4" w:rsidRDefault="001D0093" w:rsidP="001D0093">
      <w:pPr>
        <w:rPr>
          <w:del w:id="5700" w:author="Romano Giovanni" w:date="2017-10-23T20:00:00Z"/>
          <w:rFonts w:eastAsia="SimSun"/>
          <w:lang w:val="en-US" w:eastAsia="zh-CN"/>
        </w:rPr>
      </w:pPr>
      <w:del w:id="5701" w:author="Romano Giovanni" w:date="2017-10-23T20:00:00Z">
        <w:r w:rsidRPr="00CF3217" w:rsidDel="002051B4">
          <w:rPr>
            <w:rFonts w:eastAsia="SimSun"/>
            <w:lang w:val="en-US" w:eastAsia="zh-CN"/>
          </w:rPr>
          <w:lastRenderedPageBreak/>
          <w:delText xml:space="preserve">3GPP TS 24.080 specifies the formats coding for the supplementary services. </w:delText>
        </w:r>
      </w:del>
    </w:p>
    <w:p w:rsidR="001D0093" w:rsidRPr="00CF3217" w:rsidDel="002051B4" w:rsidRDefault="001D0093" w:rsidP="001D0093">
      <w:pPr>
        <w:rPr>
          <w:del w:id="5702" w:author="Romano Giovanni" w:date="2017-10-23T20:00:00Z"/>
          <w:rFonts w:eastAsia="SimSun"/>
          <w:lang w:val="en-US" w:eastAsia="zh-CN"/>
        </w:rPr>
      </w:pPr>
      <w:del w:id="5703" w:author="Romano Giovanni" w:date="2017-10-23T20:00:00Z">
        <w:r w:rsidRPr="00CF3217" w:rsidDel="002051B4">
          <w:rPr>
            <w:rFonts w:eastAsia="SimSun"/>
            <w:lang w:val="en-US" w:eastAsia="zh-CN"/>
          </w:rPr>
          <w:delText xml:space="preserve">Definitions and descriptions of supplementary services are given in 3GPP TS 22.004 and 3GPP TS 22.08x and 3GPP TS 22.09x-series. 3GPP TS 22.085 is related to the community of interest supplementary services. </w:delText>
        </w:r>
      </w:del>
    </w:p>
    <w:p w:rsidR="001D0093" w:rsidRPr="00CF3217" w:rsidDel="002051B4" w:rsidRDefault="001D0093" w:rsidP="001D0093">
      <w:pPr>
        <w:rPr>
          <w:del w:id="5704" w:author="Romano Giovanni" w:date="2017-10-23T20:00:00Z"/>
          <w:rFonts w:eastAsia="SimSun"/>
          <w:lang w:val="en-US" w:eastAsia="zh-CN"/>
        </w:rPr>
      </w:pPr>
      <w:del w:id="5705" w:author="Romano Giovanni" w:date="2017-10-23T20:00:00Z">
        <w:r w:rsidRPr="00CF3217" w:rsidDel="002051B4">
          <w:rPr>
            <w:rFonts w:eastAsia="SimSun"/>
            <w:lang w:val="en-US" w:eastAsia="zh-CN"/>
          </w:rPr>
          <w:delText xml:space="preserve">Technical realization of supplementary services is described in technical specifications 3GPP TS 23.011 and 3GPP TS 23.08x and 3GPP TS 23.09x-series. 3GPP TS 23.085 is related to the community of interest supplementary services. </w:delText>
        </w:r>
      </w:del>
    </w:p>
    <w:p w:rsidR="001D0093" w:rsidRPr="00CF3217" w:rsidDel="002051B4" w:rsidRDefault="001D0093" w:rsidP="001D0093">
      <w:pPr>
        <w:rPr>
          <w:del w:id="5706" w:author="Romano Giovanni" w:date="2017-10-23T20:00:00Z"/>
          <w:rFonts w:eastAsia="SimSun"/>
          <w:lang w:val="en-US" w:eastAsia="zh-CN"/>
        </w:rPr>
      </w:pPr>
      <w:del w:id="5707" w:author="Romano Giovanni" w:date="2017-10-23T20:00:00Z">
        <w:r w:rsidRPr="00CF3217" w:rsidDel="002051B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708" w:author="Romano Giovanni" w:date="2017-10-23T20:00:00Z"/>
          <w:rFonts w:eastAsia="SimSun"/>
          <w:lang w:val="en-US" w:eastAsia="zh-CN"/>
        </w:rPr>
      </w:pPr>
      <w:del w:id="5709" w:author="Romano Giovanni" w:date="2017-10-23T20:00:00Z">
        <w:r w:rsidRPr="00CF3217" w:rsidDel="002051B4">
          <w:rPr>
            <w:rFonts w:eastAsia="SimSun"/>
            <w:lang w:val="en-US" w:eastAsia="zh-CN"/>
          </w:rPr>
          <w:delText xml:space="preserve">Signalling interworking for supplementary services between 3GPP TS 29.002 and 3GPP TS 24.008 and between 3GPP TS 29.002 and 3GPP TS 24.080 is defined in 3GPP TS 29.011. </w:delText>
        </w:r>
      </w:del>
    </w:p>
    <w:p w:rsidR="001D0093" w:rsidRPr="00CF3217" w:rsidDel="002051B4" w:rsidRDefault="001D0093" w:rsidP="001D0093">
      <w:pPr>
        <w:rPr>
          <w:del w:id="5710" w:author="Romano Giovanni" w:date="2017-10-23T20:00:00Z"/>
          <w:rFonts w:eastAsia="SimSun"/>
          <w:lang w:val="en-US" w:eastAsia="zh-CN"/>
        </w:rPr>
      </w:pPr>
      <w:del w:id="5711" w:author="Romano Giovanni" w:date="2017-10-23T20:00:00Z">
        <w:r w:rsidRPr="00CF3217" w:rsidDel="002051B4">
          <w:rPr>
            <w:rFonts w:eastAsia="SimSun"/>
            <w:lang w:val="en-US" w:eastAsia="zh-CN"/>
          </w:rPr>
          <w:delText xml:space="preserve">The following supplementary services belong to the community of interest supplementary services and are described in this TS: </w:delText>
        </w:r>
      </w:del>
    </w:p>
    <w:p w:rsidR="001D0093" w:rsidDel="002051B4" w:rsidRDefault="001D0093" w:rsidP="001D0093">
      <w:pPr>
        <w:rPr>
          <w:del w:id="5712" w:author="Romano Giovanni" w:date="2017-10-23T20:00:00Z"/>
          <w:rFonts w:eastAsia="SimSun"/>
          <w:lang w:val="en-US" w:eastAsia="zh-CN"/>
        </w:rPr>
      </w:pPr>
      <w:del w:id="5713" w:author="Romano Giovanni" w:date="2017-10-23T20:00:00Z">
        <w:r w:rsidRPr="00CF3217" w:rsidDel="002051B4">
          <w:rPr>
            <w:rFonts w:eastAsia="SimSun"/>
            <w:lang w:val="en-US" w:eastAsia="zh-CN"/>
          </w:rPr>
          <w:delText>–   Closed User Group (CUG).</w:delText>
        </w:r>
      </w:del>
    </w:p>
    <w:p w:rsidR="001D0093" w:rsidRPr="002D5C5B" w:rsidDel="002051B4" w:rsidRDefault="001D0093" w:rsidP="00C337DE">
      <w:pPr>
        <w:pStyle w:val="Titolo5"/>
        <w:rPr>
          <w:del w:id="5714" w:author="Romano Giovanni" w:date="2017-10-23T20:00:00Z"/>
          <w:rFonts w:eastAsia="SimSun"/>
          <w:bCs/>
          <w:color w:val="000000"/>
          <w:szCs w:val="24"/>
          <w:lang w:val="en-US" w:eastAsia="zh-CN"/>
        </w:rPr>
      </w:pPr>
      <w:del w:id="5715" w:author="Romano Giovanni" w:date="2017-10-23T20:00:00Z">
        <w:r w:rsidRPr="00CF3217" w:rsidDel="002051B4">
          <w:rPr>
            <w:rFonts w:eastAsia="SimSun"/>
            <w:bCs/>
            <w:color w:val="000000"/>
            <w:szCs w:val="24"/>
            <w:lang w:val="en-US" w:eastAsia="zh-CN"/>
          </w:rPr>
          <w:delText>5.1.2.</w:delText>
        </w:r>
      </w:del>
      <w:del w:id="5716" w:author="Romano Giovanni" w:date="2017-10-23T19:49:00Z">
        <w:r w:rsidRPr="00CF3217" w:rsidDel="007820F3">
          <w:rPr>
            <w:rFonts w:eastAsia="SimSun"/>
            <w:bCs/>
            <w:color w:val="000000"/>
            <w:szCs w:val="24"/>
            <w:lang w:val="en-US" w:eastAsia="zh-CN"/>
          </w:rPr>
          <w:delText>12</w:delText>
        </w:r>
      </w:del>
      <w:del w:id="5717" w:author="Romano Giovanni" w:date="2017-10-23T20:00:00Z">
        <w:r w:rsidRPr="00CF3217" w:rsidDel="002051B4">
          <w:rPr>
            <w:rFonts w:eastAsia="SimSun"/>
            <w:bCs/>
            <w:color w:val="000000"/>
            <w:szCs w:val="24"/>
            <w:lang w:val="en-US" w:eastAsia="zh-CN"/>
          </w:rPr>
          <w:delText>.</w:delText>
        </w:r>
      </w:del>
      <w:del w:id="5718" w:author="Romano Giovanni" w:date="2017-10-23T19:49:00Z">
        <w:r w:rsidRPr="00CF3217" w:rsidDel="007820F3">
          <w:rPr>
            <w:rFonts w:eastAsia="SimSun"/>
            <w:bCs/>
            <w:color w:val="000000"/>
            <w:szCs w:val="24"/>
            <w:lang w:val="en-US" w:eastAsia="zh-CN"/>
          </w:rPr>
          <w:delText>57</w:delText>
        </w:r>
      </w:del>
      <w:del w:id="5719" w:author="Romano Giovanni" w:date="2017-10-23T20:00:00Z">
        <w:r w:rsidRPr="00CF3217" w:rsidDel="002051B4">
          <w:rPr>
            <w:rFonts w:eastAsia="SimSun"/>
            <w:bCs/>
            <w:color w:val="000000"/>
            <w:szCs w:val="24"/>
            <w:lang w:val="en-US" w:eastAsia="zh-CN"/>
          </w:rPr>
          <w:tab/>
          <w:delText>TS 24.086</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720" w:author="Romano Giovanni" w:date="2017-10-23T20:00:00Z"/>
          <w:rFonts w:eastAsia="SimSun"/>
          <w:b/>
          <w:bCs/>
          <w:color w:val="000000"/>
          <w:sz w:val="30"/>
          <w:szCs w:val="30"/>
          <w:lang w:val="en-US" w:eastAsia="zh-CN"/>
        </w:rPr>
      </w:pPr>
      <w:del w:id="5721" w:author="Romano Giovanni" w:date="2017-10-23T20:00:00Z">
        <w:r w:rsidRPr="00CF3217" w:rsidDel="002051B4">
          <w:rPr>
            <w:rFonts w:eastAsia="SimSun"/>
            <w:b/>
            <w:bCs/>
            <w:color w:val="000000"/>
            <w:szCs w:val="24"/>
            <w:lang w:val="en-US" w:eastAsia="zh-CN"/>
          </w:rPr>
          <w:delText>Advice of Charge (AoC) supplementary services; Stage 3</w:delText>
        </w:r>
      </w:del>
    </w:p>
    <w:p w:rsidR="001D0093" w:rsidRPr="00CF3217" w:rsidDel="002051B4" w:rsidRDefault="001D0093" w:rsidP="001D0093">
      <w:pPr>
        <w:rPr>
          <w:del w:id="5722" w:author="Romano Giovanni" w:date="2017-10-23T20:00:00Z"/>
          <w:rFonts w:eastAsia="SimSun"/>
          <w:lang w:val="en-US" w:eastAsia="zh-CN"/>
        </w:rPr>
      </w:pPr>
      <w:del w:id="5723" w:author="Romano Giovanni" w:date="2017-10-23T20:00:00Z">
        <w:r w:rsidRPr="00CF3217" w:rsidDel="002051B4">
          <w:rPr>
            <w:rFonts w:eastAsia="SimSun"/>
            <w:lang w:val="en-US" w:eastAsia="zh-CN"/>
          </w:rPr>
          <w:delText xml:space="preserve">This document specifies the procedures used at the radio interface (reference point Um as defined in 3GPP TS 24.002) for normal operation, registration, erasure, activation, deactivation, invocation and interrogation of charging supplementary services. </w:delText>
        </w:r>
      </w:del>
    </w:p>
    <w:p w:rsidR="001D0093" w:rsidRPr="00CF3217" w:rsidDel="002051B4" w:rsidRDefault="001D0093" w:rsidP="001D0093">
      <w:pPr>
        <w:rPr>
          <w:del w:id="5724" w:author="Romano Giovanni" w:date="2017-10-23T20:00:00Z"/>
          <w:rFonts w:eastAsia="SimSun"/>
          <w:lang w:val="en-US" w:eastAsia="zh-CN"/>
        </w:rPr>
      </w:pPr>
      <w:del w:id="5725" w:author="Romano Giovanni" w:date="2017-10-23T20:00:00Z">
        <w:r w:rsidRPr="00CF3217" w:rsidDel="002051B4">
          <w:rPr>
            <w:rFonts w:eastAsia="SimSun"/>
            <w:lang w:val="en-US" w:eastAsia="zh-CN"/>
          </w:rPr>
          <w:delText>In 3GPP TS 24.010 the general aspects of the specification of supplementary services at the layer 3 radio interface are given.</w:delText>
        </w:r>
      </w:del>
    </w:p>
    <w:p w:rsidR="001D0093" w:rsidRPr="00CF3217" w:rsidDel="002051B4" w:rsidRDefault="001D0093" w:rsidP="001D0093">
      <w:pPr>
        <w:rPr>
          <w:del w:id="5726" w:author="Romano Giovanni" w:date="2017-10-23T20:00:00Z"/>
          <w:rFonts w:eastAsia="SimSun"/>
          <w:lang w:val="en-US" w:eastAsia="zh-CN"/>
        </w:rPr>
      </w:pPr>
      <w:del w:id="5727" w:author="Romano Giovanni" w:date="2017-10-23T20:00:00Z">
        <w:r w:rsidRPr="00CF3217" w:rsidDel="002051B4">
          <w:rPr>
            <w:rFonts w:eastAsia="SimSun"/>
            <w:lang w:val="en-US" w:eastAsia="zh-CN"/>
          </w:rPr>
          <w:delText xml:space="preserve">3GPP TS 24.080 specifies the formats and coding for the supplementary services. </w:delText>
        </w:r>
      </w:del>
    </w:p>
    <w:p w:rsidR="001D0093" w:rsidRPr="00CF3217" w:rsidDel="002051B4" w:rsidRDefault="001D0093" w:rsidP="001D0093">
      <w:pPr>
        <w:rPr>
          <w:del w:id="5728" w:author="Romano Giovanni" w:date="2017-10-23T20:00:00Z"/>
          <w:rFonts w:eastAsia="SimSun"/>
          <w:lang w:val="en-US" w:eastAsia="zh-CN"/>
        </w:rPr>
      </w:pPr>
      <w:del w:id="5729" w:author="Romano Giovanni" w:date="2017-10-23T20:00:00Z">
        <w:r w:rsidRPr="00CF3217" w:rsidDel="002051B4">
          <w:rPr>
            <w:rFonts w:eastAsia="SimSun"/>
            <w:lang w:val="en-US" w:eastAsia="zh-CN"/>
          </w:rPr>
          <w:delText xml:space="preserve">Definitions and descriptions of supplementary services are given in 3GPP TS 22.004 and 3GPP TS 22.08x and 3GPP TS 22.09x series. 3GPP TS 22.024 and 02.86 are related to the charging supplementary services. </w:delText>
        </w:r>
      </w:del>
    </w:p>
    <w:p w:rsidR="001D0093" w:rsidRPr="00CF3217" w:rsidDel="002051B4" w:rsidRDefault="001D0093" w:rsidP="001D0093">
      <w:pPr>
        <w:rPr>
          <w:del w:id="5730" w:author="Romano Giovanni" w:date="2017-10-23T20:00:00Z"/>
          <w:rFonts w:eastAsia="SimSun"/>
          <w:lang w:val="en-US" w:eastAsia="zh-CN"/>
        </w:rPr>
      </w:pPr>
      <w:del w:id="5731" w:author="Romano Giovanni" w:date="2017-10-23T20:00:00Z">
        <w:r w:rsidRPr="00CF3217" w:rsidDel="002051B4">
          <w:rPr>
            <w:rFonts w:eastAsia="SimSun"/>
            <w:lang w:val="en-US" w:eastAsia="zh-CN"/>
          </w:rPr>
          <w:delText xml:space="preserve">Technical realization of supplementary services is described in 3GPP TS 23.011 and 3GPP TS 23.08x and 3GPP TS 23.09x series. 3GPP TS 23.086 is related to the charging supplementary services. </w:delText>
        </w:r>
      </w:del>
    </w:p>
    <w:p w:rsidR="001D0093" w:rsidRPr="00CF3217" w:rsidDel="002051B4" w:rsidRDefault="001D0093" w:rsidP="001D0093">
      <w:pPr>
        <w:rPr>
          <w:del w:id="5732" w:author="Romano Giovanni" w:date="2017-10-23T20:00:00Z"/>
          <w:rFonts w:eastAsia="SimSun"/>
          <w:lang w:val="en-US" w:eastAsia="zh-CN"/>
        </w:rPr>
      </w:pPr>
      <w:del w:id="5733" w:author="Romano Giovanni" w:date="2017-10-23T20:00:00Z">
        <w:r w:rsidRPr="00CF3217" w:rsidDel="002051B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734" w:author="Romano Giovanni" w:date="2017-10-23T20:00:00Z"/>
          <w:rFonts w:eastAsia="SimSun"/>
          <w:lang w:val="en-US" w:eastAsia="zh-CN"/>
        </w:rPr>
      </w:pPr>
      <w:del w:id="5735" w:author="Romano Giovanni" w:date="2017-10-23T20:00:00Z">
        <w:r w:rsidRPr="00CF3217" w:rsidDel="002051B4">
          <w:rPr>
            <w:rFonts w:eastAsia="SimSun"/>
            <w:lang w:val="en-US" w:eastAsia="zh-CN"/>
          </w:rPr>
          <w:delText xml:space="preserve">The following supplementary services belong to the charging supplementary services and are described in this document: </w:delText>
        </w:r>
      </w:del>
    </w:p>
    <w:p w:rsidR="001D0093" w:rsidRPr="00CF3217" w:rsidDel="002051B4" w:rsidRDefault="001D0093" w:rsidP="001D0093">
      <w:pPr>
        <w:rPr>
          <w:del w:id="5736" w:author="Romano Giovanni" w:date="2017-10-23T20:00:00Z"/>
          <w:rFonts w:eastAsia="SimSun"/>
          <w:lang w:val="en-US" w:eastAsia="zh-CN"/>
        </w:rPr>
      </w:pPr>
      <w:del w:id="5737" w:author="Romano Giovanni" w:date="2017-10-23T20:00:00Z">
        <w:r w:rsidRPr="00CF3217" w:rsidDel="002051B4">
          <w:rPr>
            <w:rFonts w:eastAsia="SimSun"/>
            <w:lang w:val="en-US" w:eastAsia="zh-CN"/>
          </w:rPr>
          <w:delText>–   Advice of Charge (Information) (AoCI);</w:delText>
        </w:r>
      </w:del>
    </w:p>
    <w:p w:rsidR="001D0093" w:rsidDel="002051B4" w:rsidRDefault="001D0093" w:rsidP="001D0093">
      <w:pPr>
        <w:rPr>
          <w:del w:id="5738" w:author="Romano Giovanni" w:date="2017-10-23T20:00:00Z"/>
          <w:rFonts w:eastAsia="SimSun"/>
          <w:lang w:val="en-US" w:eastAsia="zh-CN"/>
        </w:rPr>
      </w:pPr>
      <w:del w:id="5739" w:author="Romano Giovanni" w:date="2017-10-23T20:00:00Z">
        <w:r w:rsidRPr="00CF3217" w:rsidDel="002051B4">
          <w:rPr>
            <w:rFonts w:eastAsia="SimSun"/>
            <w:lang w:val="en-US" w:eastAsia="zh-CN"/>
          </w:rPr>
          <w:delText>–   Advice of Charge (Charging) (AoCC).</w:delText>
        </w:r>
      </w:del>
    </w:p>
    <w:p w:rsidR="001D0093" w:rsidRPr="002D5C5B" w:rsidDel="002051B4" w:rsidRDefault="001D0093" w:rsidP="00C337DE">
      <w:pPr>
        <w:pStyle w:val="Titolo5"/>
        <w:rPr>
          <w:del w:id="5740" w:author="Romano Giovanni" w:date="2017-10-23T20:00:00Z"/>
          <w:rFonts w:eastAsia="SimSun"/>
          <w:bCs/>
          <w:color w:val="000000"/>
          <w:szCs w:val="24"/>
          <w:lang w:val="en-US" w:eastAsia="zh-CN"/>
        </w:rPr>
      </w:pPr>
      <w:del w:id="5741" w:author="Romano Giovanni" w:date="2017-10-23T20:00:00Z">
        <w:r w:rsidRPr="00CF3217" w:rsidDel="002051B4">
          <w:rPr>
            <w:rFonts w:eastAsia="SimSun"/>
            <w:bCs/>
            <w:color w:val="000000"/>
            <w:szCs w:val="24"/>
            <w:lang w:val="en-US" w:eastAsia="zh-CN"/>
          </w:rPr>
          <w:lastRenderedPageBreak/>
          <w:delText>5.1.2.</w:delText>
        </w:r>
      </w:del>
      <w:del w:id="5742" w:author="Romano Giovanni" w:date="2017-10-23T19:49:00Z">
        <w:r w:rsidRPr="00CF3217" w:rsidDel="007820F3">
          <w:rPr>
            <w:rFonts w:eastAsia="SimSun"/>
            <w:bCs/>
            <w:color w:val="000000"/>
            <w:szCs w:val="24"/>
            <w:lang w:val="en-US" w:eastAsia="zh-CN"/>
          </w:rPr>
          <w:delText>12</w:delText>
        </w:r>
      </w:del>
      <w:del w:id="5743" w:author="Romano Giovanni" w:date="2017-10-23T20:00:00Z">
        <w:r w:rsidRPr="00CF3217" w:rsidDel="002051B4">
          <w:rPr>
            <w:rFonts w:eastAsia="SimSun"/>
            <w:bCs/>
            <w:color w:val="000000"/>
            <w:szCs w:val="24"/>
            <w:lang w:val="en-US" w:eastAsia="zh-CN"/>
          </w:rPr>
          <w:delText>.</w:delText>
        </w:r>
      </w:del>
      <w:del w:id="5744" w:author="Romano Giovanni" w:date="2017-10-23T19:49:00Z">
        <w:r w:rsidRPr="00CF3217" w:rsidDel="007820F3">
          <w:rPr>
            <w:rFonts w:eastAsia="SimSun"/>
            <w:bCs/>
            <w:color w:val="000000"/>
            <w:szCs w:val="24"/>
            <w:lang w:val="en-US" w:eastAsia="zh-CN"/>
          </w:rPr>
          <w:delText>58</w:delText>
        </w:r>
      </w:del>
      <w:del w:id="5745" w:author="Romano Giovanni" w:date="2017-10-23T20:00:00Z">
        <w:r w:rsidRPr="00CF3217" w:rsidDel="002051B4">
          <w:rPr>
            <w:rFonts w:eastAsia="SimSun"/>
            <w:bCs/>
            <w:color w:val="000000"/>
            <w:szCs w:val="24"/>
            <w:lang w:val="en-US" w:eastAsia="zh-CN"/>
          </w:rPr>
          <w:tab/>
          <w:delText>TS 24.087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746" w:author="Romano Giovanni" w:date="2017-10-23T20:00:00Z"/>
          <w:rFonts w:eastAsia="SimSun"/>
          <w:b/>
          <w:bCs/>
          <w:color w:val="000000"/>
          <w:sz w:val="30"/>
          <w:szCs w:val="30"/>
          <w:lang w:val="en-US" w:eastAsia="zh-CN"/>
        </w:rPr>
      </w:pPr>
      <w:del w:id="5747" w:author="Romano Giovanni" w:date="2017-10-23T20:00:00Z">
        <w:r w:rsidRPr="00CF3217" w:rsidDel="002051B4">
          <w:rPr>
            <w:rFonts w:eastAsia="SimSun"/>
            <w:b/>
            <w:bCs/>
            <w:color w:val="000000"/>
            <w:szCs w:val="24"/>
            <w:lang w:val="en-US" w:eastAsia="zh-CN"/>
          </w:rPr>
          <w:delText>User-to-User Signalling (UUS) Supplementary Service; Stage 3</w:delText>
        </w:r>
      </w:del>
    </w:p>
    <w:p w:rsidR="001D0093" w:rsidDel="002051B4" w:rsidRDefault="001D0093" w:rsidP="001D0093">
      <w:pPr>
        <w:widowControl w:val="0"/>
        <w:tabs>
          <w:tab w:val="clear" w:pos="1134"/>
          <w:tab w:val="clear" w:pos="1871"/>
          <w:tab w:val="clear" w:pos="2268"/>
          <w:tab w:val="left" w:pos="90"/>
        </w:tabs>
        <w:overflowPunct/>
        <w:spacing w:before="81"/>
        <w:textAlignment w:val="auto"/>
        <w:rPr>
          <w:del w:id="5748" w:author="Romano Giovanni" w:date="2017-10-23T20:00:00Z"/>
          <w:rFonts w:eastAsia="SimSun"/>
          <w:color w:val="000000"/>
          <w:szCs w:val="24"/>
          <w:lang w:val="en-US" w:eastAsia="zh-CN"/>
        </w:rPr>
      </w:pPr>
      <w:del w:id="5749" w:author="Romano Giovanni" w:date="2017-10-23T20:00:00Z">
        <w:r w:rsidRPr="00CF3217" w:rsidDel="002051B4">
          <w:rPr>
            <w:rFonts w:eastAsia="SimSun"/>
            <w:color w:val="000000"/>
            <w:szCs w:val="24"/>
            <w:lang w:val="en-US" w:eastAsia="zh-CN"/>
          </w:rPr>
          <w:delText>This document gives the stage 3 description of the three User-to-User signalling supplementary services.</w:delText>
        </w:r>
      </w:del>
    </w:p>
    <w:p w:rsidR="001D0093" w:rsidRPr="002D5C5B" w:rsidDel="002051B4" w:rsidRDefault="001D0093" w:rsidP="00C337DE">
      <w:pPr>
        <w:pStyle w:val="Titolo5"/>
        <w:rPr>
          <w:del w:id="5750" w:author="Romano Giovanni" w:date="2017-10-23T20:00:00Z"/>
          <w:rFonts w:eastAsia="SimSun"/>
          <w:bCs/>
          <w:color w:val="000000"/>
          <w:szCs w:val="24"/>
          <w:lang w:val="en-US" w:eastAsia="zh-CN"/>
        </w:rPr>
      </w:pPr>
      <w:del w:id="5751" w:author="Romano Giovanni" w:date="2017-10-23T20:00:00Z">
        <w:r w:rsidRPr="00CF3217" w:rsidDel="002051B4">
          <w:rPr>
            <w:rFonts w:eastAsia="SimSun"/>
            <w:bCs/>
            <w:color w:val="000000"/>
            <w:szCs w:val="24"/>
            <w:lang w:val="en-US" w:eastAsia="zh-CN"/>
          </w:rPr>
          <w:delText>5.1.2.</w:delText>
        </w:r>
      </w:del>
      <w:del w:id="5752" w:author="Romano Giovanni" w:date="2017-10-23T19:49:00Z">
        <w:r w:rsidRPr="00CF3217" w:rsidDel="007820F3">
          <w:rPr>
            <w:rFonts w:eastAsia="SimSun"/>
            <w:bCs/>
            <w:color w:val="000000"/>
            <w:szCs w:val="24"/>
            <w:lang w:val="en-US" w:eastAsia="zh-CN"/>
          </w:rPr>
          <w:delText>12</w:delText>
        </w:r>
      </w:del>
      <w:del w:id="5753" w:author="Romano Giovanni" w:date="2017-10-23T20:00:00Z">
        <w:r w:rsidRPr="00CF3217" w:rsidDel="002051B4">
          <w:rPr>
            <w:rFonts w:eastAsia="SimSun"/>
            <w:bCs/>
            <w:color w:val="000000"/>
            <w:szCs w:val="24"/>
            <w:lang w:val="en-US" w:eastAsia="zh-CN"/>
          </w:rPr>
          <w:delText>.</w:delText>
        </w:r>
      </w:del>
      <w:del w:id="5754" w:author="Romano Giovanni" w:date="2017-10-23T19:49:00Z">
        <w:r w:rsidRPr="00CF3217" w:rsidDel="007820F3">
          <w:rPr>
            <w:rFonts w:eastAsia="SimSun"/>
            <w:bCs/>
            <w:color w:val="000000"/>
            <w:szCs w:val="24"/>
            <w:lang w:val="en-US" w:eastAsia="zh-CN"/>
          </w:rPr>
          <w:delText>59</w:delText>
        </w:r>
      </w:del>
      <w:del w:id="5755" w:author="Romano Giovanni" w:date="2017-10-23T20:00:00Z">
        <w:r w:rsidRPr="00CF3217" w:rsidDel="002051B4">
          <w:rPr>
            <w:rFonts w:eastAsia="SimSun"/>
            <w:bCs/>
            <w:color w:val="000000"/>
            <w:szCs w:val="24"/>
            <w:lang w:val="en-US" w:eastAsia="zh-CN"/>
          </w:rPr>
          <w:tab/>
          <w:delText>TS 24.088</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756" w:author="Romano Giovanni" w:date="2017-10-23T20:00:00Z"/>
          <w:rFonts w:eastAsia="SimSun"/>
          <w:b/>
          <w:bCs/>
          <w:color w:val="000000"/>
          <w:sz w:val="30"/>
          <w:szCs w:val="30"/>
          <w:lang w:val="en-US" w:eastAsia="zh-CN"/>
        </w:rPr>
      </w:pPr>
      <w:del w:id="5757" w:author="Romano Giovanni" w:date="2017-10-23T20:00:00Z">
        <w:r w:rsidRPr="00CF3217" w:rsidDel="002051B4">
          <w:rPr>
            <w:rFonts w:eastAsia="SimSun"/>
            <w:b/>
            <w:bCs/>
            <w:color w:val="000000"/>
            <w:szCs w:val="24"/>
            <w:lang w:val="en-US" w:eastAsia="zh-CN"/>
          </w:rPr>
          <w:delText>Call Barring (CB) supplementary service; Stage 3</w:delText>
        </w:r>
      </w:del>
    </w:p>
    <w:p w:rsidR="001D0093" w:rsidRPr="00CF3217" w:rsidDel="002051B4" w:rsidRDefault="001D0093" w:rsidP="001D0093">
      <w:pPr>
        <w:rPr>
          <w:del w:id="5758" w:author="Romano Giovanni" w:date="2017-10-23T20:00:00Z"/>
          <w:rFonts w:eastAsia="SimSun"/>
          <w:lang w:val="en-US" w:eastAsia="zh-CN"/>
        </w:rPr>
      </w:pPr>
      <w:del w:id="5759" w:author="Romano Giovanni" w:date="2017-10-23T20:00:00Z">
        <w:r w:rsidRPr="00CF3217" w:rsidDel="002051B4">
          <w:rPr>
            <w:rFonts w:eastAsia="SimSun"/>
            <w:lang w:val="en-US" w:eastAsia="zh-CN"/>
          </w:rPr>
          <w:delText xml:space="preserve">This document specifies the procedures used at the radio interface (reference point Um as defined in 3GPP TS 24.002) for normal operation, registration, erasure, activation, deactivation, invocation and interrogation of call barring supplementary services. </w:delText>
        </w:r>
      </w:del>
    </w:p>
    <w:p w:rsidR="001D0093" w:rsidRPr="00CF3217" w:rsidDel="002051B4" w:rsidRDefault="001D0093" w:rsidP="001D0093">
      <w:pPr>
        <w:rPr>
          <w:del w:id="5760" w:author="Romano Giovanni" w:date="2017-10-23T20:00:00Z"/>
          <w:rFonts w:eastAsia="SimSun"/>
          <w:lang w:val="en-US" w:eastAsia="zh-CN"/>
        </w:rPr>
      </w:pPr>
      <w:del w:id="5761" w:author="Romano Giovanni" w:date="2017-10-23T20:00:00Z">
        <w:r w:rsidRPr="00CF3217" w:rsidDel="002051B4">
          <w:rPr>
            <w:rFonts w:eastAsia="SimSun"/>
            <w:lang w:val="en-US" w:eastAsia="zh-CN"/>
          </w:rPr>
          <w:delText>In 3GPP TS 24.010 the general</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aspects of the specification of supplementary services at the layer 3 radio interface are given. </w:delText>
        </w:r>
      </w:del>
    </w:p>
    <w:p w:rsidR="001D0093" w:rsidRPr="00CF3217" w:rsidDel="002051B4" w:rsidRDefault="001D0093" w:rsidP="001D0093">
      <w:pPr>
        <w:rPr>
          <w:del w:id="5762" w:author="Romano Giovanni" w:date="2017-10-23T20:00:00Z"/>
          <w:rFonts w:eastAsia="SimSun"/>
          <w:lang w:val="en-US" w:eastAsia="zh-CN"/>
        </w:rPr>
      </w:pPr>
      <w:del w:id="5763" w:author="Romano Giovanni" w:date="2017-10-23T20:00:00Z">
        <w:r w:rsidRPr="00CF3217" w:rsidDel="002051B4">
          <w:rPr>
            <w:rFonts w:eastAsia="SimSun"/>
            <w:lang w:val="en-US" w:eastAsia="zh-CN"/>
          </w:rPr>
          <w:delText>3GPP TS 24.080 specifies the formats and coding</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 xml:space="preserve">for the supplementary services. </w:delText>
        </w:r>
      </w:del>
    </w:p>
    <w:p w:rsidR="001D0093" w:rsidRPr="00CF3217" w:rsidDel="002051B4" w:rsidRDefault="001D0093" w:rsidP="001D0093">
      <w:pPr>
        <w:rPr>
          <w:del w:id="5764" w:author="Romano Giovanni" w:date="2017-10-23T20:00:00Z"/>
          <w:rFonts w:eastAsia="SimSun"/>
          <w:sz w:val="27"/>
          <w:szCs w:val="27"/>
          <w:lang w:val="en-US" w:eastAsia="zh-CN"/>
        </w:rPr>
      </w:pPr>
      <w:del w:id="5765" w:author="Romano Giovanni" w:date="2017-10-23T20:00:00Z">
        <w:r w:rsidRPr="00CF3217" w:rsidDel="002051B4">
          <w:rPr>
            <w:rFonts w:eastAsia="SimSun"/>
            <w:lang w:val="en-US" w:eastAsia="zh-CN"/>
          </w:rPr>
          <w:delText>Definitions and descriptions of supplementary services are given in 3GPP TS 22.004, 22.08x and 22.09x series.</w:delText>
        </w:r>
        <w:r w:rsidRPr="00CF3217" w:rsidDel="002051B4">
          <w:rPr>
            <w:rFonts w:eastAsia="SimSun"/>
            <w:sz w:val="27"/>
            <w:szCs w:val="27"/>
            <w:lang w:val="en-US" w:eastAsia="zh-CN"/>
          </w:rPr>
          <w:delText xml:space="preserve"> </w:delText>
        </w:r>
      </w:del>
    </w:p>
    <w:p w:rsidR="001D0093" w:rsidRPr="00CF3217" w:rsidDel="002051B4" w:rsidRDefault="001D0093" w:rsidP="001D0093">
      <w:pPr>
        <w:rPr>
          <w:del w:id="5766" w:author="Romano Giovanni" w:date="2017-10-23T20:00:00Z"/>
          <w:rFonts w:eastAsia="SimSun"/>
          <w:lang w:val="en-US" w:eastAsia="zh-CN"/>
        </w:rPr>
      </w:pPr>
      <w:del w:id="5767" w:author="Romano Giovanni" w:date="2017-10-23T20:00:00Z">
        <w:r w:rsidRPr="00CF3217" w:rsidDel="002051B4">
          <w:rPr>
            <w:rFonts w:eastAsia="SimSun"/>
            <w:lang w:val="en-US" w:eastAsia="zh-CN"/>
          </w:rPr>
          <w:delText xml:space="preserve">Technical realization of supplementary services is described in 3GPP TS 23.011, 23.08x and 23.09x series. </w:delText>
        </w:r>
      </w:del>
    </w:p>
    <w:p w:rsidR="001D0093" w:rsidRPr="00CF3217" w:rsidDel="002051B4" w:rsidRDefault="001D0093" w:rsidP="001D0093">
      <w:pPr>
        <w:rPr>
          <w:del w:id="5768" w:author="Romano Giovanni" w:date="2017-10-23T20:00:00Z"/>
          <w:rFonts w:eastAsia="SimSun"/>
          <w:lang w:val="en-US" w:eastAsia="zh-CN"/>
        </w:rPr>
      </w:pPr>
      <w:del w:id="5769" w:author="Romano Giovanni" w:date="2017-10-23T20:00:00Z">
        <w:r w:rsidRPr="00CF3217" w:rsidDel="002051B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770" w:author="Romano Giovanni" w:date="2017-10-23T20:00:00Z"/>
          <w:rFonts w:eastAsia="SimSun"/>
          <w:lang w:val="en-US" w:eastAsia="zh-CN"/>
        </w:rPr>
      </w:pPr>
      <w:del w:id="5771" w:author="Romano Giovanni" w:date="2017-10-23T20:00:00Z">
        <w:r w:rsidRPr="00CF3217" w:rsidDel="002051B4">
          <w:rPr>
            <w:rFonts w:eastAsia="SimSun"/>
            <w:lang w:val="en-US" w:eastAsia="zh-CN"/>
          </w:rPr>
          <w:delText>The following supplementary services belong to the call restriction supplementary services and are described in this specification:</w:delText>
        </w:r>
      </w:del>
    </w:p>
    <w:p w:rsidR="001D0093" w:rsidRPr="00CF3217" w:rsidDel="002051B4" w:rsidRDefault="001D0093" w:rsidP="001D0093">
      <w:pPr>
        <w:rPr>
          <w:del w:id="5772" w:author="Romano Giovanni" w:date="2017-10-23T20:00:00Z"/>
          <w:rFonts w:eastAsia="SimSun"/>
          <w:lang w:val="en-US" w:eastAsia="zh-CN"/>
        </w:rPr>
      </w:pPr>
      <w:del w:id="5773" w:author="Romano Giovanni" w:date="2017-10-23T20:00:00Z">
        <w:r w:rsidRPr="00CF3217" w:rsidDel="002051B4">
          <w:rPr>
            <w:rFonts w:eastAsia="SimSun"/>
            <w:lang w:val="en-US" w:eastAsia="zh-CN"/>
          </w:rPr>
          <w:delText>–   Barring of outgoing calls;</w:delText>
        </w:r>
      </w:del>
    </w:p>
    <w:p w:rsidR="001D0093" w:rsidDel="002051B4" w:rsidRDefault="001D0093" w:rsidP="001D0093">
      <w:pPr>
        <w:rPr>
          <w:del w:id="5774" w:author="Romano Giovanni" w:date="2017-10-23T20:00:00Z"/>
          <w:rFonts w:eastAsia="SimSun"/>
          <w:lang w:val="en-US" w:eastAsia="zh-CN"/>
        </w:rPr>
      </w:pPr>
      <w:del w:id="5775" w:author="Romano Giovanni" w:date="2017-10-23T20:00:00Z">
        <w:r w:rsidRPr="00CF3217" w:rsidDel="002051B4">
          <w:rPr>
            <w:rFonts w:eastAsia="SimSun"/>
            <w:lang w:val="en-US" w:eastAsia="zh-CN"/>
          </w:rPr>
          <w:delText>–   Barring of incoming calls</w:delText>
        </w:r>
      </w:del>
    </w:p>
    <w:p w:rsidR="001D0093" w:rsidRPr="002D5C5B" w:rsidDel="002051B4" w:rsidRDefault="001D0093" w:rsidP="00C337DE">
      <w:pPr>
        <w:pStyle w:val="Titolo5"/>
        <w:rPr>
          <w:del w:id="5776" w:author="Romano Giovanni" w:date="2017-10-23T20:00:00Z"/>
          <w:rFonts w:eastAsia="SimSun"/>
          <w:bCs/>
          <w:color w:val="000000"/>
          <w:szCs w:val="24"/>
          <w:lang w:val="en-US" w:eastAsia="zh-CN"/>
        </w:rPr>
      </w:pPr>
      <w:del w:id="5777" w:author="Romano Giovanni" w:date="2017-10-23T20:00:00Z">
        <w:r w:rsidRPr="00CF3217" w:rsidDel="002051B4">
          <w:rPr>
            <w:rFonts w:eastAsia="SimSun"/>
            <w:bCs/>
            <w:color w:val="000000"/>
            <w:szCs w:val="24"/>
            <w:lang w:val="en-US" w:eastAsia="zh-CN"/>
          </w:rPr>
          <w:delText>5.1.2.</w:delText>
        </w:r>
      </w:del>
      <w:del w:id="5778" w:author="Romano Giovanni" w:date="2017-10-23T19:49:00Z">
        <w:r w:rsidRPr="00CF3217" w:rsidDel="007820F3">
          <w:rPr>
            <w:rFonts w:eastAsia="SimSun"/>
            <w:bCs/>
            <w:color w:val="000000"/>
            <w:szCs w:val="24"/>
            <w:lang w:val="en-US" w:eastAsia="zh-CN"/>
          </w:rPr>
          <w:delText>12</w:delText>
        </w:r>
      </w:del>
      <w:del w:id="5779" w:author="Romano Giovanni" w:date="2017-10-23T20:00:00Z">
        <w:r w:rsidRPr="00CF3217" w:rsidDel="002051B4">
          <w:rPr>
            <w:rFonts w:eastAsia="SimSun"/>
            <w:bCs/>
            <w:color w:val="000000"/>
            <w:szCs w:val="24"/>
            <w:lang w:val="en-US" w:eastAsia="zh-CN"/>
          </w:rPr>
          <w:delText>.</w:delText>
        </w:r>
      </w:del>
      <w:del w:id="5780" w:author="Romano Giovanni" w:date="2017-10-23T19:49:00Z">
        <w:r w:rsidRPr="00CF3217" w:rsidDel="007820F3">
          <w:rPr>
            <w:rFonts w:eastAsia="SimSun"/>
            <w:bCs/>
            <w:color w:val="000000"/>
            <w:szCs w:val="24"/>
            <w:lang w:val="en-US" w:eastAsia="zh-CN"/>
          </w:rPr>
          <w:delText>60</w:delText>
        </w:r>
      </w:del>
      <w:del w:id="5781" w:author="Romano Giovanni" w:date="2017-10-23T20:00:00Z">
        <w:r w:rsidRPr="00CF3217" w:rsidDel="002051B4">
          <w:rPr>
            <w:rFonts w:eastAsia="SimSun"/>
            <w:bCs/>
            <w:color w:val="000000"/>
            <w:szCs w:val="24"/>
            <w:lang w:val="en-US" w:eastAsia="zh-CN"/>
          </w:rPr>
          <w:tab/>
          <w:delText>TS 24.090</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782" w:author="Romano Giovanni" w:date="2017-10-23T20:00:00Z"/>
          <w:rFonts w:eastAsia="SimSun"/>
          <w:b/>
          <w:bCs/>
          <w:color w:val="000000"/>
          <w:sz w:val="30"/>
          <w:szCs w:val="30"/>
          <w:lang w:val="en-US" w:eastAsia="zh-CN"/>
        </w:rPr>
      </w:pPr>
      <w:del w:id="5783" w:author="Romano Giovanni" w:date="2017-10-23T20:00:00Z">
        <w:r w:rsidRPr="00CF3217" w:rsidDel="002051B4">
          <w:rPr>
            <w:rFonts w:eastAsia="SimSun"/>
            <w:b/>
            <w:bCs/>
            <w:color w:val="000000"/>
            <w:szCs w:val="24"/>
            <w:lang w:val="en-US" w:eastAsia="zh-CN"/>
          </w:rPr>
          <w:delText>Unstructured Supplementary Service Data (USSD); Stage 3</w:delText>
        </w:r>
      </w:del>
    </w:p>
    <w:p w:rsidR="001D0093" w:rsidRPr="00CF3217" w:rsidDel="002051B4" w:rsidRDefault="001D0093" w:rsidP="001D0093">
      <w:pPr>
        <w:rPr>
          <w:del w:id="5784" w:author="Romano Giovanni" w:date="2017-10-23T20:00:00Z"/>
          <w:rFonts w:eastAsia="SimSun"/>
          <w:lang w:val="en-US" w:eastAsia="zh-CN"/>
        </w:rPr>
      </w:pPr>
      <w:del w:id="5785" w:author="Romano Giovanni" w:date="2017-10-23T20:00:00Z">
        <w:r w:rsidRPr="00CF3217" w:rsidDel="002051B4">
          <w:rPr>
            <w:rFonts w:eastAsia="SimSun"/>
            <w:lang w:val="en-US" w:eastAsia="zh-CN"/>
          </w:rPr>
          <w:delText xml:space="preserve">This document gives the stage 3 description of the Unstructured Supplementary Service Data (USSD) operations. The group of unstructured supplementary service data operations is divided into two different classes: </w:delText>
        </w:r>
      </w:del>
    </w:p>
    <w:p w:rsidR="001D0093" w:rsidRPr="00CF3217" w:rsidDel="002051B4" w:rsidRDefault="001D0093" w:rsidP="001D0093">
      <w:pPr>
        <w:rPr>
          <w:del w:id="5786" w:author="Romano Giovanni" w:date="2017-10-23T20:00:00Z"/>
          <w:rFonts w:eastAsia="SimSun"/>
          <w:lang w:val="en-US" w:eastAsia="zh-CN"/>
        </w:rPr>
      </w:pPr>
      <w:del w:id="5787" w:author="Romano Giovanni" w:date="2017-10-23T20:00:00Z">
        <w:r w:rsidRPr="00CF3217" w:rsidDel="002051B4">
          <w:rPr>
            <w:rFonts w:eastAsia="SimSun"/>
            <w:lang w:val="en-US" w:eastAsia="zh-CN"/>
          </w:rPr>
          <w:delText>–   Network initiated unstructured supplementary service data operations;</w:delText>
        </w:r>
      </w:del>
    </w:p>
    <w:p w:rsidR="001D0093" w:rsidDel="002051B4" w:rsidRDefault="001D0093" w:rsidP="001D0093">
      <w:pPr>
        <w:rPr>
          <w:del w:id="5788" w:author="Romano Giovanni" w:date="2017-10-23T20:00:00Z"/>
          <w:rFonts w:eastAsia="SimSun"/>
          <w:lang w:val="en-US" w:eastAsia="zh-CN"/>
        </w:rPr>
      </w:pPr>
      <w:del w:id="5789" w:author="Romano Giovanni" w:date="2017-10-23T20:00:00Z">
        <w:r w:rsidRPr="00CF3217" w:rsidDel="002051B4">
          <w:rPr>
            <w:rFonts w:eastAsia="SimSun"/>
            <w:lang w:val="en-US" w:eastAsia="zh-CN"/>
          </w:rPr>
          <w:delText>–   Mobile initiated unstructured supplementary service data operations.</w:delText>
        </w:r>
      </w:del>
    </w:p>
    <w:p w:rsidR="001D0093" w:rsidRPr="002D5C5B" w:rsidDel="002051B4" w:rsidRDefault="001D0093" w:rsidP="00C337DE">
      <w:pPr>
        <w:pStyle w:val="Titolo5"/>
        <w:rPr>
          <w:del w:id="5790" w:author="Romano Giovanni" w:date="2017-10-23T20:00:00Z"/>
          <w:rFonts w:eastAsia="SimSun"/>
          <w:bCs/>
          <w:color w:val="000000"/>
          <w:szCs w:val="24"/>
          <w:lang w:val="en-US" w:eastAsia="zh-CN"/>
        </w:rPr>
      </w:pPr>
      <w:del w:id="5791" w:author="Romano Giovanni" w:date="2017-10-23T20:00:00Z">
        <w:r w:rsidRPr="00CF3217" w:rsidDel="002051B4">
          <w:rPr>
            <w:rFonts w:eastAsia="SimSun"/>
            <w:bCs/>
            <w:color w:val="000000"/>
            <w:szCs w:val="24"/>
            <w:lang w:val="en-US" w:eastAsia="zh-CN"/>
          </w:rPr>
          <w:delText>5.1.2.</w:delText>
        </w:r>
      </w:del>
      <w:del w:id="5792" w:author="Romano Giovanni" w:date="2017-10-23T19:49:00Z">
        <w:r w:rsidRPr="00CF3217" w:rsidDel="007820F3">
          <w:rPr>
            <w:rFonts w:eastAsia="SimSun"/>
            <w:bCs/>
            <w:color w:val="000000"/>
            <w:szCs w:val="24"/>
            <w:lang w:val="en-US" w:eastAsia="zh-CN"/>
          </w:rPr>
          <w:delText>12</w:delText>
        </w:r>
      </w:del>
      <w:del w:id="5793" w:author="Romano Giovanni" w:date="2017-10-23T20:00:00Z">
        <w:r w:rsidRPr="00CF3217" w:rsidDel="002051B4">
          <w:rPr>
            <w:rFonts w:eastAsia="SimSun"/>
            <w:bCs/>
            <w:color w:val="000000"/>
            <w:szCs w:val="24"/>
            <w:lang w:val="en-US" w:eastAsia="zh-CN"/>
          </w:rPr>
          <w:delText>.</w:delText>
        </w:r>
      </w:del>
      <w:del w:id="5794" w:author="Romano Giovanni" w:date="2017-10-23T19:49:00Z">
        <w:r w:rsidRPr="00CF3217" w:rsidDel="007820F3">
          <w:rPr>
            <w:rFonts w:eastAsia="SimSun"/>
            <w:bCs/>
            <w:color w:val="000000"/>
            <w:szCs w:val="24"/>
            <w:lang w:val="en-US" w:eastAsia="zh-CN"/>
          </w:rPr>
          <w:delText>61</w:delText>
        </w:r>
      </w:del>
      <w:del w:id="5795" w:author="Romano Giovanni" w:date="2017-10-23T20:00:00Z">
        <w:r w:rsidRPr="00CF3217" w:rsidDel="002051B4">
          <w:rPr>
            <w:rFonts w:eastAsia="SimSun"/>
            <w:bCs/>
            <w:color w:val="000000"/>
            <w:szCs w:val="24"/>
            <w:lang w:val="en-US" w:eastAsia="zh-CN"/>
          </w:rPr>
          <w:tab/>
          <w:delText>TS 24.091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796" w:author="Romano Giovanni" w:date="2017-10-23T20:00:00Z"/>
          <w:rFonts w:eastAsia="SimSun"/>
          <w:b/>
          <w:bCs/>
          <w:color w:val="000000"/>
          <w:sz w:val="30"/>
          <w:szCs w:val="30"/>
          <w:lang w:val="en-US" w:eastAsia="zh-CN"/>
        </w:rPr>
      </w:pPr>
      <w:del w:id="5797" w:author="Romano Giovanni" w:date="2017-10-23T20:00:00Z">
        <w:r w:rsidRPr="00CF3217" w:rsidDel="002051B4">
          <w:rPr>
            <w:rFonts w:eastAsia="SimSun"/>
            <w:b/>
            <w:bCs/>
            <w:color w:val="000000"/>
            <w:szCs w:val="24"/>
            <w:lang w:val="en-US" w:eastAsia="zh-CN"/>
          </w:rPr>
          <w:delText>Explicit Call Transfer (ECT) supplementary service; Stage 3</w:delText>
        </w:r>
      </w:del>
    </w:p>
    <w:p w:rsidR="001D0093" w:rsidRPr="00CF3217" w:rsidDel="002051B4" w:rsidRDefault="001D0093" w:rsidP="001D0093">
      <w:pPr>
        <w:rPr>
          <w:del w:id="5798" w:author="Romano Giovanni" w:date="2017-10-23T20:00:00Z"/>
          <w:rFonts w:eastAsia="SimSun"/>
          <w:lang w:val="en-US" w:eastAsia="zh-CN"/>
        </w:rPr>
      </w:pPr>
      <w:del w:id="5799" w:author="Romano Giovanni" w:date="2017-10-23T20:00:00Z">
        <w:r w:rsidRPr="00CF3217" w:rsidDel="002051B4">
          <w:rPr>
            <w:rFonts w:eastAsia="SimSun"/>
            <w:lang w:val="en-US" w:eastAsia="zh-CN"/>
          </w:rPr>
          <w:lastRenderedPageBreak/>
          <w:delTex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delText>
        </w:r>
      </w:del>
    </w:p>
    <w:p w:rsidR="001D0093" w:rsidRPr="00CF3217" w:rsidDel="002051B4" w:rsidRDefault="001D0093" w:rsidP="001D0093">
      <w:pPr>
        <w:rPr>
          <w:del w:id="5800" w:author="Romano Giovanni" w:date="2017-10-23T20:00:00Z"/>
          <w:rFonts w:eastAsia="SimSun"/>
          <w:lang w:val="en-US" w:eastAsia="zh-CN"/>
        </w:rPr>
      </w:pPr>
      <w:del w:id="5801" w:author="Romano Giovanni" w:date="2017-10-23T20:00:00Z">
        <w:r w:rsidRPr="00CF3217" w:rsidDel="002051B4">
          <w:rPr>
            <w:rFonts w:eastAsia="SimSun"/>
            <w:lang w:val="en-US" w:eastAsia="zh-CN"/>
          </w:rPr>
          <w:delText xml:space="preserve">In 3GPP TS 24.010 the general aspects of the specification of supplementary services at the layer 3 radio interface are given. </w:delText>
        </w:r>
      </w:del>
    </w:p>
    <w:p w:rsidR="001D0093" w:rsidRPr="00CF3217" w:rsidDel="002051B4" w:rsidRDefault="001D0093" w:rsidP="001D0093">
      <w:pPr>
        <w:rPr>
          <w:del w:id="5802" w:author="Romano Giovanni" w:date="2017-10-23T20:00:00Z"/>
          <w:rFonts w:eastAsia="SimSun"/>
          <w:lang w:val="en-US" w:eastAsia="zh-CN"/>
        </w:rPr>
      </w:pPr>
      <w:del w:id="5803" w:author="Romano Giovanni" w:date="2017-10-23T20:00:00Z">
        <w:r w:rsidRPr="00CF3217" w:rsidDel="002051B4">
          <w:rPr>
            <w:rFonts w:eastAsia="SimSun"/>
            <w:lang w:val="en-US" w:eastAsia="zh-CN"/>
          </w:rPr>
          <w:delText xml:space="preserve">3GPP TS 24.080 specifies the formats and coding for the supplementary services. </w:delText>
        </w:r>
      </w:del>
    </w:p>
    <w:p w:rsidR="001D0093" w:rsidRPr="00CF3217" w:rsidDel="002051B4" w:rsidRDefault="001D0093" w:rsidP="001D0093">
      <w:pPr>
        <w:rPr>
          <w:del w:id="5804" w:author="Romano Giovanni" w:date="2017-10-23T20:00:00Z"/>
          <w:rFonts w:eastAsia="SimSun"/>
          <w:lang w:val="en-US" w:eastAsia="zh-CN"/>
        </w:rPr>
      </w:pPr>
      <w:del w:id="5805" w:author="Romano Giovanni" w:date="2017-10-23T20:00:00Z">
        <w:r w:rsidRPr="00CF3217" w:rsidDel="002051B4">
          <w:rPr>
            <w:rFonts w:eastAsia="SimSun"/>
            <w:lang w:val="en-US" w:eastAsia="zh-CN"/>
          </w:rPr>
          <w:delText xml:space="preserve">Definitions and descriptions of supplementary services are given in 3GPP TS 22.004, 3GPP TS 22.08x and 3GPP TS 22.09x series. 3GPP TS 22.091 is related specifically to call transfer supplementary services. </w:delText>
        </w:r>
      </w:del>
    </w:p>
    <w:p w:rsidR="001D0093" w:rsidRPr="00CF3217" w:rsidDel="002051B4" w:rsidRDefault="001D0093" w:rsidP="001D0093">
      <w:pPr>
        <w:rPr>
          <w:del w:id="5806" w:author="Romano Giovanni" w:date="2017-10-23T20:00:00Z"/>
          <w:rFonts w:eastAsia="SimSun"/>
          <w:lang w:val="en-US" w:eastAsia="zh-CN"/>
        </w:rPr>
      </w:pPr>
      <w:del w:id="5807" w:author="Romano Giovanni" w:date="2017-10-23T20:00:00Z">
        <w:r w:rsidRPr="00CF3217" w:rsidDel="002051B4">
          <w:rPr>
            <w:rFonts w:eastAsia="SimSun"/>
            <w:lang w:val="en-US" w:eastAsia="zh-CN"/>
          </w:rPr>
          <w:delText xml:space="preserve">The technical realization of supplementary services is described in 3GPP TS 23.011, 3GPP TS 23.08x and 3GPP TS 23.09x series. 3GPP TS 23.091 is related specifically to call transfer supplementary services. </w:delText>
        </w:r>
      </w:del>
    </w:p>
    <w:p w:rsidR="001D0093" w:rsidRPr="00CF3217" w:rsidDel="002051B4" w:rsidRDefault="001D0093" w:rsidP="001D0093">
      <w:pPr>
        <w:rPr>
          <w:del w:id="5808" w:author="Romano Giovanni" w:date="2017-10-23T20:00:00Z"/>
          <w:rFonts w:eastAsia="SimSun"/>
          <w:lang w:val="en-US" w:eastAsia="zh-CN"/>
        </w:rPr>
      </w:pPr>
      <w:del w:id="5809" w:author="Romano Giovanni" w:date="2017-10-23T20:00:00Z">
        <w:r w:rsidRPr="00CF3217" w:rsidDel="002051B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810" w:author="Romano Giovanni" w:date="2017-10-23T20:00:00Z"/>
          <w:rFonts w:eastAsia="SimSun"/>
          <w:lang w:val="en-US" w:eastAsia="zh-CN"/>
        </w:rPr>
      </w:pPr>
      <w:del w:id="5811" w:author="Romano Giovanni" w:date="2017-10-23T20:00:00Z">
        <w:r w:rsidRPr="00CF3217" w:rsidDel="002051B4">
          <w:rPr>
            <w:rFonts w:eastAsia="SimSun"/>
            <w:lang w:val="en-US" w:eastAsia="zh-CN"/>
          </w:rPr>
          <w:delText>The following supplementary services belong to the call transfer supplementary services and are described in this document:</w:delText>
        </w:r>
      </w:del>
    </w:p>
    <w:p w:rsidR="001D0093" w:rsidDel="002051B4" w:rsidRDefault="001D0093" w:rsidP="001D0093">
      <w:pPr>
        <w:rPr>
          <w:del w:id="5812" w:author="Romano Giovanni" w:date="2017-10-23T20:00:00Z"/>
          <w:rFonts w:eastAsia="SimSun"/>
          <w:lang w:val="en-US" w:eastAsia="zh-CN"/>
        </w:rPr>
      </w:pPr>
      <w:del w:id="5813" w:author="Romano Giovanni" w:date="2017-10-23T20:00:00Z">
        <w:r w:rsidRPr="00CF3217" w:rsidDel="002051B4">
          <w:rPr>
            <w:rFonts w:eastAsia="SimSun"/>
            <w:lang w:val="en-US" w:eastAsia="zh-CN"/>
          </w:rPr>
          <w:delText>–   Explicit</w:delText>
        </w:r>
        <w:r w:rsidRPr="00CF3217" w:rsidDel="002051B4">
          <w:rPr>
            <w:rFonts w:eastAsia="SimSun"/>
            <w:sz w:val="27"/>
            <w:szCs w:val="27"/>
            <w:lang w:val="en-US" w:eastAsia="zh-CN"/>
          </w:rPr>
          <w:delText xml:space="preserve"> </w:delText>
        </w:r>
        <w:r w:rsidRPr="00CF3217" w:rsidDel="002051B4">
          <w:rPr>
            <w:rFonts w:eastAsia="SimSun"/>
            <w:lang w:val="en-US" w:eastAsia="zh-CN"/>
          </w:rPr>
          <w:delText>Call Transfer (ECT).</w:delText>
        </w:r>
      </w:del>
    </w:p>
    <w:p w:rsidR="00872B0B" w:rsidRPr="00F443A1" w:rsidDel="002051B4"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5814" w:author="Romano Giovanni" w:date="2017-10-23T20:00:00Z"/>
          <w:rFonts w:eastAsiaTheme="minorEastAsia"/>
          <w:color w:val="000000"/>
          <w:sz w:val="23"/>
          <w:szCs w:val="23"/>
          <w:lang w:val="en-US" w:eastAsia="zh-CN"/>
        </w:rPr>
      </w:pPr>
    </w:p>
    <w:p w:rsidR="001D0093" w:rsidRPr="002D5C5B" w:rsidDel="002051B4" w:rsidRDefault="001D0093" w:rsidP="00C337DE">
      <w:pPr>
        <w:pStyle w:val="Titolo5"/>
        <w:rPr>
          <w:del w:id="5815" w:author="Romano Giovanni" w:date="2017-10-23T20:00:00Z"/>
          <w:rFonts w:eastAsia="SimSun"/>
          <w:bCs/>
          <w:color w:val="000000"/>
          <w:szCs w:val="24"/>
          <w:lang w:val="en-US" w:eastAsia="zh-CN"/>
        </w:rPr>
      </w:pPr>
      <w:del w:id="5816" w:author="Romano Giovanni" w:date="2017-10-23T20:00:00Z">
        <w:r w:rsidRPr="00CF3217" w:rsidDel="002051B4">
          <w:rPr>
            <w:rFonts w:eastAsia="SimSun"/>
            <w:bCs/>
            <w:color w:val="000000"/>
            <w:szCs w:val="24"/>
            <w:lang w:val="en-US" w:eastAsia="zh-CN"/>
          </w:rPr>
          <w:delText>5.1.2.</w:delText>
        </w:r>
      </w:del>
      <w:del w:id="5817" w:author="Romano Giovanni" w:date="2017-10-23T19:49:00Z">
        <w:r w:rsidRPr="00CF3217" w:rsidDel="007820F3">
          <w:rPr>
            <w:rFonts w:eastAsia="SimSun"/>
            <w:bCs/>
            <w:color w:val="000000"/>
            <w:szCs w:val="24"/>
            <w:lang w:val="en-US" w:eastAsia="zh-CN"/>
          </w:rPr>
          <w:delText>12</w:delText>
        </w:r>
      </w:del>
      <w:del w:id="5818" w:author="Romano Giovanni" w:date="2017-10-23T20:00:00Z">
        <w:r w:rsidRPr="00CF3217" w:rsidDel="002051B4">
          <w:rPr>
            <w:rFonts w:eastAsia="SimSun"/>
            <w:bCs/>
            <w:color w:val="000000"/>
            <w:szCs w:val="24"/>
            <w:lang w:val="en-US" w:eastAsia="zh-CN"/>
          </w:rPr>
          <w:delText>.</w:delText>
        </w:r>
      </w:del>
      <w:del w:id="5819" w:author="Romano Giovanni" w:date="2017-10-23T19:49:00Z">
        <w:r w:rsidRPr="00CF3217" w:rsidDel="007820F3">
          <w:rPr>
            <w:rFonts w:eastAsia="SimSun"/>
            <w:bCs/>
            <w:color w:val="000000"/>
            <w:szCs w:val="24"/>
            <w:lang w:val="en-US" w:eastAsia="zh-CN"/>
          </w:rPr>
          <w:delText>62</w:delText>
        </w:r>
      </w:del>
      <w:del w:id="5820" w:author="Romano Giovanni" w:date="2017-10-23T20:00:00Z">
        <w:r w:rsidRPr="00CF3217" w:rsidDel="002051B4">
          <w:rPr>
            <w:rFonts w:eastAsia="SimSun"/>
            <w:bCs/>
            <w:color w:val="000000"/>
            <w:szCs w:val="24"/>
            <w:lang w:val="en-US" w:eastAsia="zh-CN"/>
          </w:rPr>
          <w:tab/>
          <w:delText>TS 24.093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821" w:author="Romano Giovanni" w:date="2017-10-23T20:00:00Z"/>
          <w:rFonts w:eastAsia="SimSun"/>
          <w:b/>
          <w:bCs/>
          <w:color w:val="000000"/>
          <w:sz w:val="30"/>
          <w:szCs w:val="30"/>
          <w:lang w:val="en-US" w:eastAsia="zh-CN"/>
        </w:rPr>
      </w:pPr>
      <w:del w:id="5822" w:author="Romano Giovanni" w:date="2017-10-23T20:00:00Z">
        <w:r w:rsidRPr="00CF3217" w:rsidDel="002051B4">
          <w:rPr>
            <w:rFonts w:eastAsia="SimSun"/>
            <w:b/>
            <w:bCs/>
            <w:color w:val="000000"/>
            <w:szCs w:val="24"/>
            <w:lang w:val="en-US" w:eastAsia="zh-CN"/>
          </w:rPr>
          <w:delText>Call Completion of Calls to Busy Subscriber (CCBS); Stage 3</w:delText>
        </w:r>
      </w:del>
    </w:p>
    <w:p w:rsidR="001D0093" w:rsidRPr="00CF3217" w:rsidDel="002051B4" w:rsidRDefault="001D0093" w:rsidP="001D0093">
      <w:pPr>
        <w:rPr>
          <w:del w:id="5823" w:author="Romano Giovanni" w:date="2017-10-23T20:00:00Z"/>
          <w:rFonts w:eastAsia="SimSun"/>
          <w:lang w:val="en-US" w:eastAsia="zh-CN"/>
        </w:rPr>
      </w:pPr>
      <w:del w:id="5824" w:author="Romano Giovanni" w:date="2017-10-23T20:00:00Z">
        <w:r w:rsidRPr="00CF3217" w:rsidDel="002051B4">
          <w:rPr>
            <w:rFonts w:eastAsia="SimSun"/>
            <w:lang w:val="en-US" w:eastAsia="zh-CN"/>
          </w:rPr>
          <w:delTex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delText>
        </w:r>
      </w:del>
    </w:p>
    <w:p w:rsidR="001D0093" w:rsidRPr="00CF3217" w:rsidDel="002051B4" w:rsidRDefault="001D0093" w:rsidP="001D0093">
      <w:pPr>
        <w:rPr>
          <w:del w:id="5825" w:author="Romano Giovanni" w:date="2017-10-23T20:00:00Z"/>
          <w:rFonts w:eastAsia="SimSun"/>
          <w:lang w:val="en-US" w:eastAsia="zh-CN"/>
        </w:rPr>
      </w:pPr>
      <w:del w:id="5826" w:author="Romano Giovanni" w:date="2017-10-23T20:00:00Z">
        <w:r w:rsidRPr="00CF3217" w:rsidDel="002051B4">
          <w:rPr>
            <w:rFonts w:eastAsia="SimSun"/>
            <w:lang w:val="en-US" w:eastAsia="zh-CN"/>
          </w:rPr>
          <w:delText xml:space="preserve">In 3GPP TS 24.010 the general aspects of the specification of supplementary services at the layer 3 radio interface are given. </w:delText>
        </w:r>
      </w:del>
    </w:p>
    <w:p w:rsidR="001D0093" w:rsidRPr="00CF3217" w:rsidDel="002051B4" w:rsidRDefault="001D0093" w:rsidP="001D0093">
      <w:pPr>
        <w:rPr>
          <w:del w:id="5827" w:author="Romano Giovanni" w:date="2017-10-23T20:00:00Z"/>
          <w:rFonts w:eastAsia="SimSun"/>
          <w:lang w:val="en-US" w:eastAsia="zh-CN"/>
        </w:rPr>
      </w:pPr>
      <w:del w:id="5828" w:author="Romano Giovanni" w:date="2017-10-23T20:00:00Z">
        <w:r w:rsidRPr="00CF3217" w:rsidDel="002051B4">
          <w:rPr>
            <w:rFonts w:eastAsia="SimSun"/>
            <w:lang w:val="en-US" w:eastAsia="zh-CN"/>
          </w:rPr>
          <w:delText xml:space="preserve">3GPP TS 24.080 specifies the formats and coding for the supplementary services. </w:delText>
        </w:r>
      </w:del>
    </w:p>
    <w:p w:rsidR="001D0093" w:rsidRPr="00CF3217" w:rsidDel="002051B4" w:rsidRDefault="001D0093" w:rsidP="001D0093">
      <w:pPr>
        <w:rPr>
          <w:del w:id="5829" w:author="Romano Giovanni" w:date="2017-10-23T20:00:00Z"/>
          <w:rFonts w:eastAsia="SimSun"/>
          <w:lang w:val="en-US" w:eastAsia="zh-CN"/>
        </w:rPr>
      </w:pPr>
      <w:del w:id="5830" w:author="Romano Giovanni" w:date="2017-10-23T20:00:00Z">
        <w:r w:rsidRPr="00CF3217" w:rsidDel="002051B4">
          <w:rPr>
            <w:rFonts w:eastAsia="SimSun"/>
            <w:lang w:val="en-US" w:eastAsia="zh-CN"/>
          </w:rPr>
          <w:delText xml:space="preserve">Definitions and descriptions of supplementary services are given in 3GPP TS 22.004, 3GPP TS 22.08x and 3GPP TS 22.09x-series. Technical specification 3GPP TS 22.093 is related specifically to the Completion of Calls to Busy Subscriber supplementary service. </w:delText>
        </w:r>
      </w:del>
    </w:p>
    <w:p w:rsidR="001D0093" w:rsidRPr="00CF3217" w:rsidDel="002051B4" w:rsidRDefault="001D0093" w:rsidP="001D0093">
      <w:pPr>
        <w:rPr>
          <w:del w:id="5831" w:author="Romano Giovanni" w:date="2017-10-23T20:00:00Z"/>
          <w:rFonts w:eastAsia="SimSun"/>
          <w:lang w:val="en-US" w:eastAsia="zh-CN"/>
        </w:rPr>
      </w:pPr>
      <w:del w:id="5832" w:author="Romano Giovanni" w:date="2017-10-23T20:00:00Z">
        <w:r w:rsidRPr="00CF3217" w:rsidDel="002051B4">
          <w:rPr>
            <w:rFonts w:eastAsia="SimSun"/>
            <w:lang w:val="en-US" w:eastAsia="zh-CN"/>
          </w:rPr>
          <w:delText xml:space="preserve">The technical realization of supplementary services is described in technical specifications 3GPP TS 23.011, 3GPP TS 23.08x and 3GPP TS 23.09x_series. 3GPP TS 23.093 is related specifically to Completion of Calls to Busy Subscriber supplementary service. </w:delText>
        </w:r>
      </w:del>
    </w:p>
    <w:p w:rsidR="001D0093" w:rsidRPr="00CF3217" w:rsidDel="002051B4" w:rsidRDefault="001D0093" w:rsidP="001D0093">
      <w:pPr>
        <w:rPr>
          <w:del w:id="5833" w:author="Romano Giovanni" w:date="2017-10-23T20:00:00Z"/>
          <w:rFonts w:eastAsia="SimSun"/>
          <w:lang w:val="en-US" w:eastAsia="zh-CN"/>
        </w:rPr>
      </w:pPr>
      <w:del w:id="5834" w:author="Romano Giovanni" w:date="2017-10-23T20:00:00Z">
        <w:r w:rsidRPr="00CF3217" w:rsidDel="002051B4">
          <w:rPr>
            <w:rFonts w:eastAsia="SimSun"/>
            <w:lang w:val="en-US" w:eastAsia="zh-CN"/>
          </w:rPr>
          <w:delText>The procedures for Call Control, Mobility Management and Radio Resource management at the layer 3 radio interface are defined in 3GPP TS 24.007 and 3GPP TS 24.008.</w:delText>
        </w:r>
      </w:del>
    </w:p>
    <w:p w:rsidR="001D0093" w:rsidRPr="00CF3217" w:rsidDel="002051B4" w:rsidRDefault="001D0093" w:rsidP="001D0093">
      <w:pPr>
        <w:rPr>
          <w:del w:id="5835" w:author="Romano Giovanni" w:date="2017-10-23T20:00:00Z"/>
          <w:rFonts w:eastAsia="SimSun"/>
          <w:lang w:val="en-US" w:eastAsia="zh-CN"/>
        </w:rPr>
      </w:pPr>
      <w:del w:id="5836" w:author="Romano Giovanni" w:date="2017-10-23T20:00:00Z">
        <w:r w:rsidRPr="00CF3217" w:rsidDel="002051B4">
          <w:rPr>
            <w:rFonts w:eastAsia="SimSun"/>
            <w:lang w:val="en-US" w:eastAsia="zh-CN"/>
          </w:rPr>
          <w:lastRenderedPageBreak/>
          <w:delText xml:space="preserve">The following supplementary services belong to the call completion supplementary services and are described in this document: </w:delText>
        </w:r>
      </w:del>
    </w:p>
    <w:p w:rsidR="001D0093" w:rsidDel="002051B4" w:rsidRDefault="001D0093" w:rsidP="001D0093">
      <w:pPr>
        <w:rPr>
          <w:del w:id="5837" w:author="Romano Giovanni" w:date="2017-10-23T20:00:00Z"/>
          <w:rFonts w:eastAsia="SimSun"/>
          <w:color w:val="000000"/>
          <w:szCs w:val="24"/>
          <w:lang w:val="en-US" w:eastAsia="zh-CN"/>
        </w:rPr>
      </w:pPr>
      <w:del w:id="5838" w:author="Romano Giovanni" w:date="2017-10-23T20:00:00Z">
        <w:r w:rsidRPr="00CF3217" w:rsidDel="002051B4">
          <w:rPr>
            <w:rFonts w:eastAsia="SimSun"/>
            <w:color w:val="000000"/>
            <w:szCs w:val="24"/>
            <w:lang w:val="en-US" w:eastAsia="zh-CN"/>
          </w:rPr>
          <w:delText>–   Completion of Calls to Busy Subscriber (CCBS).</w:delText>
        </w:r>
      </w:del>
    </w:p>
    <w:p w:rsidR="001D0093" w:rsidRPr="002D5C5B" w:rsidDel="002051B4" w:rsidRDefault="001D0093" w:rsidP="00C337DE">
      <w:pPr>
        <w:pStyle w:val="Titolo5"/>
        <w:rPr>
          <w:del w:id="5839" w:author="Romano Giovanni" w:date="2017-10-23T20:00:00Z"/>
          <w:rFonts w:eastAsia="SimSun"/>
          <w:bCs/>
          <w:color w:val="000000"/>
          <w:sz w:val="30"/>
          <w:szCs w:val="30"/>
          <w:lang w:val="en-US" w:eastAsia="zh-CN"/>
        </w:rPr>
      </w:pPr>
      <w:del w:id="5840" w:author="Romano Giovanni" w:date="2017-10-23T20:00:00Z">
        <w:r w:rsidRPr="00CF3217" w:rsidDel="002051B4">
          <w:rPr>
            <w:rFonts w:eastAsia="SimSun"/>
            <w:bCs/>
            <w:color w:val="000000"/>
            <w:szCs w:val="24"/>
            <w:lang w:val="en-US" w:eastAsia="zh-CN"/>
          </w:rPr>
          <w:delText>5.1.2.</w:delText>
        </w:r>
      </w:del>
      <w:del w:id="5841" w:author="Romano Giovanni" w:date="2017-10-23T19:50:00Z">
        <w:r w:rsidRPr="00CF3217" w:rsidDel="007820F3">
          <w:rPr>
            <w:rFonts w:eastAsia="SimSun"/>
            <w:bCs/>
            <w:color w:val="000000"/>
            <w:szCs w:val="24"/>
            <w:lang w:val="en-US" w:eastAsia="zh-CN"/>
          </w:rPr>
          <w:delText>12</w:delText>
        </w:r>
      </w:del>
      <w:del w:id="5842" w:author="Romano Giovanni" w:date="2017-10-23T20:00:00Z">
        <w:r w:rsidRPr="00CF3217" w:rsidDel="002051B4">
          <w:rPr>
            <w:rFonts w:eastAsia="SimSun"/>
            <w:bCs/>
            <w:color w:val="000000"/>
            <w:szCs w:val="24"/>
            <w:lang w:val="en-US" w:eastAsia="zh-CN"/>
          </w:rPr>
          <w:delText>.</w:delText>
        </w:r>
      </w:del>
      <w:del w:id="5843" w:author="Romano Giovanni" w:date="2017-10-23T19:50:00Z">
        <w:r w:rsidRPr="00CF3217" w:rsidDel="007820F3">
          <w:rPr>
            <w:rFonts w:eastAsia="SimSun"/>
            <w:bCs/>
            <w:color w:val="000000"/>
            <w:szCs w:val="24"/>
            <w:lang w:val="en-US" w:eastAsia="zh-CN"/>
          </w:rPr>
          <w:delText>63</w:delText>
        </w:r>
      </w:del>
      <w:del w:id="5844" w:author="Romano Giovanni" w:date="2017-10-23T20:00:00Z">
        <w:r w:rsidRPr="00CF3217" w:rsidDel="002051B4">
          <w:rPr>
            <w:rFonts w:eastAsia="SimSun"/>
            <w:bCs/>
            <w:color w:val="000000"/>
            <w:szCs w:val="24"/>
            <w:lang w:val="en-US" w:eastAsia="zh-CN"/>
          </w:rPr>
          <w:tab/>
          <w:delText>TS 24.096</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845" w:author="Romano Giovanni" w:date="2017-10-23T20:00:00Z"/>
          <w:rFonts w:eastAsia="SimSun"/>
          <w:b/>
          <w:bCs/>
          <w:color w:val="000000"/>
          <w:sz w:val="30"/>
          <w:szCs w:val="30"/>
          <w:lang w:val="en-US" w:eastAsia="zh-CN"/>
        </w:rPr>
      </w:pPr>
      <w:del w:id="5846" w:author="Romano Giovanni" w:date="2017-10-23T20:00:00Z">
        <w:r w:rsidRPr="00CF3217" w:rsidDel="002051B4">
          <w:rPr>
            <w:rFonts w:eastAsia="SimSun"/>
            <w:b/>
            <w:bCs/>
            <w:color w:val="000000"/>
            <w:szCs w:val="24"/>
            <w:lang w:val="en-US" w:eastAsia="zh-CN"/>
          </w:rPr>
          <w:delText>Name Identification supplementary services; Stage 3</w:delText>
        </w:r>
      </w:del>
    </w:p>
    <w:p w:rsidR="001D0093" w:rsidRPr="00CF3217" w:rsidDel="002051B4" w:rsidRDefault="001D0093" w:rsidP="001D0093">
      <w:pPr>
        <w:rPr>
          <w:del w:id="5847" w:author="Romano Giovanni" w:date="2017-10-23T20:00:00Z"/>
          <w:rFonts w:eastAsia="SimSun"/>
          <w:lang w:val="en-US" w:eastAsia="zh-CN"/>
        </w:rPr>
      </w:pPr>
      <w:del w:id="5848" w:author="Romano Giovanni" w:date="2017-10-23T20:00:00Z">
        <w:r w:rsidRPr="00CF3217" w:rsidDel="002051B4">
          <w:rPr>
            <w:rFonts w:eastAsia="SimSun"/>
            <w:lang w:val="en-US" w:eastAsia="zh-CN"/>
          </w:rPr>
          <w:delText>This document specifies the procedures used at the radio interface for normal operation, registration, erasure, activation, deactivation, invocation</w:delText>
        </w:r>
        <w:r w:rsidRPr="00CF3217" w:rsidDel="002051B4">
          <w:rPr>
            <w:rFonts w:eastAsia="SimSun"/>
            <w:sz w:val="30"/>
            <w:szCs w:val="30"/>
            <w:lang w:val="en-US" w:eastAsia="zh-CN"/>
          </w:rPr>
          <w:delText xml:space="preserve"> </w:delText>
        </w:r>
        <w:r w:rsidRPr="00CF3217" w:rsidDel="002051B4">
          <w:rPr>
            <w:rFonts w:eastAsia="SimSun"/>
            <w:lang w:val="en-US" w:eastAsia="zh-CN"/>
          </w:rPr>
          <w:delTex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delText>
        </w:r>
      </w:del>
    </w:p>
    <w:p w:rsidR="001D0093" w:rsidRPr="00CF3217" w:rsidDel="002051B4" w:rsidRDefault="001D0093" w:rsidP="001D0093">
      <w:pPr>
        <w:rPr>
          <w:del w:id="5849" w:author="Romano Giovanni" w:date="2017-10-23T20:00:00Z"/>
          <w:rFonts w:eastAsia="SimSun"/>
          <w:lang w:val="en-US" w:eastAsia="zh-CN"/>
        </w:rPr>
      </w:pPr>
      <w:del w:id="5850" w:author="Romano Giovanni" w:date="2017-10-23T20:00:00Z">
        <w:r w:rsidRPr="00CF3217" w:rsidDel="002051B4">
          <w:rPr>
            <w:rFonts w:eastAsia="SimSun"/>
            <w:lang w:val="en-US" w:eastAsia="zh-CN"/>
          </w:rPr>
          <w:delText>Definitions and descriptions of supplementary services are given in 3GPP TS 22.004 and 3GPP TS 22.08x and 3GPP TS 22.09x series. 3GPP TS 22.096 is related specially to name identification supplementary services.</w:delText>
        </w:r>
      </w:del>
    </w:p>
    <w:p w:rsidR="001D0093" w:rsidRPr="00CF3217" w:rsidDel="002051B4" w:rsidRDefault="001D0093" w:rsidP="001D0093">
      <w:pPr>
        <w:rPr>
          <w:del w:id="5851" w:author="Romano Giovanni" w:date="2017-10-23T20:00:00Z"/>
          <w:rFonts w:eastAsia="SimSun"/>
          <w:lang w:val="en-US" w:eastAsia="zh-CN"/>
        </w:rPr>
      </w:pPr>
      <w:del w:id="5852" w:author="Romano Giovanni" w:date="2017-10-23T20:00:00Z">
        <w:r w:rsidRPr="00CF3217" w:rsidDel="002051B4">
          <w:rPr>
            <w:rFonts w:eastAsia="SimSun"/>
            <w:lang w:val="en-US" w:eastAsia="zh-CN"/>
          </w:rPr>
          <w:delText xml:space="preserve">Technical realization of supplementary services is described in 3GPP TS 23.011 and 3GPP TS 23.08x and 3GPP TS 23.09x series. Technical specification 3GPP TS 23.096 is related specially to name identification supplementary services. </w:delText>
        </w:r>
      </w:del>
    </w:p>
    <w:p w:rsidR="001D0093" w:rsidRPr="00CF3217" w:rsidDel="002051B4" w:rsidRDefault="001D0093" w:rsidP="001D0093">
      <w:pPr>
        <w:rPr>
          <w:del w:id="5853" w:author="Romano Giovanni" w:date="2017-10-23T20:00:00Z"/>
          <w:rFonts w:eastAsia="SimSun"/>
          <w:lang w:val="en-US" w:eastAsia="zh-CN"/>
        </w:rPr>
      </w:pPr>
      <w:del w:id="5854" w:author="Romano Giovanni" w:date="2017-10-23T20:00:00Z">
        <w:r w:rsidRPr="00CF3217" w:rsidDel="002051B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1D0093" w:rsidRPr="00CF3217" w:rsidDel="002051B4" w:rsidRDefault="001D0093" w:rsidP="001D0093">
      <w:pPr>
        <w:rPr>
          <w:del w:id="5855" w:author="Romano Giovanni" w:date="2017-10-23T20:00:00Z"/>
          <w:rFonts w:eastAsia="SimSun"/>
          <w:lang w:val="en-US" w:eastAsia="zh-CN"/>
        </w:rPr>
      </w:pPr>
      <w:del w:id="5856" w:author="Romano Giovanni" w:date="2017-10-23T20:00:00Z">
        <w:r w:rsidRPr="00CF3217" w:rsidDel="002051B4">
          <w:rPr>
            <w:rFonts w:eastAsia="SimSun"/>
            <w:lang w:val="en-US" w:eastAsia="zh-CN"/>
          </w:rPr>
          <w:delText>The following supplementary services belong to the name identification supplementary services and are described in this TS:</w:delText>
        </w:r>
      </w:del>
    </w:p>
    <w:p w:rsidR="001D0093" w:rsidDel="002051B4" w:rsidRDefault="001D0093" w:rsidP="001D0093">
      <w:pPr>
        <w:rPr>
          <w:del w:id="5857" w:author="Romano Giovanni" w:date="2017-10-23T20:00:00Z"/>
          <w:rFonts w:eastAsia="SimSun"/>
          <w:lang w:val="en-US" w:eastAsia="zh-CN"/>
        </w:rPr>
      </w:pPr>
      <w:del w:id="5858" w:author="Romano Giovanni" w:date="2017-10-23T20:00:00Z">
        <w:r w:rsidRPr="00CF3217" w:rsidDel="002051B4">
          <w:rPr>
            <w:rFonts w:eastAsia="SimSun"/>
            <w:lang w:val="en-US" w:eastAsia="zh-CN"/>
          </w:rPr>
          <w:delText>–   Calling name presentation (CNAP).</w:delText>
        </w:r>
      </w:del>
    </w:p>
    <w:p w:rsidR="00674922" w:rsidDel="002051B4" w:rsidRDefault="00674922">
      <w:pPr>
        <w:tabs>
          <w:tab w:val="clear" w:pos="1134"/>
          <w:tab w:val="clear" w:pos="1871"/>
          <w:tab w:val="clear" w:pos="2268"/>
        </w:tabs>
        <w:overflowPunct/>
        <w:autoSpaceDE/>
        <w:autoSpaceDN/>
        <w:adjustRightInd/>
        <w:spacing w:before="0"/>
        <w:textAlignment w:val="auto"/>
        <w:rPr>
          <w:del w:id="5859" w:author="Romano Giovanni" w:date="2017-10-23T20:00:00Z"/>
          <w:rFonts w:eastAsiaTheme="minorEastAsia"/>
          <w:b/>
          <w:bCs/>
          <w:color w:val="000000"/>
          <w:sz w:val="18"/>
          <w:szCs w:val="18"/>
          <w:lang w:val="en-US" w:eastAsia="zh-CN"/>
        </w:rPr>
      </w:pPr>
      <w:del w:id="5860" w:author="Romano Giovanni" w:date="2017-10-23T20:00:00Z">
        <w:r w:rsidDel="002051B4">
          <w:rPr>
            <w:rFonts w:eastAsiaTheme="minorEastAsia"/>
            <w:b/>
            <w:bCs/>
            <w:color w:val="000000"/>
            <w:sz w:val="18"/>
            <w:szCs w:val="18"/>
            <w:lang w:val="en-US" w:eastAsia="zh-CN"/>
          </w:rPr>
          <w:br w:type="page"/>
        </w:r>
      </w:del>
    </w:p>
    <w:p w:rsidR="001D0093" w:rsidRPr="002D5C5B" w:rsidDel="002051B4" w:rsidRDefault="001D0093" w:rsidP="00C337DE">
      <w:pPr>
        <w:pStyle w:val="Titolo5"/>
        <w:rPr>
          <w:del w:id="5861" w:author="Romano Giovanni" w:date="2017-10-23T20:00:00Z"/>
          <w:rFonts w:eastAsia="SimSun"/>
          <w:bCs/>
          <w:color w:val="000000"/>
          <w:szCs w:val="24"/>
          <w:lang w:val="en-US" w:eastAsia="zh-CN"/>
        </w:rPr>
      </w:pPr>
      <w:del w:id="5862" w:author="Romano Giovanni" w:date="2017-10-23T20:00:00Z">
        <w:r w:rsidRPr="00CF3217" w:rsidDel="002051B4">
          <w:rPr>
            <w:rFonts w:eastAsia="SimSun"/>
            <w:bCs/>
            <w:color w:val="000000"/>
            <w:szCs w:val="24"/>
            <w:lang w:val="en-US" w:eastAsia="zh-CN"/>
          </w:rPr>
          <w:lastRenderedPageBreak/>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5863" w:author="Romano Giovanni" w:date="2017-10-23T19:50:00Z">
        <w:r w:rsidRPr="00CF3217" w:rsidDel="007820F3">
          <w:rPr>
            <w:rFonts w:eastAsia="SimSun"/>
            <w:bCs/>
            <w:color w:val="000000"/>
            <w:szCs w:val="24"/>
            <w:lang w:val="en-US" w:eastAsia="zh-CN"/>
          </w:rPr>
          <w:delText>12</w:delText>
        </w:r>
      </w:del>
      <w:del w:id="5864" w:author="Romano Giovanni" w:date="2017-10-23T20:00:00Z">
        <w:r w:rsidRPr="00CF3217" w:rsidDel="002051B4">
          <w:rPr>
            <w:rFonts w:eastAsia="SimSun"/>
            <w:bCs/>
            <w:color w:val="000000"/>
            <w:szCs w:val="24"/>
            <w:lang w:val="en-US" w:eastAsia="zh-CN"/>
          </w:rPr>
          <w:delText>.</w:delText>
        </w:r>
      </w:del>
      <w:del w:id="5865" w:author="Romano Giovanni" w:date="2017-10-23T19:50:00Z">
        <w:r w:rsidRPr="00CF3217" w:rsidDel="007820F3">
          <w:rPr>
            <w:rFonts w:eastAsia="SimSun"/>
            <w:bCs/>
            <w:color w:val="000000"/>
            <w:szCs w:val="24"/>
            <w:lang w:val="en-US" w:eastAsia="zh-CN"/>
          </w:rPr>
          <w:delText>64</w:delText>
        </w:r>
      </w:del>
      <w:del w:id="5866" w:author="Romano Giovanni" w:date="2017-10-23T20:00:00Z">
        <w:r w:rsidRPr="00CF3217" w:rsidDel="002051B4">
          <w:rPr>
            <w:rFonts w:eastAsia="SimSun"/>
            <w:bCs/>
            <w:color w:val="000000"/>
            <w:szCs w:val="24"/>
            <w:lang w:val="en-US" w:eastAsia="zh-CN"/>
          </w:rPr>
          <w:tab/>
          <w:delText>TS 24.103</w:delText>
        </w:r>
      </w:del>
    </w:p>
    <w:p w:rsidR="001D0093" w:rsidRPr="00C337DE" w:rsidDel="002051B4" w:rsidRDefault="001D0093" w:rsidP="001D0093">
      <w:pPr>
        <w:rPr>
          <w:del w:id="5867" w:author="Romano Giovanni" w:date="2017-10-23T20:00:00Z"/>
          <w:rFonts w:eastAsia="SimSun"/>
          <w:b/>
          <w:bCs/>
          <w:color w:val="000000"/>
          <w:szCs w:val="24"/>
          <w:lang w:val="en-US" w:eastAsia="zh-CN"/>
        </w:rPr>
      </w:pPr>
      <w:del w:id="5868" w:author="Romano Giovanni" w:date="2017-10-23T20:00:00Z">
        <w:r w:rsidRPr="00C337DE" w:rsidDel="002051B4">
          <w:rPr>
            <w:rFonts w:eastAsia="SimSun"/>
            <w:b/>
            <w:bCs/>
            <w:color w:val="000000"/>
            <w:szCs w:val="24"/>
            <w:lang w:val="en-US" w:eastAsia="zh-CN"/>
          </w:rPr>
          <w:delText>Telepresence using the IP Multimedia (IM) Core Network (CN) Subsystem (IMS); Stage 3</w:delText>
        </w:r>
      </w:del>
    </w:p>
    <w:p w:rsidR="001D0093" w:rsidRPr="00CF3217" w:rsidDel="002051B4" w:rsidRDefault="001D0093" w:rsidP="001D0093">
      <w:pPr>
        <w:rPr>
          <w:del w:id="5869" w:author="Romano Giovanni" w:date="2017-10-23T20:00:00Z"/>
          <w:rFonts w:eastAsia="SimSun"/>
          <w:lang w:val="en-US" w:eastAsia="zh-CN"/>
        </w:rPr>
      </w:pPr>
      <w:del w:id="5870" w:author="Romano Giovanni" w:date="2017-10-23T20:00:00Z">
        <w:r w:rsidRPr="00CF3217" w:rsidDel="002051B4">
          <w:rPr>
            <w:rFonts w:eastAsia="SimSun"/>
            <w:lang w:val="en-US" w:eastAsia="zh-CN"/>
          </w:rPr>
          <w:delTex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delText>
        </w:r>
      </w:del>
    </w:p>
    <w:p w:rsidR="001D0093" w:rsidRPr="00CF3217" w:rsidDel="002051B4" w:rsidRDefault="001D0093" w:rsidP="001D0093">
      <w:pPr>
        <w:rPr>
          <w:del w:id="5871" w:author="Romano Giovanni" w:date="2017-10-23T20:00:00Z"/>
          <w:rFonts w:eastAsia="SimSun"/>
          <w:lang w:val="en-US" w:eastAsia="zh-CN"/>
        </w:rPr>
      </w:pPr>
      <w:del w:id="5872" w:author="Romano Giovanni" w:date="2017-10-23T20:00:00Z">
        <w:r w:rsidRPr="00CF3217" w:rsidDel="002051B4">
          <w:rPr>
            <w:rFonts w:eastAsia="SimSun"/>
            <w:lang w:val="en-US" w:eastAsia="zh-CN"/>
          </w:rPr>
          <w:delTex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delText>
        </w:r>
      </w:del>
    </w:p>
    <w:p w:rsidR="001D0093" w:rsidRPr="00CF3217" w:rsidDel="002051B4" w:rsidRDefault="001D0093" w:rsidP="001D0093">
      <w:pPr>
        <w:rPr>
          <w:del w:id="5873" w:author="Romano Giovanni" w:date="2017-10-23T20:00:00Z"/>
          <w:rFonts w:eastAsia="SimSun"/>
          <w:lang w:val="en-US" w:eastAsia="zh-CN"/>
        </w:rPr>
      </w:pPr>
      <w:del w:id="5874" w:author="Romano Giovanni" w:date="2017-10-23T20:00:00Z">
        <w:r w:rsidRPr="00CF3217" w:rsidDel="002051B4">
          <w:rPr>
            <w:rFonts w:eastAsia="SimSun"/>
            <w:lang w:val="en-US" w:eastAsia="zh-CN"/>
          </w:rPr>
          <w:delText>The functionalities for conference policy control and the signalling between a MRFC and a MRFP are not specified in this document.</w:delText>
        </w:r>
      </w:del>
    </w:p>
    <w:p w:rsidR="001D0093" w:rsidRPr="00CF3217" w:rsidDel="002051B4" w:rsidRDefault="001D0093" w:rsidP="001D0093">
      <w:pPr>
        <w:rPr>
          <w:del w:id="5875" w:author="Romano Giovanni" w:date="2017-10-23T20:00:00Z"/>
          <w:rFonts w:eastAsia="SimSun"/>
          <w:lang w:val="en-US" w:eastAsia="zh-CN"/>
        </w:rPr>
      </w:pPr>
      <w:del w:id="5876" w:author="Romano Giovanni" w:date="2017-10-23T20:00:00Z">
        <w:r w:rsidRPr="00CF3217" w:rsidDel="002051B4">
          <w:rPr>
            <w:rFonts w:eastAsia="SimSun"/>
            <w:lang w:val="en-US" w:eastAsia="zh-CN"/>
          </w:rPr>
          <w:delText>Where possible, this document specifies the requirements for this protocol by reference to specifications produced by the IETF within the scope of SIP, SDP, CLUE and BFCP, either directly, or as modified by 3GPP TS 24.229.</w:delText>
        </w:r>
      </w:del>
    </w:p>
    <w:p w:rsidR="001D0093" w:rsidDel="002051B4" w:rsidRDefault="001D0093" w:rsidP="001D0093">
      <w:pPr>
        <w:rPr>
          <w:del w:id="5877" w:author="Romano Giovanni" w:date="2017-10-23T20:00:00Z"/>
          <w:rFonts w:eastAsia="SimSun"/>
          <w:lang w:val="en-US" w:eastAsia="zh-CN"/>
        </w:rPr>
      </w:pPr>
      <w:del w:id="5878" w:author="Romano Giovanni" w:date="2017-10-23T20:00:00Z">
        <w:r w:rsidRPr="00CF3217" w:rsidDel="002051B4">
          <w:rPr>
            <w:rFonts w:eastAsia="SimSun"/>
            <w:lang w:val="en-US" w:eastAsia="zh-CN"/>
          </w:rPr>
          <w:delText>This document is applicable to Application Servers (ASs), Multimedia Resource Function Controllers (MRFCs), Multimedia Resource Function Processors (MRFP) and User Equipment (UE) providing IM session supporting telepresence capabilities.</w:delText>
        </w:r>
      </w:del>
    </w:p>
    <w:p w:rsidR="001D0093" w:rsidRPr="002D5C5B" w:rsidDel="002051B4" w:rsidRDefault="001D0093" w:rsidP="00C337DE">
      <w:pPr>
        <w:pStyle w:val="Titolo5"/>
        <w:rPr>
          <w:del w:id="5879" w:author="Romano Giovanni" w:date="2017-10-23T20:00:00Z"/>
          <w:rFonts w:eastAsia="SimSun"/>
          <w:bCs/>
          <w:color w:val="000000"/>
          <w:szCs w:val="24"/>
          <w:lang w:val="en-US" w:eastAsia="zh-CN"/>
        </w:rPr>
      </w:pPr>
      <w:del w:id="5880" w:author="Romano Giovanni" w:date="2017-10-23T20:00:00Z">
        <w:r w:rsidRPr="00CF3217" w:rsidDel="002051B4">
          <w:rPr>
            <w:rFonts w:eastAsia="SimSun"/>
            <w:bCs/>
            <w:color w:val="000000"/>
            <w:szCs w:val="24"/>
            <w:lang w:val="en-US" w:eastAsia="zh-CN"/>
          </w:rPr>
          <w:delText>5.1.2.</w:delText>
        </w:r>
      </w:del>
      <w:del w:id="5881" w:author="Romano Giovanni" w:date="2017-10-23T19:50:00Z">
        <w:r w:rsidRPr="00CF3217" w:rsidDel="007820F3">
          <w:rPr>
            <w:rFonts w:eastAsia="SimSun"/>
            <w:bCs/>
            <w:color w:val="000000"/>
            <w:szCs w:val="24"/>
            <w:lang w:val="en-US" w:eastAsia="zh-CN"/>
          </w:rPr>
          <w:delText>12</w:delText>
        </w:r>
      </w:del>
      <w:del w:id="5882" w:author="Romano Giovanni" w:date="2017-10-23T20:00:00Z">
        <w:r w:rsidRPr="00CF3217" w:rsidDel="002051B4">
          <w:rPr>
            <w:rFonts w:eastAsia="SimSun"/>
            <w:bCs/>
            <w:color w:val="000000"/>
            <w:szCs w:val="24"/>
            <w:lang w:val="en-US" w:eastAsia="zh-CN"/>
          </w:rPr>
          <w:delText>.</w:delText>
        </w:r>
      </w:del>
      <w:del w:id="5883" w:author="Romano Giovanni" w:date="2017-10-23T19:50:00Z">
        <w:r w:rsidRPr="00CF3217" w:rsidDel="007820F3">
          <w:rPr>
            <w:rFonts w:eastAsia="SimSun"/>
            <w:bCs/>
            <w:color w:val="000000"/>
            <w:szCs w:val="24"/>
            <w:lang w:val="en-US" w:eastAsia="zh-CN"/>
          </w:rPr>
          <w:delText>65</w:delText>
        </w:r>
      </w:del>
      <w:del w:id="5884" w:author="Romano Giovanni" w:date="2017-10-23T20:00:00Z">
        <w:r w:rsidRPr="00CF3217" w:rsidDel="002051B4">
          <w:rPr>
            <w:rFonts w:eastAsia="SimSun"/>
            <w:bCs/>
            <w:color w:val="000000"/>
            <w:szCs w:val="24"/>
            <w:lang w:val="en-US" w:eastAsia="zh-CN"/>
          </w:rPr>
          <w:tab/>
          <w:delText>TS 24.109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885" w:author="Romano Giovanni" w:date="2017-10-23T20:00:00Z"/>
          <w:rFonts w:eastAsia="SimSun"/>
          <w:b/>
          <w:bCs/>
          <w:color w:val="000000"/>
          <w:sz w:val="30"/>
          <w:szCs w:val="30"/>
          <w:lang w:val="en-US" w:eastAsia="zh-CN"/>
        </w:rPr>
      </w:pPr>
      <w:del w:id="5886" w:author="Romano Giovanni" w:date="2017-10-23T20:00:00Z">
        <w:r w:rsidRPr="00CF3217" w:rsidDel="002051B4">
          <w:rPr>
            <w:rFonts w:eastAsia="SimSun"/>
            <w:b/>
            <w:bCs/>
            <w:color w:val="000000"/>
            <w:szCs w:val="24"/>
            <w:lang w:val="en-US" w:eastAsia="zh-CN"/>
          </w:rPr>
          <w:delText>Bootstrapping interface (Ub) and network application function interface (Ua); Protocol details</w:delText>
        </w:r>
      </w:del>
    </w:p>
    <w:p w:rsidR="001D0093" w:rsidRPr="00CF3217" w:rsidDel="002051B4" w:rsidRDefault="001D0093" w:rsidP="001D0093">
      <w:pPr>
        <w:rPr>
          <w:del w:id="5887" w:author="Romano Giovanni" w:date="2017-10-23T20:00:00Z"/>
          <w:rFonts w:eastAsia="SimSun"/>
          <w:lang w:val="en-US" w:eastAsia="zh-CN"/>
        </w:rPr>
      </w:pPr>
      <w:del w:id="5888" w:author="Romano Giovanni" w:date="2017-10-23T20:00:00Z">
        <w:r w:rsidRPr="00CF3217" w:rsidDel="002051B4">
          <w:rPr>
            <w:rFonts w:eastAsia="SimSun"/>
            <w:lang w:val="en-US" w:eastAsia="zh-CN"/>
          </w:rPr>
          <w:delTex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 </w:delText>
        </w:r>
      </w:del>
    </w:p>
    <w:p w:rsidR="001D0093" w:rsidRPr="00CF3217" w:rsidDel="002051B4" w:rsidRDefault="001D0093" w:rsidP="001D0093">
      <w:pPr>
        <w:rPr>
          <w:del w:id="5889" w:author="Romano Giovanni" w:date="2017-10-23T20:00:00Z"/>
          <w:rFonts w:eastAsia="SimSun"/>
          <w:lang w:val="en-US" w:eastAsia="zh-CN"/>
        </w:rPr>
      </w:pPr>
      <w:del w:id="5890" w:author="Romano Giovanni" w:date="2017-10-23T20:00:00Z">
        <w:r w:rsidRPr="00CF3217" w:rsidDel="002051B4">
          <w:rPr>
            <w:rFonts w:eastAsia="SimSun"/>
            <w:lang w:val="en-US" w:eastAsia="zh-CN"/>
          </w:rPr>
          <w:delText xml:space="preserve">This document also defines stage 3 for the Authentication Proxy usage as specified in 3GPP TS 33.222. </w:delText>
        </w:r>
      </w:del>
    </w:p>
    <w:p w:rsidR="001D0093" w:rsidDel="002051B4" w:rsidRDefault="001D0093" w:rsidP="001D0093">
      <w:pPr>
        <w:rPr>
          <w:del w:id="5891" w:author="Romano Giovanni" w:date="2017-10-23T20:00:00Z"/>
          <w:rFonts w:eastAsia="SimSun"/>
          <w:lang w:val="en-US" w:eastAsia="zh-CN"/>
        </w:rPr>
      </w:pPr>
      <w:del w:id="5892" w:author="Romano Giovanni" w:date="2017-10-23T20:00:00Z">
        <w:r w:rsidRPr="00CF3217" w:rsidDel="002051B4">
          <w:rPr>
            <w:rFonts w:eastAsia="SimSun"/>
            <w:lang w:val="en-US" w:eastAsia="zh-CN"/>
          </w:rPr>
          <w:delTex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delText>
        </w:r>
      </w:del>
    </w:p>
    <w:p w:rsidR="001D0093" w:rsidRPr="002D5C5B" w:rsidDel="002051B4" w:rsidRDefault="001D0093" w:rsidP="00C337DE">
      <w:pPr>
        <w:pStyle w:val="Titolo5"/>
        <w:rPr>
          <w:del w:id="5893" w:author="Romano Giovanni" w:date="2017-10-23T20:00:00Z"/>
          <w:rFonts w:eastAsia="SimSun"/>
          <w:bCs/>
          <w:color w:val="000000"/>
          <w:szCs w:val="24"/>
          <w:lang w:val="en-US" w:eastAsia="zh-CN"/>
        </w:rPr>
      </w:pPr>
      <w:del w:id="5894" w:author="Romano Giovanni" w:date="2017-10-23T20:00:00Z">
        <w:r w:rsidRPr="00CF3217" w:rsidDel="002051B4">
          <w:rPr>
            <w:rFonts w:eastAsia="SimSun"/>
            <w:bCs/>
            <w:color w:val="000000"/>
            <w:szCs w:val="24"/>
            <w:lang w:val="en-US" w:eastAsia="zh-CN"/>
          </w:rPr>
          <w:delText>5.1.2.</w:delText>
        </w:r>
      </w:del>
      <w:del w:id="5895" w:author="Romano Giovanni" w:date="2017-10-23T19:50:00Z">
        <w:r w:rsidRPr="00CF3217" w:rsidDel="007820F3">
          <w:rPr>
            <w:rFonts w:eastAsia="SimSun"/>
            <w:bCs/>
            <w:color w:val="000000"/>
            <w:szCs w:val="24"/>
            <w:lang w:val="en-US" w:eastAsia="zh-CN"/>
          </w:rPr>
          <w:delText>12</w:delText>
        </w:r>
      </w:del>
      <w:del w:id="5896" w:author="Romano Giovanni" w:date="2017-10-23T20:00:00Z">
        <w:r w:rsidRPr="00CF3217" w:rsidDel="002051B4">
          <w:rPr>
            <w:rFonts w:eastAsia="SimSun"/>
            <w:bCs/>
            <w:color w:val="000000"/>
            <w:szCs w:val="24"/>
            <w:lang w:val="en-US" w:eastAsia="zh-CN"/>
          </w:rPr>
          <w:delText>.</w:delText>
        </w:r>
      </w:del>
      <w:del w:id="5897" w:author="Romano Giovanni" w:date="2017-10-23T19:50:00Z">
        <w:r w:rsidRPr="00CF3217" w:rsidDel="007820F3">
          <w:rPr>
            <w:rFonts w:eastAsia="SimSun"/>
            <w:bCs/>
            <w:color w:val="000000"/>
            <w:szCs w:val="24"/>
            <w:lang w:val="en-US" w:eastAsia="zh-CN"/>
          </w:rPr>
          <w:delText>66</w:delText>
        </w:r>
      </w:del>
      <w:del w:id="5898" w:author="Romano Giovanni" w:date="2017-10-23T20:00:00Z">
        <w:r w:rsidRPr="00CF3217" w:rsidDel="002051B4">
          <w:rPr>
            <w:rFonts w:eastAsia="SimSun"/>
            <w:bCs/>
            <w:color w:val="000000"/>
            <w:szCs w:val="24"/>
            <w:lang w:val="en-US" w:eastAsia="zh-CN"/>
          </w:rPr>
          <w:tab/>
          <w:delText>TS 24.139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899" w:author="Romano Giovanni" w:date="2017-10-23T20:00:00Z"/>
          <w:rFonts w:eastAsia="SimSun"/>
          <w:b/>
          <w:bCs/>
          <w:color w:val="000000"/>
          <w:sz w:val="30"/>
          <w:szCs w:val="30"/>
          <w:lang w:val="en-US" w:eastAsia="zh-CN"/>
        </w:rPr>
      </w:pPr>
      <w:del w:id="5900" w:author="Romano Giovanni" w:date="2017-10-23T20:00:00Z">
        <w:r w:rsidRPr="00CF3217" w:rsidDel="002051B4">
          <w:rPr>
            <w:rFonts w:eastAsia="SimSun"/>
            <w:b/>
            <w:bCs/>
            <w:color w:val="000000"/>
            <w:szCs w:val="24"/>
            <w:lang w:val="en-US" w:eastAsia="zh-CN"/>
          </w:rPr>
          <w:delText>3GPP system - fixed broadband access network interworking; Stage 3</w:delText>
        </w:r>
      </w:del>
    </w:p>
    <w:p w:rsidR="001D0093" w:rsidDel="002051B4" w:rsidRDefault="001D0093" w:rsidP="001D0093">
      <w:pPr>
        <w:widowControl w:val="0"/>
        <w:tabs>
          <w:tab w:val="clear" w:pos="1134"/>
          <w:tab w:val="clear" w:pos="1871"/>
          <w:tab w:val="clear" w:pos="2268"/>
          <w:tab w:val="left" w:pos="90"/>
        </w:tabs>
        <w:overflowPunct/>
        <w:textAlignment w:val="auto"/>
        <w:rPr>
          <w:del w:id="5901" w:author="Romano Giovanni" w:date="2017-10-23T20:00:00Z"/>
          <w:rFonts w:eastAsia="SimSun"/>
          <w:color w:val="000000"/>
          <w:szCs w:val="24"/>
          <w:lang w:val="en-US" w:eastAsia="zh-CN"/>
        </w:rPr>
      </w:pPr>
      <w:del w:id="5902" w:author="Romano Giovanni" w:date="2017-10-23T20:00:00Z">
        <w:r w:rsidRPr="00CF3217" w:rsidDel="002051B4">
          <w:rPr>
            <w:rFonts w:eastAsia="SimSun"/>
            <w:color w:val="000000"/>
            <w:szCs w:val="24"/>
            <w:lang w:val="en-US" w:eastAsia="zh-CN"/>
          </w:rPr>
          <w:delText xml:space="preserve">This document specifies the UE – EPC procedures for accessing 3GPP Evolved Packet Core (EPC) via a Fixed Broadband Access network. </w:delText>
        </w:r>
        <w:r w:rsidRPr="00CF3217" w:rsidDel="002051B4">
          <w:rPr>
            <w:rFonts w:eastAsia="SimSun"/>
            <w:color w:val="000000"/>
            <w:szCs w:val="24"/>
            <w:lang w:val="en-US" w:eastAsia="zh-CN"/>
          </w:rPr>
          <w:br/>
        </w:r>
        <w:r w:rsidRPr="00CF3217" w:rsidDel="002051B4">
          <w:rPr>
            <w:rFonts w:eastAsia="SimSun"/>
            <w:color w:val="000000"/>
            <w:szCs w:val="24"/>
            <w:lang w:val="en-US" w:eastAsia="zh-CN"/>
          </w:rPr>
          <w:lastRenderedPageBreak/>
          <w:delText>The</w:delText>
        </w:r>
        <w:r w:rsidRPr="00CF3217" w:rsidDel="002051B4">
          <w:rPr>
            <w:rFonts w:eastAsia="SimSun"/>
            <w:color w:val="000000"/>
            <w:sz w:val="30"/>
            <w:szCs w:val="30"/>
            <w:lang w:val="en-US" w:eastAsia="zh-CN"/>
          </w:rPr>
          <w:delText xml:space="preserve"> </w:delText>
        </w:r>
        <w:r w:rsidRPr="00CF3217" w:rsidDel="002051B4">
          <w:rPr>
            <w:rFonts w:eastAsia="SimSun"/>
            <w:color w:val="000000"/>
            <w:szCs w:val="24"/>
            <w:lang w:val="en-US" w:eastAsia="zh-CN"/>
          </w:rPr>
          <w:delText>specification covers the Support of QoS, Tunnel management procedures including the support of NAT traversal, and non-seamless offloading impacts. The document is applicable to the UE and the network (i.e. the 3GPP EPC).</w:delText>
        </w:r>
      </w:del>
    </w:p>
    <w:p w:rsidR="001D0093" w:rsidRPr="002D5C5B" w:rsidDel="002051B4" w:rsidRDefault="001D0093" w:rsidP="00C337DE">
      <w:pPr>
        <w:pStyle w:val="Titolo5"/>
        <w:rPr>
          <w:del w:id="5903" w:author="Romano Giovanni" w:date="2017-10-23T20:00:00Z"/>
          <w:rFonts w:eastAsia="SimSun"/>
          <w:bCs/>
          <w:color w:val="000000"/>
          <w:szCs w:val="24"/>
          <w:lang w:val="en-US" w:eastAsia="zh-CN"/>
        </w:rPr>
      </w:pPr>
      <w:del w:id="5904" w:author="Romano Giovanni" w:date="2017-10-23T20:00:00Z">
        <w:r w:rsidRPr="00CF3217" w:rsidDel="002051B4">
          <w:rPr>
            <w:rFonts w:eastAsia="SimSun"/>
            <w:bCs/>
            <w:color w:val="000000"/>
            <w:szCs w:val="24"/>
            <w:lang w:val="en-US" w:eastAsia="zh-CN"/>
          </w:rPr>
          <w:delText>5.1.2.</w:delText>
        </w:r>
      </w:del>
      <w:del w:id="5905" w:author="Romano Giovanni" w:date="2017-10-23T19:50:00Z">
        <w:r w:rsidRPr="00CF3217" w:rsidDel="007820F3">
          <w:rPr>
            <w:rFonts w:eastAsia="SimSun"/>
            <w:bCs/>
            <w:color w:val="000000"/>
            <w:szCs w:val="24"/>
            <w:lang w:val="en-US" w:eastAsia="zh-CN"/>
          </w:rPr>
          <w:delText>12</w:delText>
        </w:r>
      </w:del>
      <w:del w:id="5906" w:author="Romano Giovanni" w:date="2017-10-23T20:00:00Z">
        <w:r w:rsidRPr="00CF3217" w:rsidDel="002051B4">
          <w:rPr>
            <w:rFonts w:eastAsia="SimSun"/>
            <w:bCs/>
            <w:color w:val="000000"/>
            <w:szCs w:val="24"/>
            <w:lang w:val="en-US" w:eastAsia="zh-CN"/>
          </w:rPr>
          <w:delText>.</w:delText>
        </w:r>
      </w:del>
      <w:del w:id="5907" w:author="Romano Giovanni" w:date="2017-10-23T19:50:00Z">
        <w:r w:rsidRPr="00CF3217" w:rsidDel="007820F3">
          <w:rPr>
            <w:rFonts w:eastAsia="SimSun"/>
            <w:bCs/>
            <w:color w:val="000000"/>
            <w:szCs w:val="24"/>
            <w:lang w:val="en-US" w:eastAsia="zh-CN"/>
          </w:rPr>
          <w:delText>67</w:delText>
        </w:r>
      </w:del>
      <w:del w:id="5908" w:author="Romano Giovanni" w:date="2017-10-23T20:00:00Z">
        <w:r w:rsidRPr="00CF3217" w:rsidDel="002051B4">
          <w:rPr>
            <w:rFonts w:eastAsia="SimSun"/>
            <w:bCs/>
            <w:color w:val="000000"/>
            <w:szCs w:val="24"/>
            <w:lang w:val="en-US" w:eastAsia="zh-CN"/>
          </w:rPr>
          <w:tab/>
          <w:delText>TS 24.141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09" w:author="Romano Giovanni" w:date="2017-10-23T20:00:00Z"/>
          <w:rFonts w:eastAsia="SimSun"/>
          <w:b/>
          <w:bCs/>
          <w:color w:val="000000"/>
          <w:sz w:val="30"/>
          <w:szCs w:val="30"/>
          <w:lang w:val="en-US" w:eastAsia="zh-CN"/>
        </w:rPr>
      </w:pPr>
      <w:del w:id="5910" w:author="Romano Giovanni" w:date="2017-10-23T20:00:00Z">
        <w:r w:rsidRPr="00CF3217" w:rsidDel="002051B4">
          <w:rPr>
            <w:rFonts w:eastAsia="SimSun"/>
            <w:b/>
            <w:bCs/>
            <w:color w:val="000000"/>
            <w:szCs w:val="24"/>
            <w:lang w:val="en-US" w:eastAsia="zh-CN"/>
          </w:rPr>
          <w:delText>Presence service using the IP Multimedia (IM) Core Network (CN) subsystem;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11" w:author="Romano Giovanni" w:date="2017-10-23T20:00:00Z"/>
          <w:rFonts w:eastAsia="SimSun"/>
          <w:color w:val="000000"/>
          <w:szCs w:val="24"/>
          <w:lang w:val="en-US" w:eastAsia="zh-CN"/>
        </w:rPr>
      </w:pPr>
      <w:del w:id="5912" w:author="Romano Giovanni" w:date="2017-10-23T20:00:00Z">
        <w:r w:rsidRPr="00CF3217" w:rsidDel="002051B4">
          <w:rPr>
            <w:rFonts w:eastAsia="SimSun"/>
            <w:color w:val="000000"/>
            <w:szCs w:val="24"/>
            <w:lang w:val="en-US" w:eastAsia="zh-CN"/>
          </w:rPr>
          <w:delText>This specification provides the protocol details for the presence service within the IP Multimedia (IM) Core Network (CN) subsystem based on the Session Initiation Protocol (SIP) and SIP Events as defined in 3GPP TS 24.229.</w:delText>
        </w:r>
      </w:del>
    </w:p>
    <w:p w:rsidR="001D0093" w:rsidRPr="002D5C5B" w:rsidDel="002051B4" w:rsidRDefault="001D0093" w:rsidP="00C337DE">
      <w:pPr>
        <w:pStyle w:val="Titolo5"/>
        <w:rPr>
          <w:del w:id="5913" w:author="Romano Giovanni" w:date="2017-10-23T20:00:00Z"/>
          <w:rFonts w:eastAsia="SimSun"/>
          <w:bCs/>
          <w:color w:val="000000"/>
          <w:szCs w:val="24"/>
          <w:lang w:val="en-US" w:eastAsia="zh-CN"/>
        </w:rPr>
      </w:pPr>
      <w:del w:id="5914" w:author="Romano Giovanni" w:date="2017-10-23T20:00:00Z">
        <w:r w:rsidRPr="00CF3217" w:rsidDel="002051B4">
          <w:rPr>
            <w:rFonts w:eastAsia="SimSun"/>
            <w:bCs/>
            <w:color w:val="000000"/>
            <w:szCs w:val="24"/>
            <w:lang w:val="en-US" w:eastAsia="zh-CN"/>
          </w:rPr>
          <w:delText>5.1.2.</w:delText>
        </w:r>
      </w:del>
      <w:del w:id="5915" w:author="Romano Giovanni" w:date="2017-10-23T19:50:00Z">
        <w:r w:rsidRPr="00CF3217" w:rsidDel="007820F3">
          <w:rPr>
            <w:rFonts w:eastAsia="SimSun"/>
            <w:bCs/>
            <w:color w:val="000000"/>
            <w:szCs w:val="24"/>
            <w:lang w:val="en-US" w:eastAsia="zh-CN"/>
          </w:rPr>
          <w:delText>12</w:delText>
        </w:r>
      </w:del>
      <w:del w:id="5916" w:author="Romano Giovanni" w:date="2017-10-23T20:00:00Z">
        <w:r w:rsidRPr="00CF3217" w:rsidDel="002051B4">
          <w:rPr>
            <w:rFonts w:eastAsia="SimSun"/>
            <w:bCs/>
            <w:color w:val="000000"/>
            <w:szCs w:val="24"/>
            <w:lang w:val="en-US" w:eastAsia="zh-CN"/>
          </w:rPr>
          <w:delText>.</w:delText>
        </w:r>
      </w:del>
      <w:del w:id="5917" w:author="Romano Giovanni" w:date="2017-10-23T19:51:00Z">
        <w:r w:rsidRPr="00CF3217" w:rsidDel="007820F3">
          <w:rPr>
            <w:rFonts w:eastAsia="SimSun"/>
            <w:bCs/>
            <w:color w:val="000000"/>
            <w:szCs w:val="24"/>
            <w:lang w:val="en-US" w:eastAsia="zh-CN"/>
          </w:rPr>
          <w:delText>68</w:delText>
        </w:r>
      </w:del>
      <w:del w:id="5918" w:author="Romano Giovanni" w:date="2017-10-23T20:00:00Z">
        <w:r w:rsidRPr="00CF3217" w:rsidDel="002051B4">
          <w:rPr>
            <w:rFonts w:eastAsia="SimSun"/>
            <w:bCs/>
            <w:color w:val="000000"/>
            <w:szCs w:val="24"/>
            <w:lang w:val="en-US" w:eastAsia="zh-CN"/>
          </w:rPr>
          <w:tab/>
          <w:delText>TS 24.147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19" w:author="Romano Giovanni" w:date="2017-10-23T20:00:00Z"/>
          <w:rFonts w:eastAsia="SimSun"/>
          <w:b/>
          <w:bCs/>
          <w:color w:val="000000"/>
          <w:sz w:val="30"/>
          <w:szCs w:val="30"/>
          <w:lang w:val="en-US" w:eastAsia="zh-CN"/>
        </w:rPr>
      </w:pPr>
      <w:del w:id="5920" w:author="Romano Giovanni" w:date="2017-10-23T20:00:00Z">
        <w:r w:rsidRPr="00CF3217" w:rsidDel="002051B4">
          <w:rPr>
            <w:rFonts w:eastAsia="SimSun"/>
            <w:b/>
            <w:bCs/>
            <w:color w:val="000000"/>
            <w:szCs w:val="24"/>
            <w:lang w:val="en-US" w:eastAsia="zh-CN"/>
          </w:rPr>
          <w:delText>Conferencing using the IP Multimedia (IM) Core Network (CN) subsystem;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21" w:author="Romano Giovanni" w:date="2017-10-23T20:00:00Z"/>
          <w:rFonts w:eastAsia="SimSun"/>
          <w:color w:val="000000"/>
          <w:szCs w:val="24"/>
          <w:lang w:val="en-US" w:eastAsia="zh-CN"/>
        </w:rPr>
      </w:pPr>
      <w:del w:id="5922" w:author="Romano Giovanni" w:date="2017-10-23T20:00:00Z">
        <w:r w:rsidRPr="00CF3217" w:rsidDel="002051B4">
          <w:rPr>
            <w:rFonts w:eastAsia="SimSun"/>
            <w:color w:val="000000"/>
            <w:szCs w:val="24"/>
            <w:lang w:val="en-US" w:eastAsia="zh-CN"/>
          </w:rPr>
          <w:delText>This specification provides the protocol details for conferencing within the IP Multimedia Core Network subsystem (IMS) based on the Session Initiation Protocol (SIP), SIP Events, the Session Description Protocol (SDP) and the Binary Floor Control Protocol (BFCP).</w:delText>
        </w:r>
      </w:del>
    </w:p>
    <w:p w:rsidR="001D0093" w:rsidRPr="002D5C5B" w:rsidDel="002051B4" w:rsidRDefault="001D0093" w:rsidP="00C337DE">
      <w:pPr>
        <w:pStyle w:val="Titolo5"/>
        <w:rPr>
          <w:del w:id="5923" w:author="Romano Giovanni" w:date="2017-10-23T20:00:00Z"/>
          <w:rFonts w:eastAsia="SimSun"/>
          <w:bCs/>
          <w:color w:val="000000"/>
          <w:szCs w:val="24"/>
          <w:lang w:val="en-US" w:eastAsia="zh-CN"/>
        </w:rPr>
      </w:pPr>
      <w:del w:id="5924" w:author="Romano Giovanni" w:date="2017-10-23T20:00:00Z">
        <w:r w:rsidRPr="00CF3217" w:rsidDel="002051B4">
          <w:rPr>
            <w:rFonts w:eastAsia="SimSun"/>
            <w:bCs/>
            <w:color w:val="000000"/>
            <w:szCs w:val="24"/>
            <w:lang w:val="en-US" w:eastAsia="zh-CN"/>
          </w:rPr>
          <w:delText>5.1.2.</w:delText>
        </w:r>
      </w:del>
      <w:del w:id="5925" w:author="Romano Giovanni" w:date="2017-10-23T19:51:00Z">
        <w:r w:rsidRPr="00CF3217" w:rsidDel="007820F3">
          <w:rPr>
            <w:rFonts w:eastAsia="SimSun"/>
            <w:bCs/>
            <w:color w:val="000000"/>
            <w:szCs w:val="24"/>
            <w:lang w:val="en-US" w:eastAsia="zh-CN"/>
          </w:rPr>
          <w:delText>12</w:delText>
        </w:r>
      </w:del>
      <w:del w:id="5926" w:author="Romano Giovanni" w:date="2017-10-23T20:00:00Z">
        <w:r w:rsidRPr="00CF3217" w:rsidDel="002051B4">
          <w:rPr>
            <w:rFonts w:eastAsia="SimSun"/>
            <w:bCs/>
            <w:color w:val="000000"/>
            <w:szCs w:val="24"/>
            <w:lang w:val="en-US" w:eastAsia="zh-CN"/>
          </w:rPr>
          <w:delText>.</w:delText>
        </w:r>
      </w:del>
      <w:del w:id="5927" w:author="Romano Giovanni" w:date="2017-10-23T19:51:00Z">
        <w:r w:rsidRPr="00CF3217" w:rsidDel="007820F3">
          <w:rPr>
            <w:rFonts w:eastAsia="SimSun"/>
            <w:bCs/>
            <w:color w:val="000000"/>
            <w:szCs w:val="24"/>
            <w:lang w:val="en-US" w:eastAsia="zh-CN"/>
          </w:rPr>
          <w:delText>69</w:delText>
        </w:r>
      </w:del>
      <w:del w:id="5928" w:author="Romano Giovanni" w:date="2017-10-23T20:00:00Z">
        <w:r w:rsidRPr="00CF3217" w:rsidDel="002051B4">
          <w:rPr>
            <w:rFonts w:eastAsia="SimSun"/>
            <w:bCs/>
            <w:color w:val="000000"/>
            <w:szCs w:val="24"/>
            <w:lang w:val="en-US" w:eastAsia="zh-CN"/>
          </w:rPr>
          <w:tab/>
          <w:delText>TS 24.166</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29" w:author="Romano Giovanni" w:date="2017-10-23T20:00:00Z"/>
          <w:rFonts w:eastAsia="SimSun"/>
          <w:b/>
          <w:bCs/>
          <w:color w:val="000000"/>
          <w:sz w:val="30"/>
          <w:szCs w:val="30"/>
          <w:lang w:val="en-US" w:eastAsia="zh-CN"/>
        </w:rPr>
      </w:pPr>
      <w:del w:id="5930" w:author="Romano Giovanni" w:date="2017-10-23T20:00:00Z">
        <w:r w:rsidRPr="00CF3217" w:rsidDel="002051B4">
          <w:rPr>
            <w:rFonts w:eastAsia="SimSun"/>
            <w:b/>
            <w:bCs/>
            <w:color w:val="000000"/>
            <w:szCs w:val="24"/>
            <w:lang w:val="en-US" w:eastAsia="zh-CN"/>
          </w:rPr>
          <w:delText>3GPP IP Multimedia Subsystem (IMS) conferencing Management Object (MO)</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31" w:author="Romano Giovanni" w:date="2017-10-23T20:00:00Z"/>
          <w:rFonts w:eastAsia="SimSun"/>
          <w:color w:val="000000"/>
          <w:szCs w:val="24"/>
          <w:lang w:val="en-US" w:eastAsia="zh-CN"/>
        </w:rPr>
      </w:pPr>
      <w:del w:id="5932" w:author="Romano Giovanni" w:date="2017-10-23T20:00:00Z">
        <w:r w:rsidRPr="00CF3217" w:rsidDel="002051B4">
          <w:rPr>
            <w:rFonts w:eastAsia="SimSun"/>
            <w:color w:val="000000"/>
            <w:szCs w:val="24"/>
            <w:lang w:val="en-US" w:eastAsia="zh-CN"/>
          </w:rPr>
          <w:delTex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delText>
        </w:r>
      </w:del>
    </w:p>
    <w:p w:rsidR="001D0093" w:rsidRPr="002D5C5B" w:rsidDel="002051B4" w:rsidRDefault="001D0093" w:rsidP="00C337DE">
      <w:pPr>
        <w:pStyle w:val="Titolo5"/>
        <w:rPr>
          <w:del w:id="5933" w:author="Romano Giovanni" w:date="2017-10-23T20:00:00Z"/>
          <w:rFonts w:eastAsia="SimSun"/>
          <w:bCs/>
          <w:color w:val="000000"/>
          <w:szCs w:val="24"/>
          <w:lang w:val="en-US" w:eastAsia="zh-CN"/>
        </w:rPr>
      </w:pPr>
      <w:del w:id="5934" w:author="Romano Giovanni" w:date="2017-10-23T20:00:00Z">
        <w:r w:rsidRPr="00CF3217" w:rsidDel="002051B4">
          <w:rPr>
            <w:rFonts w:eastAsia="SimSun"/>
            <w:bCs/>
            <w:color w:val="000000"/>
            <w:szCs w:val="24"/>
            <w:lang w:val="en-US" w:eastAsia="zh-CN"/>
          </w:rPr>
          <w:delText>5.1.2.</w:delText>
        </w:r>
      </w:del>
      <w:del w:id="5935" w:author="Romano Giovanni" w:date="2017-10-23T19:51:00Z">
        <w:r w:rsidRPr="00CF3217" w:rsidDel="007820F3">
          <w:rPr>
            <w:rFonts w:eastAsia="SimSun"/>
            <w:bCs/>
            <w:color w:val="000000"/>
            <w:szCs w:val="24"/>
            <w:lang w:val="en-US" w:eastAsia="zh-CN"/>
          </w:rPr>
          <w:delText>12</w:delText>
        </w:r>
      </w:del>
      <w:del w:id="5936" w:author="Romano Giovanni" w:date="2017-10-23T20:00:00Z">
        <w:r w:rsidRPr="00CF3217" w:rsidDel="002051B4">
          <w:rPr>
            <w:rFonts w:eastAsia="SimSun"/>
            <w:bCs/>
            <w:color w:val="000000"/>
            <w:szCs w:val="24"/>
            <w:lang w:val="en-US" w:eastAsia="zh-CN"/>
          </w:rPr>
          <w:delText>.</w:delText>
        </w:r>
      </w:del>
      <w:del w:id="5937" w:author="Romano Giovanni" w:date="2017-10-23T19:51:00Z">
        <w:r w:rsidRPr="00CF3217" w:rsidDel="007820F3">
          <w:rPr>
            <w:rFonts w:eastAsia="SimSun"/>
            <w:bCs/>
            <w:color w:val="000000"/>
            <w:szCs w:val="24"/>
            <w:lang w:val="en-US" w:eastAsia="zh-CN"/>
          </w:rPr>
          <w:delText>70</w:delText>
        </w:r>
      </w:del>
      <w:del w:id="5938" w:author="Romano Giovanni" w:date="2017-10-23T20:00:00Z">
        <w:r w:rsidRPr="00CF3217" w:rsidDel="002051B4">
          <w:rPr>
            <w:rFonts w:eastAsia="SimSun"/>
            <w:bCs/>
            <w:color w:val="000000"/>
            <w:szCs w:val="24"/>
            <w:lang w:val="en-US" w:eastAsia="zh-CN"/>
          </w:rPr>
          <w:tab/>
          <w:delText>TS 24.167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39" w:author="Romano Giovanni" w:date="2017-10-23T20:00:00Z"/>
          <w:rFonts w:eastAsia="SimSun"/>
          <w:b/>
          <w:bCs/>
          <w:color w:val="000000"/>
          <w:sz w:val="30"/>
          <w:szCs w:val="30"/>
          <w:lang w:val="en-US" w:eastAsia="zh-CN"/>
        </w:rPr>
      </w:pPr>
      <w:del w:id="5940" w:author="Romano Giovanni" w:date="2017-10-23T20:00:00Z">
        <w:r w:rsidRPr="00CF3217" w:rsidDel="002051B4">
          <w:rPr>
            <w:rFonts w:eastAsia="SimSun"/>
            <w:b/>
            <w:bCs/>
            <w:color w:val="000000"/>
            <w:szCs w:val="24"/>
            <w:lang w:val="en-US" w:eastAsia="zh-CN"/>
          </w:rPr>
          <w:delText>3GPP IMS Management Object (MO); Stage 3</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5941" w:author="Romano Giovanni" w:date="2017-10-23T20:00:00Z"/>
          <w:rFonts w:eastAsia="SimSun"/>
          <w:color w:val="000000"/>
          <w:szCs w:val="24"/>
          <w:lang w:val="en-US" w:eastAsia="zh-CN"/>
        </w:rPr>
      </w:pPr>
      <w:del w:id="5942" w:author="Romano Giovanni" w:date="2017-10-23T20:00:00Z">
        <w:r w:rsidRPr="00CF3217" w:rsidDel="002051B4">
          <w:rPr>
            <w:rFonts w:eastAsia="SimSun"/>
            <w:color w:val="000000"/>
            <w:szCs w:val="24"/>
            <w:lang w:val="fr-CH" w:eastAsia="zh-CN"/>
          </w:rPr>
          <w:delText xml:space="preserve">This document defines a mobile device 3GPP IMS Management Object. </w:delText>
        </w:r>
        <w:r w:rsidRPr="00CF3217" w:rsidDel="002051B4">
          <w:rPr>
            <w:rFonts w:eastAsia="SimSun"/>
            <w:color w:val="000000"/>
            <w:szCs w:val="24"/>
            <w:lang w:val="en-US" w:eastAsia="zh-CN"/>
          </w:rPr>
          <w:delTex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delText>
        </w:r>
        <w:r w:rsidRPr="00CF3217" w:rsidDel="002051B4">
          <w:rPr>
            <w:rFonts w:eastAsia="SimSun"/>
            <w:color w:val="000000"/>
            <w:szCs w:val="24"/>
            <w:lang w:val="en-US" w:eastAsia="zh-CN"/>
          </w:rPr>
          <w:br/>
          <w:delText xml:space="preserve">This includes the basic framework defined in 3GPP TS 23.228 and 3GPP TS 24.229, and early IMS as defined in 3GPP TS 23.221. This also includes relevant parameters that can be managed for the application of SMS over IP networks defined in 3GPP TS 24.341. </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43" w:author="Romano Giovanni" w:date="2017-10-23T20:00:00Z"/>
          <w:rFonts w:eastAsia="SimSun"/>
          <w:color w:val="000000"/>
          <w:szCs w:val="24"/>
          <w:lang w:val="en-US" w:eastAsia="zh-CN"/>
        </w:rPr>
      </w:pPr>
      <w:del w:id="5944" w:author="Romano Giovanni" w:date="2017-10-23T20:00:00Z">
        <w:r w:rsidRPr="00CF3217" w:rsidDel="002051B4">
          <w:rPr>
            <w:rFonts w:eastAsia="SimSun"/>
            <w:color w:val="000000"/>
            <w:szCs w:val="24"/>
            <w:lang w:val="en-US" w:eastAsia="zh-CN"/>
          </w:rPr>
          <w:delText>The IMS Management Object defines a repository of data into the ME including parameters that are provisioned from the ISIM application (i.e. 3GPP TS 31.103) or, after derivation, from the USIM application (i.e. 3GPP TS 31.102).</w:delText>
        </w:r>
      </w:del>
    </w:p>
    <w:p w:rsidR="001D0093" w:rsidRPr="002D5C5B" w:rsidDel="002051B4" w:rsidRDefault="001D0093" w:rsidP="00C337DE">
      <w:pPr>
        <w:pStyle w:val="Titolo5"/>
        <w:rPr>
          <w:del w:id="5945" w:author="Romano Giovanni" w:date="2017-10-23T20:00:00Z"/>
          <w:rFonts w:eastAsia="SimSun"/>
          <w:bCs/>
          <w:color w:val="000000"/>
          <w:sz w:val="30"/>
          <w:szCs w:val="30"/>
          <w:lang w:val="en-US" w:eastAsia="zh-CN"/>
        </w:rPr>
      </w:pPr>
      <w:del w:id="5946" w:author="Romano Giovanni" w:date="2017-10-23T20:00:00Z">
        <w:r w:rsidRPr="00CF3217" w:rsidDel="002051B4">
          <w:rPr>
            <w:rFonts w:eastAsia="SimSun"/>
            <w:bCs/>
            <w:color w:val="000000"/>
            <w:szCs w:val="24"/>
            <w:lang w:val="en-US" w:eastAsia="zh-CN"/>
          </w:rPr>
          <w:delText>5.1.2.</w:delText>
        </w:r>
      </w:del>
      <w:del w:id="5947" w:author="Romano Giovanni" w:date="2017-10-23T19:52:00Z">
        <w:r w:rsidRPr="00CF3217" w:rsidDel="005C3462">
          <w:rPr>
            <w:rFonts w:eastAsia="SimSun"/>
            <w:bCs/>
            <w:color w:val="000000"/>
            <w:szCs w:val="24"/>
            <w:lang w:val="en-US" w:eastAsia="zh-CN"/>
          </w:rPr>
          <w:delText>12.</w:delText>
        </w:r>
      </w:del>
      <w:del w:id="5948" w:author="Romano Giovanni" w:date="2017-10-23T19:56:00Z">
        <w:r w:rsidRPr="00CF3217" w:rsidDel="002051B4">
          <w:rPr>
            <w:rFonts w:eastAsia="SimSun"/>
            <w:bCs/>
            <w:color w:val="000000"/>
            <w:szCs w:val="24"/>
            <w:lang w:val="en-US" w:eastAsia="zh-CN"/>
          </w:rPr>
          <w:delText>71</w:delText>
        </w:r>
      </w:del>
      <w:del w:id="5949" w:author="Romano Giovanni" w:date="2017-10-23T20:00:00Z">
        <w:r w:rsidRPr="00CF3217" w:rsidDel="002051B4">
          <w:rPr>
            <w:rFonts w:eastAsia="SimSun"/>
            <w:bCs/>
            <w:color w:val="000000"/>
            <w:szCs w:val="24"/>
            <w:lang w:val="en-US" w:eastAsia="zh-CN"/>
          </w:rPr>
          <w:tab/>
          <w:delText>TS 24.171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50" w:author="Romano Giovanni" w:date="2017-10-23T20:00:00Z"/>
          <w:rFonts w:eastAsia="SimSun"/>
          <w:b/>
          <w:bCs/>
          <w:color w:val="000000"/>
          <w:sz w:val="30"/>
          <w:szCs w:val="30"/>
          <w:lang w:val="en-US" w:eastAsia="zh-CN"/>
        </w:rPr>
      </w:pPr>
      <w:del w:id="5951" w:author="Romano Giovanni" w:date="2017-10-23T20:00:00Z">
        <w:r w:rsidRPr="00CF3217" w:rsidDel="002051B4">
          <w:rPr>
            <w:rFonts w:eastAsia="SimSun"/>
            <w:b/>
            <w:bCs/>
            <w:color w:val="000000"/>
            <w:szCs w:val="24"/>
            <w:lang w:val="en-US" w:eastAsia="zh-CN"/>
          </w:rPr>
          <w:delText>Control Plane Location Services (LCS) procedures in the Evolved Packet System (EPS)</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52" w:author="Romano Giovanni" w:date="2017-10-23T20:00:00Z"/>
          <w:rFonts w:eastAsia="SimSun"/>
          <w:color w:val="000000"/>
          <w:szCs w:val="24"/>
          <w:lang w:val="en-US" w:eastAsia="zh-CN"/>
        </w:rPr>
      </w:pPr>
      <w:del w:id="5953" w:author="Romano Giovanni" w:date="2017-10-23T20:00:00Z">
        <w:r w:rsidRPr="00CF3217" w:rsidDel="002051B4">
          <w:rPr>
            <w:rFonts w:eastAsia="SimSun"/>
            <w:color w:val="000000"/>
            <w:szCs w:val="24"/>
            <w:lang w:val="en-US" w:eastAsia="zh-CN"/>
          </w:rPr>
          <w:delText xml:space="preserve">This document specifies the operations and information coding for the Non-access Stratum (NAS) layer protocol for supporting the Location Services </w:delText>
        </w:r>
        <w:r w:rsidRPr="00CF3217" w:rsidDel="002051B4">
          <w:rPr>
            <w:rFonts w:eastAsia="SimSun"/>
            <w:color w:val="000000"/>
            <w:szCs w:val="24"/>
            <w:lang w:val="en-US" w:eastAsia="zh-CN"/>
          </w:rPr>
          <w:lastRenderedPageBreak/>
          <w:delText>(LCS)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delText>
        </w:r>
      </w:del>
    </w:p>
    <w:p w:rsidR="001D0093" w:rsidRPr="002D5C5B" w:rsidDel="002051B4" w:rsidRDefault="001D0093" w:rsidP="00C337DE">
      <w:pPr>
        <w:pStyle w:val="Titolo5"/>
        <w:rPr>
          <w:del w:id="5954" w:author="Romano Giovanni" w:date="2017-10-23T20:00:00Z"/>
          <w:rFonts w:eastAsia="SimSun"/>
          <w:bCs/>
          <w:color w:val="000000"/>
          <w:szCs w:val="24"/>
          <w:lang w:val="en-US" w:eastAsia="zh-CN"/>
        </w:rPr>
      </w:pPr>
      <w:del w:id="5955" w:author="Romano Giovanni" w:date="2017-10-23T20:00:00Z">
        <w:r w:rsidRPr="00CF3217" w:rsidDel="002051B4">
          <w:rPr>
            <w:rFonts w:eastAsia="SimSun"/>
            <w:bCs/>
            <w:color w:val="000000"/>
            <w:szCs w:val="24"/>
            <w:lang w:val="en-US" w:eastAsia="zh-CN"/>
          </w:rPr>
          <w:delText>5.1.2.</w:delText>
        </w:r>
      </w:del>
      <w:del w:id="5956" w:author="Romano Giovanni" w:date="2017-10-23T19:53:00Z">
        <w:r w:rsidRPr="00CF3217" w:rsidDel="005C3462">
          <w:rPr>
            <w:rFonts w:eastAsia="SimSun"/>
            <w:bCs/>
            <w:color w:val="000000"/>
            <w:szCs w:val="24"/>
            <w:lang w:val="en-US" w:eastAsia="zh-CN"/>
          </w:rPr>
          <w:delText>12.</w:delText>
        </w:r>
      </w:del>
      <w:del w:id="5957" w:author="Romano Giovanni" w:date="2017-10-23T19:56:00Z">
        <w:r w:rsidRPr="00CF3217" w:rsidDel="002051B4">
          <w:rPr>
            <w:rFonts w:eastAsia="SimSun"/>
            <w:bCs/>
            <w:color w:val="000000"/>
            <w:szCs w:val="24"/>
            <w:lang w:val="en-US" w:eastAsia="zh-CN"/>
          </w:rPr>
          <w:delText>72</w:delText>
        </w:r>
      </w:del>
      <w:del w:id="5958" w:author="Romano Giovanni" w:date="2017-10-23T20:00:00Z">
        <w:r w:rsidRPr="00CF3217" w:rsidDel="002051B4">
          <w:rPr>
            <w:rFonts w:eastAsia="SimSun"/>
            <w:bCs/>
            <w:color w:val="000000"/>
            <w:szCs w:val="24"/>
            <w:lang w:val="en-US" w:eastAsia="zh-CN"/>
          </w:rPr>
          <w:tab/>
          <w:delText>TS 24.173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59" w:author="Romano Giovanni" w:date="2017-10-23T20:00:00Z"/>
          <w:rFonts w:eastAsia="SimSun"/>
          <w:b/>
          <w:bCs/>
          <w:color w:val="000000"/>
          <w:sz w:val="30"/>
          <w:szCs w:val="30"/>
          <w:lang w:val="en-US" w:eastAsia="zh-CN"/>
        </w:rPr>
      </w:pPr>
      <w:del w:id="5960" w:author="Romano Giovanni" w:date="2017-10-23T20:00:00Z">
        <w:r w:rsidRPr="00CF3217" w:rsidDel="002051B4">
          <w:rPr>
            <w:rFonts w:eastAsia="SimSun"/>
            <w:b/>
            <w:bCs/>
            <w:color w:val="000000"/>
            <w:szCs w:val="24"/>
            <w:lang w:val="en-US" w:eastAsia="zh-CN"/>
          </w:rPr>
          <w:delText>IMS Multimedia telephony communication service and supplementary services;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61" w:author="Romano Giovanni" w:date="2017-10-23T20:00:00Z"/>
          <w:rFonts w:eastAsia="SimSun"/>
          <w:color w:val="000000"/>
          <w:szCs w:val="24"/>
          <w:lang w:val="en-US" w:eastAsia="zh-CN"/>
        </w:rPr>
      </w:pPr>
      <w:del w:id="5962" w:author="Romano Giovanni" w:date="2017-10-23T20:00:00Z">
        <w:r w:rsidRPr="00CF3217" w:rsidDel="002051B4">
          <w:rPr>
            <w:rFonts w:eastAsia="SimSun"/>
            <w:color w:val="000000"/>
            <w:szCs w:val="24"/>
            <w:lang w:val="en-US" w:eastAsia="zh-CN"/>
          </w:rPr>
          <w:delTex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delText>
        </w:r>
      </w:del>
    </w:p>
    <w:p w:rsidR="001D0093" w:rsidRPr="002D5C5B" w:rsidDel="002051B4" w:rsidRDefault="001D0093" w:rsidP="00C337DE">
      <w:pPr>
        <w:pStyle w:val="Titolo5"/>
        <w:rPr>
          <w:del w:id="5963" w:author="Romano Giovanni" w:date="2017-10-23T20:00:00Z"/>
          <w:rFonts w:eastAsia="SimSun"/>
          <w:bCs/>
          <w:color w:val="000000"/>
          <w:szCs w:val="24"/>
          <w:lang w:val="en-US" w:eastAsia="zh-CN"/>
        </w:rPr>
      </w:pPr>
      <w:del w:id="5964" w:author="Romano Giovanni" w:date="2017-10-23T20:00:00Z">
        <w:r w:rsidRPr="00CF3217" w:rsidDel="002051B4">
          <w:rPr>
            <w:rFonts w:eastAsia="SimSun"/>
            <w:bCs/>
            <w:color w:val="000000"/>
            <w:szCs w:val="24"/>
            <w:lang w:val="en-US" w:eastAsia="zh-CN"/>
          </w:rPr>
          <w:delText>5.1.2.</w:delText>
        </w:r>
      </w:del>
      <w:del w:id="5965" w:author="Romano Giovanni" w:date="2017-10-23T19:53:00Z">
        <w:r w:rsidRPr="00CF3217" w:rsidDel="005C3462">
          <w:rPr>
            <w:rFonts w:eastAsia="SimSun"/>
            <w:bCs/>
            <w:color w:val="000000"/>
            <w:szCs w:val="24"/>
            <w:lang w:val="en-US" w:eastAsia="zh-CN"/>
          </w:rPr>
          <w:delText>12.</w:delText>
        </w:r>
      </w:del>
      <w:del w:id="5966" w:author="Romano Giovanni" w:date="2017-10-23T19:56:00Z">
        <w:r w:rsidRPr="00CF3217" w:rsidDel="002051B4">
          <w:rPr>
            <w:rFonts w:eastAsia="SimSun"/>
            <w:bCs/>
            <w:color w:val="000000"/>
            <w:szCs w:val="24"/>
            <w:lang w:val="en-US" w:eastAsia="zh-CN"/>
          </w:rPr>
          <w:delText>73</w:delText>
        </w:r>
      </w:del>
      <w:del w:id="5967" w:author="Romano Giovanni" w:date="2017-10-23T20:00:00Z">
        <w:r w:rsidRPr="00CF3217" w:rsidDel="002051B4">
          <w:rPr>
            <w:rFonts w:eastAsia="SimSun"/>
            <w:bCs/>
            <w:color w:val="000000"/>
            <w:szCs w:val="24"/>
            <w:lang w:val="en-US" w:eastAsia="zh-CN"/>
          </w:rPr>
          <w:tab/>
          <w:delText>TS 24.182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68" w:author="Romano Giovanni" w:date="2017-10-23T20:00:00Z"/>
          <w:rFonts w:eastAsia="SimSun"/>
          <w:b/>
          <w:bCs/>
          <w:color w:val="000000"/>
          <w:sz w:val="30"/>
          <w:szCs w:val="30"/>
          <w:lang w:val="en-US" w:eastAsia="zh-CN"/>
        </w:rPr>
      </w:pPr>
      <w:del w:id="5969" w:author="Romano Giovanni" w:date="2017-10-23T20:00:00Z">
        <w:r w:rsidRPr="00CF3217" w:rsidDel="002051B4">
          <w:rPr>
            <w:rFonts w:eastAsia="SimSun"/>
            <w:b/>
            <w:bCs/>
            <w:color w:val="000000"/>
            <w:szCs w:val="24"/>
            <w:lang w:val="en-US" w:eastAsia="zh-CN"/>
          </w:rPr>
          <w:delText>IP Multimedia Subsystem (IMS) Customized Alerting Tones (CAT);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70" w:author="Romano Giovanni" w:date="2017-10-23T20:00:00Z"/>
          <w:rFonts w:eastAsia="SimSun"/>
          <w:color w:val="000000"/>
          <w:szCs w:val="24"/>
          <w:lang w:val="en-US" w:eastAsia="zh-CN"/>
        </w:rPr>
      </w:pPr>
      <w:del w:id="5971" w:author="Romano Giovanni" w:date="2017-10-23T20:00:00Z">
        <w:r w:rsidRPr="00CF3217" w:rsidDel="002051B4">
          <w:rPr>
            <w:rFonts w:eastAsia="SimSun"/>
            <w:color w:val="000000"/>
            <w:szCs w:val="24"/>
            <w:lang w:val="en-US" w:eastAsia="zh-CN"/>
          </w:rPr>
          <w:delTex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delText>
        </w:r>
      </w:del>
    </w:p>
    <w:p w:rsidR="001D0093" w:rsidRPr="002D5C5B" w:rsidDel="002051B4" w:rsidRDefault="001D0093" w:rsidP="00C337DE">
      <w:pPr>
        <w:pStyle w:val="Titolo5"/>
        <w:rPr>
          <w:del w:id="5972" w:author="Romano Giovanni" w:date="2017-10-23T20:00:00Z"/>
          <w:rFonts w:eastAsia="SimSun"/>
          <w:bCs/>
          <w:color w:val="000000"/>
          <w:szCs w:val="24"/>
          <w:lang w:val="en-US" w:eastAsia="zh-CN"/>
        </w:rPr>
      </w:pPr>
      <w:del w:id="5973" w:author="Romano Giovanni" w:date="2017-10-23T20:00:00Z">
        <w:r w:rsidRPr="00CF3217" w:rsidDel="002051B4">
          <w:rPr>
            <w:rFonts w:eastAsia="SimSun"/>
            <w:bCs/>
            <w:color w:val="000000"/>
            <w:szCs w:val="24"/>
            <w:lang w:val="en-US" w:eastAsia="zh-CN"/>
          </w:rPr>
          <w:delText>5.1.2.</w:delText>
        </w:r>
      </w:del>
      <w:del w:id="5974" w:author="Romano Giovanni" w:date="2017-10-23T19:53:00Z">
        <w:r w:rsidRPr="00CF3217" w:rsidDel="005C3462">
          <w:rPr>
            <w:rFonts w:eastAsia="SimSun"/>
            <w:bCs/>
            <w:color w:val="000000"/>
            <w:szCs w:val="24"/>
            <w:lang w:val="en-US" w:eastAsia="zh-CN"/>
          </w:rPr>
          <w:delText>12.</w:delText>
        </w:r>
      </w:del>
      <w:del w:id="5975" w:author="Romano Giovanni" w:date="2017-10-23T19:56:00Z">
        <w:r w:rsidRPr="00CF3217" w:rsidDel="002051B4">
          <w:rPr>
            <w:rFonts w:eastAsia="SimSun"/>
            <w:bCs/>
            <w:color w:val="000000"/>
            <w:szCs w:val="24"/>
            <w:lang w:val="en-US" w:eastAsia="zh-CN"/>
          </w:rPr>
          <w:delText>74</w:delText>
        </w:r>
      </w:del>
      <w:del w:id="5976" w:author="Romano Giovanni" w:date="2017-10-23T20:00:00Z">
        <w:r w:rsidRPr="00CF3217" w:rsidDel="002051B4">
          <w:rPr>
            <w:rFonts w:eastAsia="SimSun"/>
            <w:bCs/>
            <w:color w:val="000000"/>
            <w:szCs w:val="24"/>
            <w:lang w:val="en-US" w:eastAsia="zh-CN"/>
          </w:rPr>
          <w:tab/>
          <w:delText>TS 24.183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77" w:author="Romano Giovanni" w:date="2017-10-23T20:00:00Z"/>
          <w:rFonts w:eastAsia="SimSun"/>
          <w:b/>
          <w:bCs/>
          <w:color w:val="000000"/>
          <w:sz w:val="30"/>
          <w:szCs w:val="30"/>
          <w:lang w:val="en-US" w:eastAsia="zh-CN"/>
        </w:rPr>
      </w:pPr>
      <w:del w:id="5978" w:author="Romano Giovanni" w:date="2017-10-23T20:00:00Z">
        <w:r w:rsidRPr="00CF3217" w:rsidDel="002051B4">
          <w:rPr>
            <w:rFonts w:eastAsia="SimSun"/>
            <w:b/>
            <w:bCs/>
            <w:color w:val="000000"/>
            <w:szCs w:val="24"/>
            <w:lang w:val="en-US" w:eastAsia="zh-CN"/>
          </w:rPr>
          <w:delText>IP Multimedia Subsystem (IMS) Customized Ringing Signal (CRS);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79" w:author="Romano Giovanni" w:date="2017-10-23T20:00:00Z"/>
          <w:rFonts w:eastAsia="SimSun"/>
          <w:color w:val="000000"/>
          <w:szCs w:val="24"/>
          <w:lang w:val="en-US" w:eastAsia="zh-CN"/>
        </w:rPr>
      </w:pPr>
      <w:del w:id="5980" w:author="Romano Giovanni" w:date="2017-10-23T20:00:00Z">
        <w:r w:rsidRPr="00CF3217" w:rsidDel="002051B4">
          <w:rPr>
            <w:rFonts w:eastAsia="SimSun"/>
            <w:color w:val="000000"/>
            <w:szCs w:val="24"/>
            <w:lang w:val="en-US" w:eastAsia="zh-CN"/>
          </w:rPr>
          <w:delTex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delText>
        </w:r>
      </w:del>
    </w:p>
    <w:p w:rsidR="001D0093" w:rsidRPr="002D5C5B" w:rsidDel="002051B4" w:rsidRDefault="001D0093" w:rsidP="00C337DE">
      <w:pPr>
        <w:pStyle w:val="Titolo5"/>
        <w:rPr>
          <w:del w:id="5981" w:author="Romano Giovanni" w:date="2017-10-23T20:00:00Z"/>
          <w:rFonts w:eastAsia="SimSun"/>
          <w:bCs/>
          <w:color w:val="000000"/>
          <w:szCs w:val="24"/>
          <w:lang w:val="en-US" w:eastAsia="zh-CN"/>
        </w:rPr>
      </w:pPr>
      <w:del w:id="5982" w:author="Romano Giovanni" w:date="2017-10-23T20:00:00Z">
        <w:r w:rsidRPr="00CF3217" w:rsidDel="002051B4">
          <w:rPr>
            <w:rFonts w:eastAsia="SimSun"/>
            <w:bCs/>
            <w:color w:val="000000"/>
            <w:szCs w:val="24"/>
            <w:lang w:val="en-US" w:eastAsia="zh-CN"/>
          </w:rPr>
          <w:delText>5.1.2.</w:delText>
        </w:r>
      </w:del>
      <w:del w:id="5983" w:author="Romano Giovanni" w:date="2017-10-23T19:53:00Z">
        <w:r w:rsidRPr="00CF3217" w:rsidDel="005C3462">
          <w:rPr>
            <w:rFonts w:eastAsia="SimSun"/>
            <w:bCs/>
            <w:color w:val="000000"/>
            <w:szCs w:val="24"/>
            <w:lang w:val="en-US" w:eastAsia="zh-CN"/>
          </w:rPr>
          <w:delText>12.</w:delText>
        </w:r>
      </w:del>
      <w:del w:id="5984" w:author="Romano Giovanni" w:date="2017-10-23T19:56:00Z">
        <w:r w:rsidRPr="00CF3217" w:rsidDel="002051B4">
          <w:rPr>
            <w:rFonts w:eastAsia="SimSun"/>
            <w:bCs/>
            <w:color w:val="000000"/>
            <w:szCs w:val="24"/>
            <w:lang w:val="en-US" w:eastAsia="zh-CN"/>
          </w:rPr>
          <w:delText>75</w:delText>
        </w:r>
      </w:del>
      <w:del w:id="5985" w:author="Romano Giovanni" w:date="2017-10-23T20:00:00Z">
        <w:r w:rsidRPr="00CF3217" w:rsidDel="002051B4">
          <w:rPr>
            <w:rFonts w:eastAsia="SimSun"/>
            <w:bCs/>
            <w:color w:val="000000"/>
            <w:szCs w:val="24"/>
            <w:lang w:val="en-US" w:eastAsia="zh-CN"/>
          </w:rPr>
          <w:tab/>
          <w:delText>TS 24.216</w:delText>
        </w:r>
      </w:del>
    </w:p>
    <w:p w:rsidR="001D0093" w:rsidRPr="00CF3217" w:rsidDel="002051B4" w:rsidRDefault="001D0093" w:rsidP="001D0093">
      <w:pPr>
        <w:keepNext/>
        <w:keepLines/>
        <w:widowControl w:val="0"/>
        <w:tabs>
          <w:tab w:val="clear" w:pos="1134"/>
          <w:tab w:val="clear" w:pos="1871"/>
          <w:tab w:val="clear" w:pos="2268"/>
          <w:tab w:val="left" w:pos="90"/>
        </w:tabs>
        <w:overflowPunct/>
        <w:spacing w:before="91"/>
        <w:textAlignment w:val="auto"/>
        <w:rPr>
          <w:del w:id="5986" w:author="Romano Giovanni" w:date="2017-10-23T20:00:00Z"/>
          <w:rFonts w:eastAsia="SimSun"/>
          <w:b/>
          <w:bCs/>
          <w:color w:val="000000"/>
          <w:sz w:val="30"/>
          <w:szCs w:val="30"/>
          <w:lang w:val="en-US" w:eastAsia="zh-CN"/>
        </w:rPr>
      </w:pPr>
      <w:del w:id="5987" w:author="Romano Giovanni" w:date="2017-10-23T20:00:00Z">
        <w:r w:rsidRPr="00CF3217" w:rsidDel="002051B4">
          <w:rPr>
            <w:rFonts w:eastAsia="SimSun"/>
            <w:b/>
            <w:bCs/>
            <w:color w:val="000000"/>
            <w:szCs w:val="24"/>
            <w:lang w:val="en-US" w:eastAsia="zh-CN"/>
          </w:rPr>
          <w:delText>Communication Continuity Management Object (MO)</w:delText>
        </w:r>
      </w:del>
    </w:p>
    <w:p w:rsidR="001D0093" w:rsidDel="002051B4" w:rsidRDefault="001D0093" w:rsidP="001D0093">
      <w:pPr>
        <w:keepNext/>
        <w:keepLines/>
        <w:widowControl w:val="0"/>
        <w:tabs>
          <w:tab w:val="clear" w:pos="1134"/>
          <w:tab w:val="clear" w:pos="1871"/>
          <w:tab w:val="clear" w:pos="2268"/>
          <w:tab w:val="left" w:pos="90"/>
        </w:tabs>
        <w:overflowPunct/>
        <w:spacing w:before="0"/>
        <w:textAlignment w:val="auto"/>
        <w:rPr>
          <w:del w:id="5988" w:author="Romano Giovanni" w:date="2017-10-23T20:00:00Z"/>
          <w:rFonts w:eastAsia="SimSun"/>
          <w:color w:val="000000"/>
          <w:szCs w:val="24"/>
          <w:lang w:val="en-US" w:eastAsia="zh-CN"/>
        </w:rPr>
      </w:pPr>
      <w:del w:id="5989" w:author="Romano Giovanni" w:date="2017-10-23T20:00:00Z">
        <w:r w:rsidRPr="00CF3217" w:rsidDel="002051B4">
          <w:rPr>
            <w:rFonts w:eastAsia="SimSun"/>
            <w:color w:val="000000"/>
            <w:szCs w:val="24"/>
            <w:lang w:val="en-US" w:eastAsia="zh-CN"/>
          </w:rPr>
          <w:delTex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delText>
        </w:r>
      </w:del>
    </w:p>
    <w:p w:rsidR="001D0093" w:rsidRPr="002D5C5B" w:rsidDel="002051B4" w:rsidRDefault="001D0093" w:rsidP="00C337DE">
      <w:pPr>
        <w:pStyle w:val="Titolo5"/>
        <w:rPr>
          <w:del w:id="5990" w:author="Romano Giovanni" w:date="2017-10-23T20:00:00Z"/>
          <w:rFonts w:eastAsia="SimSun"/>
          <w:bCs/>
          <w:color w:val="000000"/>
          <w:szCs w:val="24"/>
          <w:lang w:val="en-US" w:eastAsia="zh-CN"/>
        </w:rPr>
      </w:pPr>
      <w:del w:id="5991" w:author="Romano Giovanni" w:date="2017-10-23T20:00:00Z">
        <w:r w:rsidRPr="00CF3217" w:rsidDel="002051B4">
          <w:rPr>
            <w:rFonts w:eastAsia="SimSun"/>
            <w:bCs/>
            <w:color w:val="000000"/>
            <w:szCs w:val="24"/>
            <w:lang w:val="en-US" w:eastAsia="zh-CN"/>
          </w:rPr>
          <w:delText>5.1.2.</w:delText>
        </w:r>
      </w:del>
      <w:del w:id="5992" w:author="Romano Giovanni" w:date="2017-10-23T19:53:00Z">
        <w:r w:rsidRPr="00CF3217" w:rsidDel="005C3462">
          <w:rPr>
            <w:rFonts w:eastAsia="SimSun"/>
            <w:bCs/>
            <w:color w:val="000000"/>
            <w:szCs w:val="24"/>
            <w:lang w:val="en-US" w:eastAsia="zh-CN"/>
          </w:rPr>
          <w:delText>12.</w:delText>
        </w:r>
      </w:del>
      <w:del w:id="5993" w:author="Romano Giovanni" w:date="2017-10-23T19:56:00Z">
        <w:r w:rsidRPr="00CF3217" w:rsidDel="002051B4">
          <w:rPr>
            <w:rFonts w:eastAsia="SimSun"/>
            <w:bCs/>
            <w:color w:val="000000"/>
            <w:szCs w:val="24"/>
            <w:lang w:val="en-US" w:eastAsia="zh-CN"/>
          </w:rPr>
          <w:delText>76</w:delText>
        </w:r>
      </w:del>
      <w:del w:id="5994" w:author="Romano Giovanni" w:date="2017-10-23T20:00:00Z">
        <w:r w:rsidRPr="00CF3217" w:rsidDel="002051B4">
          <w:rPr>
            <w:rFonts w:eastAsia="SimSun"/>
            <w:bCs/>
            <w:color w:val="000000"/>
            <w:szCs w:val="24"/>
            <w:lang w:val="en-US" w:eastAsia="zh-CN"/>
          </w:rPr>
          <w:tab/>
          <w:delText>TS 24.229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5995" w:author="Romano Giovanni" w:date="2017-10-23T20:00:00Z"/>
          <w:rFonts w:eastAsia="SimSun"/>
          <w:b/>
          <w:bCs/>
          <w:color w:val="000000"/>
          <w:sz w:val="30"/>
          <w:szCs w:val="30"/>
          <w:lang w:val="en-US" w:eastAsia="zh-CN"/>
        </w:rPr>
      </w:pPr>
      <w:del w:id="5996" w:author="Romano Giovanni" w:date="2017-10-23T20:00:00Z">
        <w:r w:rsidRPr="00CF3217" w:rsidDel="002051B4">
          <w:rPr>
            <w:rFonts w:eastAsia="SimSun"/>
            <w:b/>
            <w:bCs/>
            <w:color w:val="000000"/>
            <w:szCs w:val="24"/>
            <w:lang w:val="en-US" w:eastAsia="zh-CN"/>
          </w:rPr>
          <w:delText>IP multimedia call control protocol based on Session Initiation Protocol (SIP) and Session Description Protocol (SDP);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5997" w:author="Romano Giovanni" w:date="2017-10-23T20:00:00Z"/>
          <w:rFonts w:eastAsia="SimSun"/>
          <w:color w:val="000000"/>
          <w:szCs w:val="24"/>
          <w:lang w:val="en-US" w:eastAsia="zh-CN"/>
        </w:rPr>
      </w:pPr>
      <w:del w:id="5998" w:author="Romano Giovanni" w:date="2017-10-23T20:00:00Z">
        <w:r w:rsidRPr="00CF3217" w:rsidDel="002051B4">
          <w:rPr>
            <w:rFonts w:eastAsia="SimSun"/>
            <w:color w:val="000000"/>
            <w:szCs w:val="24"/>
            <w:lang w:val="en-US" w:eastAsia="zh-CN"/>
          </w:rPr>
          <w:delText xml:space="preserve">This specification document defines a call control protocol for use in the IP Multimedia (IM) Core Network (CN) subsystem based on the Session </w:delText>
        </w:r>
        <w:r w:rsidRPr="00CF3217" w:rsidDel="002051B4">
          <w:rPr>
            <w:rFonts w:eastAsia="SimSun"/>
            <w:color w:val="000000"/>
            <w:szCs w:val="24"/>
            <w:lang w:val="en-US" w:eastAsia="zh-CN"/>
          </w:rPr>
          <w:lastRenderedPageBreak/>
          <w:delText>Initiation Protocol (SIP), and the associated Session Description Protocol (SDP).</w:delText>
        </w:r>
      </w:del>
    </w:p>
    <w:p w:rsidR="001D0093" w:rsidRPr="002D5C5B" w:rsidDel="002051B4" w:rsidRDefault="001D0093" w:rsidP="00C337DE">
      <w:pPr>
        <w:pStyle w:val="Titolo5"/>
        <w:rPr>
          <w:del w:id="5999" w:author="Romano Giovanni" w:date="2017-10-23T20:00:00Z"/>
          <w:rFonts w:eastAsia="SimSun"/>
          <w:bCs/>
          <w:color w:val="000000"/>
          <w:szCs w:val="24"/>
          <w:lang w:val="en-US" w:eastAsia="zh-CN"/>
        </w:rPr>
      </w:pPr>
      <w:del w:id="6000" w:author="Romano Giovanni" w:date="2017-10-23T20:00:00Z">
        <w:r w:rsidRPr="00CF3217" w:rsidDel="002051B4">
          <w:rPr>
            <w:rFonts w:eastAsia="SimSun"/>
            <w:bCs/>
            <w:color w:val="000000"/>
            <w:szCs w:val="24"/>
            <w:lang w:val="en-US" w:eastAsia="zh-CN"/>
          </w:rPr>
          <w:delText>5.1.2.</w:delText>
        </w:r>
      </w:del>
      <w:del w:id="6001" w:author="Romano Giovanni" w:date="2017-10-23T19:53:00Z">
        <w:r w:rsidRPr="00CF3217" w:rsidDel="005C3462">
          <w:rPr>
            <w:rFonts w:eastAsia="SimSun"/>
            <w:bCs/>
            <w:color w:val="000000"/>
            <w:szCs w:val="24"/>
            <w:lang w:val="en-US" w:eastAsia="zh-CN"/>
          </w:rPr>
          <w:delText>12.</w:delText>
        </w:r>
      </w:del>
      <w:del w:id="6002" w:author="Romano Giovanni" w:date="2017-10-23T19:56:00Z">
        <w:r w:rsidRPr="00CF3217" w:rsidDel="002051B4">
          <w:rPr>
            <w:rFonts w:eastAsia="SimSun"/>
            <w:bCs/>
            <w:color w:val="000000"/>
            <w:szCs w:val="24"/>
            <w:lang w:val="en-US" w:eastAsia="zh-CN"/>
          </w:rPr>
          <w:delText>77</w:delText>
        </w:r>
      </w:del>
      <w:del w:id="6003" w:author="Romano Giovanni" w:date="2017-10-23T20:00:00Z">
        <w:r w:rsidRPr="00CF3217" w:rsidDel="002051B4">
          <w:rPr>
            <w:rFonts w:eastAsia="SimSun"/>
            <w:bCs/>
            <w:color w:val="000000"/>
            <w:szCs w:val="24"/>
            <w:lang w:val="en-US" w:eastAsia="zh-CN"/>
          </w:rPr>
          <w:tab/>
          <w:delText>TS 24.234</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004" w:author="Romano Giovanni" w:date="2017-10-23T20:00:00Z"/>
          <w:rFonts w:eastAsia="SimSun"/>
          <w:b/>
          <w:bCs/>
          <w:color w:val="000000"/>
          <w:sz w:val="27"/>
          <w:szCs w:val="27"/>
          <w:lang w:val="en-US" w:eastAsia="zh-CN"/>
        </w:rPr>
      </w:pPr>
      <w:del w:id="6005" w:author="Romano Giovanni" w:date="2017-10-23T20:00:00Z">
        <w:r w:rsidRPr="00CF3217" w:rsidDel="002051B4">
          <w:rPr>
            <w:rFonts w:eastAsia="SimSun"/>
            <w:b/>
            <w:bCs/>
            <w:color w:val="000000"/>
            <w:szCs w:val="24"/>
            <w:lang w:val="en-US" w:eastAsia="zh-CN"/>
          </w:rPr>
          <w:delText>3GPP system to Wireless Local Area Network (WLAN) interworking; WLAN User Equipment (WLAN UE) to network protocols; Stage 3</w:delText>
        </w:r>
      </w:del>
    </w:p>
    <w:p w:rsidR="001D0093" w:rsidDel="002051B4" w:rsidRDefault="001D0093" w:rsidP="001D0093">
      <w:pPr>
        <w:widowControl w:val="0"/>
        <w:tabs>
          <w:tab w:val="clear" w:pos="1134"/>
          <w:tab w:val="clear" w:pos="1871"/>
          <w:tab w:val="clear" w:pos="2268"/>
          <w:tab w:val="left" w:pos="90"/>
        </w:tabs>
        <w:overflowPunct/>
        <w:textAlignment w:val="auto"/>
        <w:rPr>
          <w:del w:id="6006" w:author="Romano Giovanni" w:date="2017-10-23T20:00:00Z"/>
          <w:rFonts w:eastAsia="SimSun"/>
          <w:color w:val="000000"/>
          <w:szCs w:val="24"/>
          <w:lang w:val="en-US" w:eastAsia="zh-CN"/>
        </w:rPr>
      </w:pPr>
      <w:del w:id="6007" w:author="Romano Giovanni" w:date="2017-10-23T20:00:00Z">
        <w:r w:rsidRPr="00CF3217" w:rsidDel="002051B4">
          <w:rPr>
            <w:rFonts w:eastAsia="SimSun"/>
            <w:color w:val="000000"/>
            <w:szCs w:val="24"/>
            <w:lang w:val="en-US" w:eastAsia="zh-CN"/>
          </w:rPr>
          <w:delTex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3GPP network. Furthermore, the document specifies procedures within I-WLAN necessary in order for IMS emergency calls to be supported when I-WLAN is used as the underlying access network. These involve both network selection as well as tunnel management procedures.</w:delText>
        </w:r>
      </w:del>
    </w:p>
    <w:p w:rsidR="001D0093" w:rsidRPr="002D5C5B" w:rsidDel="002051B4" w:rsidRDefault="001D0093" w:rsidP="00C337DE">
      <w:pPr>
        <w:pStyle w:val="Titolo5"/>
        <w:rPr>
          <w:del w:id="6008" w:author="Romano Giovanni" w:date="2017-10-23T20:00:00Z"/>
          <w:rFonts w:eastAsia="SimSun"/>
          <w:bCs/>
          <w:color w:val="000000"/>
          <w:szCs w:val="24"/>
          <w:lang w:val="en-US" w:eastAsia="zh-CN"/>
        </w:rPr>
      </w:pPr>
      <w:del w:id="6009" w:author="Romano Giovanni" w:date="2017-10-23T20:00:00Z">
        <w:r w:rsidRPr="00CF3217" w:rsidDel="002051B4">
          <w:rPr>
            <w:rFonts w:eastAsia="SimSun"/>
            <w:bCs/>
            <w:color w:val="000000"/>
            <w:szCs w:val="24"/>
            <w:lang w:val="en-US" w:eastAsia="zh-CN"/>
          </w:rPr>
          <w:delText>5.1.2.</w:delText>
        </w:r>
      </w:del>
      <w:del w:id="6010" w:author="Romano Giovanni" w:date="2017-10-23T19:53:00Z">
        <w:r w:rsidRPr="00CF3217" w:rsidDel="005C3462">
          <w:rPr>
            <w:rFonts w:eastAsia="SimSun"/>
            <w:bCs/>
            <w:color w:val="000000"/>
            <w:szCs w:val="24"/>
            <w:lang w:val="en-US" w:eastAsia="zh-CN"/>
          </w:rPr>
          <w:delText>12.</w:delText>
        </w:r>
      </w:del>
      <w:del w:id="6011" w:author="Romano Giovanni" w:date="2017-10-23T19:56:00Z">
        <w:r w:rsidRPr="00CF3217" w:rsidDel="002051B4">
          <w:rPr>
            <w:rFonts w:eastAsia="SimSun"/>
            <w:bCs/>
            <w:color w:val="000000"/>
            <w:szCs w:val="24"/>
            <w:lang w:val="en-US" w:eastAsia="zh-CN"/>
          </w:rPr>
          <w:delText>78</w:delText>
        </w:r>
      </w:del>
      <w:del w:id="6012" w:author="Romano Giovanni" w:date="2017-10-23T20:00:00Z">
        <w:r w:rsidRPr="00CF3217" w:rsidDel="002051B4">
          <w:rPr>
            <w:rFonts w:eastAsia="SimSun"/>
            <w:bCs/>
            <w:color w:val="000000"/>
            <w:szCs w:val="24"/>
            <w:lang w:val="en-US" w:eastAsia="zh-CN"/>
          </w:rPr>
          <w:tab/>
          <w:delText>TS 24.235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13" w:author="Romano Giovanni" w:date="2017-10-23T20:00:00Z"/>
          <w:rFonts w:eastAsia="SimSun"/>
          <w:b/>
          <w:bCs/>
          <w:color w:val="000000"/>
          <w:sz w:val="30"/>
          <w:szCs w:val="30"/>
          <w:lang w:val="en-US" w:eastAsia="zh-CN"/>
        </w:rPr>
      </w:pPr>
      <w:del w:id="6014" w:author="Romano Giovanni" w:date="2017-10-23T20:00:00Z">
        <w:r w:rsidRPr="00CF3217" w:rsidDel="002051B4">
          <w:rPr>
            <w:rFonts w:eastAsia="SimSun"/>
            <w:b/>
            <w:bCs/>
            <w:color w:val="000000"/>
            <w:szCs w:val="24"/>
            <w:lang w:val="en-US" w:eastAsia="zh-CN"/>
          </w:rPr>
          <w:delText>3GPP System to Wireless Local Area Network (WLAN) interworking Management Object (MO)</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015" w:author="Romano Giovanni" w:date="2017-10-23T20:00:00Z"/>
          <w:rFonts w:eastAsia="SimSun"/>
          <w:color w:val="000000"/>
          <w:sz w:val="27"/>
          <w:szCs w:val="27"/>
          <w:lang w:val="en-US" w:eastAsia="zh-CN"/>
        </w:rPr>
      </w:pPr>
      <w:del w:id="6016" w:author="Romano Giovanni" w:date="2017-10-23T20:00:00Z">
        <w:r w:rsidRPr="00CF3217" w:rsidDel="002051B4">
          <w:rPr>
            <w:rFonts w:eastAsia="SimSun"/>
            <w:color w:val="000000"/>
            <w:szCs w:val="24"/>
            <w:lang w:val="en-US" w:eastAsia="zh-CN"/>
          </w:rPr>
          <w:delTex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delText>
        </w:r>
      </w:del>
    </w:p>
    <w:p w:rsidR="001D0093" w:rsidRPr="002D5C5B" w:rsidDel="002051B4" w:rsidRDefault="001D0093" w:rsidP="00C337DE">
      <w:pPr>
        <w:pStyle w:val="Titolo5"/>
        <w:spacing w:before="120"/>
        <w:rPr>
          <w:del w:id="6017" w:author="Romano Giovanni" w:date="2017-10-23T20:00:00Z"/>
          <w:rFonts w:eastAsia="SimSun"/>
          <w:bCs/>
          <w:color w:val="000000"/>
          <w:szCs w:val="24"/>
          <w:lang w:val="en-US" w:eastAsia="zh-CN"/>
        </w:rPr>
      </w:pPr>
      <w:del w:id="6018" w:author="Romano Giovanni" w:date="2017-10-23T20:00:00Z">
        <w:r w:rsidRPr="00CF3217" w:rsidDel="002051B4">
          <w:rPr>
            <w:rFonts w:eastAsia="SimSun"/>
            <w:bCs/>
            <w:color w:val="000000"/>
            <w:szCs w:val="24"/>
            <w:lang w:val="en-US" w:eastAsia="zh-CN"/>
          </w:rPr>
          <w:delText>5.1.2.</w:delText>
        </w:r>
      </w:del>
      <w:del w:id="6019" w:author="Romano Giovanni" w:date="2017-10-23T19:53:00Z">
        <w:r w:rsidRPr="00CF3217" w:rsidDel="005C3462">
          <w:rPr>
            <w:rFonts w:eastAsia="SimSun"/>
            <w:bCs/>
            <w:color w:val="000000"/>
            <w:szCs w:val="24"/>
            <w:lang w:val="en-US" w:eastAsia="zh-CN"/>
          </w:rPr>
          <w:delText>12.</w:delText>
        </w:r>
      </w:del>
      <w:del w:id="6020" w:author="Romano Giovanni" w:date="2017-10-23T19:56:00Z">
        <w:r w:rsidRPr="00CF3217" w:rsidDel="002051B4">
          <w:rPr>
            <w:rFonts w:eastAsia="SimSun"/>
            <w:bCs/>
            <w:color w:val="000000"/>
            <w:szCs w:val="24"/>
            <w:lang w:val="en-US" w:eastAsia="zh-CN"/>
          </w:rPr>
          <w:delText>79</w:delText>
        </w:r>
      </w:del>
      <w:del w:id="6021" w:author="Romano Giovanni" w:date="2017-10-23T20:00:00Z">
        <w:r w:rsidRPr="00CF3217" w:rsidDel="002051B4">
          <w:rPr>
            <w:rFonts w:eastAsia="SimSun"/>
            <w:bCs/>
            <w:color w:val="000000"/>
            <w:szCs w:val="24"/>
            <w:lang w:val="en-US" w:eastAsia="zh-CN"/>
          </w:rPr>
          <w:tab/>
          <w:delText>TS 24.237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22" w:author="Romano Giovanni" w:date="2017-10-23T20:00:00Z"/>
          <w:rFonts w:eastAsia="SimSun"/>
          <w:b/>
          <w:bCs/>
          <w:color w:val="000000"/>
          <w:sz w:val="30"/>
          <w:szCs w:val="30"/>
          <w:lang w:val="en-US" w:eastAsia="zh-CN"/>
        </w:rPr>
      </w:pPr>
      <w:del w:id="6023" w:author="Romano Giovanni" w:date="2017-10-23T20:00:00Z">
        <w:r w:rsidRPr="00CF3217" w:rsidDel="002051B4">
          <w:rPr>
            <w:rFonts w:eastAsia="SimSun"/>
            <w:b/>
            <w:bCs/>
            <w:color w:val="000000"/>
            <w:szCs w:val="24"/>
            <w:lang w:val="en-US" w:eastAsia="zh-CN"/>
          </w:rPr>
          <w:delText>IP Multimedia (IM) Core Network (CN) subsystem IP Multimedia Subsystem (IMS) service continuity; Stage 3</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024" w:author="Romano Giovanni" w:date="2017-10-23T20:00:00Z"/>
          <w:rFonts w:eastAsia="SimSun"/>
          <w:color w:val="000000"/>
          <w:sz w:val="27"/>
          <w:szCs w:val="27"/>
          <w:lang w:val="en-US" w:eastAsia="zh-CN"/>
        </w:rPr>
      </w:pPr>
      <w:del w:id="6025" w:author="Romano Giovanni" w:date="2017-10-23T20:00:00Z">
        <w:r w:rsidRPr="00CF3217" w:rsidDel="002051B4">
          <w:rPr>
            <w:rFonts w:eastAsia="SimSun"/>
            <w:color w:val="000000"/>
            <w:szCs w:val="24"/>
            <w:lang w:val="en-US" w:eastAsia="zh-CN"/>
          </w:rPr>
          <w:delText>This specification provides the protocol details for voice call continuity between the IP Multimedia (IM) Core Network (CN) subsystem based</w:delText>
        </w:r>
        <w:r w:rsidRPr="00CF3217" w:rsidDel="002051B4">
          <w:rPr>
            <w:rFonts w:eastAsia="SimSun"/>
            <w:color w:val="000000"/>
            <w:sz w:val="30"/>
            <w:szCs w:val="30"/>
            <w:lang w:val="en-US" w:eastAsia="zh-CN"/>
          </w:rPr>
          <w:delText xml:space="preserve"> </w:delText>
        </w:r>
        <w:r w:rsidRPr="00CF3217" w:rsidDel="002051B4">
          <w:rPr>
            <w:rFonts w:eastAsia="SimSun"/>
            <w:color w:val="000000"/>
            <w:szCs w:val="24"/>
            <w:lang w:val="en-US" w:eastAsia="zh-CN"/>
          </w:rPr>
          <w:delText>on the Session Initiation Protocol (SIP) and the Session Description Protocol (SDP) and the protocols of the 3GPP Circuit-Switched (CS) domain (CAP, MAP, ISUP, BICC and the NAS call control protocol for the CS access). Voice call continuity allows users to move between the</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CS domain and the IP Connectivity Access Network (e.g. WLAN interworking) with home IM CN subsystem functionality.</w:delText>
        </w:r>
      </w:del>
    </w:p>
    <w:p w:rsidR="001D0093" w:rsidRPr="002D5C5B" w:rsidDel="002051B4" w:rsidRDefault="001D0093" w:rsidP="00C337DE">
      <w:pPr>
        <w:pStyle w:val="Titolo5"/>
        <w:rPr>
          <w:del w:id="6026" w:author="Romano Giovanni" w:date="2017-10-23T20:00:00Z"/>
          <w:rFonts w:eastAsia="SimSun"/>
          <w:bCs/>
          <w:color w:val="000000"/>
          <w:szCs w:val="24"/>
          <w:lang w:val="en-US" w:eastAsia="zh-CN"/>
        </w:rPr>
      </w:pPr>
      <w:del w:id="6027" w:author="Romano Giovanni" w:date="2017-10-23T20:00:00Z">
        <w:r w:rsidRPr="00CF3217" w:rsidDel="002051B4">
          <w:rPr>
            <w:rFonts w:eastAsia="SimSun"/>
            <w:bCs/>
            <w:color w:val="000000"/>
            <w:szCs w:val="24"/>
            <w:lang w:val="en-US" w:eastAsia="zh-CN"/>
          </w:rPr>
          <w:delText>5.1.2.</w:delText>
        </w:r>
      </w:del>
      <w:del w:id="6028" w:author="Romano Giovanni" w:date="2017-10-23T19:53:00Z">
        <w:r w:rsidRPr="00CF3217" w:rsidDel="005C3462">
          <w:rPr>
            <w:rFonts w:eastAsia="SimSun"/>
            <w:bCs/>
            <w:color w:val="000000"/>
            <w:szCs w:val="24"/>
            <w:lang w:val="en-US" w:eastAsia="zh-CN"/>
          </w:rPr>
          <w:delText>12.</w:delText>
        </w:r>
      </w:del>
      <w:del w:id="6029" w:author="Romano Giovanni" w:date="2017-10-23T19:56:00Z">
        <w:r w:rsidRPr="00CF3217" w:rsidDel="002051B4">
          <w:rPr>
            <w:rFonts w:eastAsia="SimSun"/>
            <w:bCs/>
            <w:color w:val="000000"/>
            <w:szCs w:val="24"/>
            <w:lang w:val="en-US" w:eastAsia="zh-CN"/>
          </w:rPr>
          <w:delText>80</w:delText>
        </w:r>
      </w:del>
      <w:del w:id="6030" w:author="Romano Giovanni" w:date="2017-10-23T20:00:00Z">
        <w:r w:rsidRPr="00CF3217" w:rsidDel="002051B4">
          <w:rPr>
            <w:rFonts w:eastAsia="SimSun"/>
            <w:bCs/>
            <w:color w:val="000000"/>
            <w:szCs w:val="24"/>
            <w:lang w:val="en-US" w:eastAsia="zh-CN"/>
          </w:rPr>
          <w:tab/>
          <w:delText>TS 24.238</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31" w:author="Romano Giovanni" w:date="2017-10-23T20:00:00Z"/>
          <w:rFonts w:eastAsia="SimSun"/>
          <w:b/>
          <w:bCs/>
          <w:color w:val="000000"/>
          <w:sz w:val="30"/>
          <w:szCs w:val="30"/>
          <w:lang w:val="en-US" w:eastAsia="zh-CN"/>
        </w:rPr>
      </w:pPr>
      <w:del w:id="6032" w:author="Romano Giovanni" w:date="2017-10-23T20:00:00Z">
        <w:r w:rsidRPr="00CF3217" w:rsidDel="002051B4">
          <w:rPr>
            <w:rFonts w:eastAsia="SimSun"/>
            <w:b/>
            <w:bCs/>
            <w:color w:val="000000"/>
            <w:szCs w:val="24"/>
            <w:lang w:val="en-US" w:eastAsia="zh-CN"/>
          </w:rPr>
          <w:delText>Session Initiation Protocol (SIP) based user configuration; Stage 3</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033" w:author="Romano Giovanni" w:date="2017-10-23T20:00:00Z"/>
          <w:rFonts w:eastAsia="SimSun"/>
          <w:color w:val="000000"/>
          <w:sz w:val="27"/>
          <w:szCs w:val="27"/>
          <w:lang w:val="en-US" w:eastAsia="zh-CN"/>
        </w:rPr>
      </w:pPr>
      <w:del w:id="6034" w:author="Romano Giovanni" w:date="2017-10-23T20:00:00Z">
        <w:r w:rsidRPr="00CF3217" w:rsidDel="002051B4">
          <w:rPr>
            <w:rFonts w:eastAsia="SimSun"/>
            <w:color w:val="000000"/>
            <w:szCs w:val="24"/>
            <w:lang w:val="en-US" w:eastAsia="zh-CN"/>
          </w:rPr>
          <w:delTex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delText>
        </w:r>
      </w:del>
    </w:p>
    <w:p w:rsidR="001D0093" w:rsidRPr="002D5C5B" w:rsidDel="002051B4" w:rsidRDefault="001D0093" w:rsidP="00C337DE">
      <w:pPr>
        <w:pStyle w:val="Titolo5"/>
        <w:rPr>
          <w:del w:id="6035" w:author="Romano Giovanni" w:date="2017-10-23T20:00:00Z"/>
          <w:rFonts w:eastAsia="SimSun"/>
          <w:bCs/>
          <w:color w:val="000000"/>
          <w:szCs w:val="24"/>
          <w:lang w:val="en-US" w:eastAsia="zh-CN"/>
        </w:rPr>
      </w:pPr>
      <w:del w:id="6036" w:author="Romano Giovanni" w:date="2017-10-23T20:00:00Z">
        <w:r w:rsidRPr="00CF3217" w:rsidDel="002051B4">
          <w:rPr>
            <w:rFonts w:eastAsia="SimSun"/>
            <w:bCs/>
            <w:color w:val="000000"/>
            <w:szCs w:val="24"/>
            <w:lang w:val="en-US" w:eastAsia="zh-CN"/>
          </w:rPr>
          <w:delText>5.1.2.</w:delText>
        </w:r>
      </w:del>
      <w:del w:id="6037" w:author="Romano Giovanni" w:date="2017-10-23T19:53:00Z">
        <w:r w:rsidRPr="00CF3217" w:rsidDel="005C3462">
          <w:rPr>
            <w:rFonts w:eastAsia="SimSun"/>
            <w:bCs/>
            <w:color w:val="000000"/>
            <w:szCs w:val="24"/>
            <w:lang w:val="en-US" w:eastAsia="zh-CN"/>
          </w:rPr>
          <w:delText>12.</w:delText>
        </w:r>
      </w:del>
      <w:del w:id="6038" w:author="Romano Giovanni" w:date="2017-10-23T19:56:00Z">
        <w:r w:rsidRPr="00CF3217" w:rsidDel="002051B4">
          <w:rPr>
            <w:rFonts w:eastAsia="SimSun"/>
            <w:bCs/>
            <w:color w:val="000000"/>
            <w:szCs w:val="24"/>
            <w:lang w:val="en-US" w:eastAsia="zh-CN"/>
          </w:rPr>
          <w:delText>81</w:delText>
        </w:r>
      </w:del>
      <w:del w:id="6039" w:author="Romano Giovanni" w:date="2017-10-23T20:00:00Z">
        <w:r w:rsidRPr="00CF3217" w:rsidDel="002051B4">
          <w:rPr>
            <w:rFonts w:eastAsia="SimSun"/>
            <w:bCs/>
            <w:color w:val="000000"/>
            <w:szCs w:val="24"/>
            <w:lang w:val="en-US" w:eastAsia="zh-CN"/>
          </w:rPr>
          <w:tab/>
          <w:delText>TS 24.239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40" w:author="Romano Giovanni" w:date="2017-10-23T20:00:00Z"/>
          <w:rFonts w:eastAsia="SimSun"/>
          <w:b/>
          <w:bCs/>
          <w:color w:val="000000"/>
          <w:sz w:val="30"/>
          <w:szCs w:val="30"/>
          <w:lang w:val="en-US" w:eastAsia="zh-CN"/>
        </w:rPr>
      </w:pPr>
      <w:del w:id="6041" w:author="Romano Giovanni" w:date="2017-10-23T20:00:00Z">
        <w:r w:rsidRPr="00CF3217" w:rsidDel="002051B4">
          <w:rPr>
            <w:rFonts w:eastAsia="SimSun"/>
            <w:b/>
            <w:bCs/>
            <w:color w:val="000000"/>
            <w:szCs w:val="24"/>
            <w:lang w:val="en-US" w:eastAsia="zh-CN"/>
          </w:rPr>
          <w:delText>Flexible Alerting (FA) using IP Multimedia (IM) Core Network (CN) subsystem; Protocol specification</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042" w:author="Romano Giovanni" w:date="2017-10-23T20:00:00Z"/>
          <w:rFonts w:eastAsia="SimSun"/>
          <w:color w:val="000000"/>
          <w:sz w:val="27"/>
          <w:szCs w:val="27"/>
          <w:lang w:val="en-US" w:eastAsia="zh-CN"/>
        </w:rPr>
      </w:pPr>
      <w:del w:id="6043" w:author="Romano Giovanni" w:date="2017-10-23T20:00:00Z">
        <w:r w:rsidRPr="00CF3217" w:rsidDel="002051B4">
          <w:rPr>
            <w:rFonts w:eastAsia="SimSun"/>
            <w:color w:val="000000"/>
            <w:szCs w:val="24"/>
            <w:lang w:val="en-US" w:eastAsia="zh-CN"/>
          </w:rPr>
          <w:lastRenderedPageBreak/>
          <w:delTex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members) simultaneously. The first leg to be answered is connected to the calling party. The other call legs are abandoned. The document is applicable to User Equipment (UE) and Application Servers (AS) which are intended to support the FA supplementary service.</w:delText>
        </w:r>
      </w:del>
    </w:p>
    <w:p w:rsidR="001D0093" w:rsidRPr="002D5C5B" w:rsidDel="002051B4" w:rsidRDefault="001D0093" w:rsidP="00C337DE">
      <w:pPr>
        <w:pStyle w:val="Titolo5"/>
        <w:rPr>
          <w:del w:id="6044" w:author="Romano Giovanni" w:date="2017-10-23T20:00:00Z"/>
          <w:rFonts w:eastAsia="SimSun"/>
          <w:bCs/>
          <w:color w:val="000000"/>
          <w:szCs w:val="24"/>
          <w:lang w:val="en-US" w:eastAsia="zh-CN"/>
        </w:rPr>
      </w:pPr>
      <w:del w:id="6045"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046" w:author="Romano Giovanni" w:date="2017-10-23T19:53:00Z">
        <w:r w:rsidRPr="00CF3217" w:rsidDel="005C3462">
          <w:rPr>
            <w:rFonts w:eastAsia="SimSun"/>
            <w:bCs/>
            <w:color w:val="000000"/>
            <w:szCs w:val="24"/>
            <w:lang w:val="en-US" w:eastAsia="zh-CN"/>
          </w:rPr>
          <w:delText>12.</w:delText>
        </w:r>
      </w:del>
      <w:del w:id="6047" w:author="Romano Giovanni" w:date="2017-10-23T19:56:00Z">
        <w:r w:rsidRPr="00CF3217" w:rsidDel="002051B4">
          <w:rPr>
            <w:rFonts w:eastAsia="SimSun"/>
            <w:bCs/>
            <w:color w:val="000000"/>
            <w:szCs w:val="24"/>
            <w:lang w:val="en-US" w:eastAsia="zh-CN"/>
          </w:rPr>
          <w:delText>82</w:delText>
        </w:r>
      </w:del>
      <w:del w:id="6048" w:author="Romano Giovanni" w:date="2017-10-23T20:00:00Z">
        <w:r w:rsidRPr="00CF3217" w:rsidDel="002051B4">
          <w:rPr>
            <w:rFonts w:eastAsia="SimSun"/>
            <w:bCs/>
            <w:color w:val="000000"/>
            <w:szCs w:val="24"/>
            <w:lang w:val="en-US" w:eastAsia="zh-CN"/>
          </w:rPr>
          <w:tab/>
          <w:delText>TS 24.244</w:delText>
        </w:r>
      </w:del>
    </w:p>
    <w:p w:rsidR="001D0093" w:rsidRPr="00CF3217" w:rsidDel="002051B4" w:rsidRDefault="001D0093" w:rsidP="001D0093">
      <w:pPr>
        <w:rPr>
          <w:del w:id="6049" w:author="Romano Giovanni" w:date="2017-10-23T20:00:00Z"/>
          <w:rFonts w:eastAsia="SimSun"/>
          <w:b/>
          <w:bCs/>
          <w:sz w:val="30"/>
          <w:szCs w:val="30"/>
          <w:lang w:val="en-US" w:eastAsia="zh-CN"/>
        </w:rPr>
      </w:pPr>
      <w:del w:id="6050" w:author="Romano Giovanni" w:date="2017-10-23T20:00:00Z">
        <w:r w:rsidRPr="00CF3217" w:rsidDel="002051B4">
          <w:rPr>
            <w:rFonts w:eastAsia="SimSun"/>
            <w:b/>
            <w:bCs/>
            <w:lang w:val="en-US" w:eastAsia="zh-CN"/>
          </w:rPr>
          <w:delText xml:space="preserve">Wireless LAN control plane protocol for trusted WLAN access to EPC; Stage 3 </w:delText>
        </w:r>
      </w:del>
    </w:p>
    <w:p w:rsidR="001D0093" w:rsidRPr="00CF3217" w:rsidDel="002051B4" w:rsidRDefault="001D0093" w:rsidP="001D0093">
      <w:pPr>
        <w:rPr>
          <w:del w:id="6051" w:author="Romano Giovanni" w:date="2017-10-23T20:00:00Z"/>
          <w:rFonts w:eastAsia="SimSun"/>
          <w:lang w:val="en-US" w:eastAsia="zh-CN"/>
        </w:rPr>
      </w:pPr>
      <w:del w:id="6052" w:author="Romano Giovanni" w:date="2017-10-23T20:00:00Z">
        <w:r w:rsidRPr="00CF3217" w:rsidDel="002051B4">
          <w:rPr>
            <w:rFonts w:eastAsia="SimSun"/>
            <w:lang w:val="en-US" w:eastAsia="zh-CN"/>
          </w:rPr>
          <w:delText>This document specifies the procedures of the Wireless LAN control plane protocol (WLCP) for trusted WLAN access to EPC which is used between User Equipment (UE) and Trusted WLAN Access Gateway (TWAG) for multi-connection mode as specified in 3GPP TS 23.402.</w:delText>
        </w:r>
      </w:del>
    </w:p>
    <w:p w:rsidR="001D0093" w:rsidDel="002051B4" w:rsidRDefault="001D0093" w:rsidP="001D0093">
      <w:pPr>
        <w:rPr>
          <w:del w:id="6053" w:author="Romano Giovanni" w:date="2017-10-23T20:00:00Z"/>
          <w:rFonts w:eastAsia="SimSun"/>
          <w:lang w:val="en-US" w:eastAsia="zh-CN"/>
        </w:rPr>
      </w:pPr>
      <w:del w:id="6054" w:author="Romano Giovanni" w:date="2017-10-23T20:00:00Z">
        <w:r w:rsidRPr="00CF3217" w:rsidDel="002051B4">
          <w:rPr>
            <w:rFonts w:eastAsia="SimSun"/>
            <w:lang w:val="en-US" w:eastAsia="zh-CN"/>
          </w:rPr>
          <w:delText>This document also defines the message format, information elements coding, error handling and system parameters applied by the WLCP protocol.</w:delText>
        </w:r>
      </w:del>
    </w:p>
    <w:p w:rsidR="001D0093" w:rsidRPr="002D5C5B" w:rsidDel="002051B4" w:rsidRDefault="001D0093" w:rsidP="00C337DE">
      <w:pPr>
        <w:pStyle w:val="Titolo5"/>
        <w:rPr>
          <w:del w:id="6055" w:author="Romano Giovanni" w:date="2017-10-23T20:00:00Z"/>
          <w:rFonts w:eastAsia="SimSun"/>
          <w:bCs/>
          <w:color w:val="000000"/>
          <w:szCs w:val="24"/>
          <w:lang w:val="en-US" w:eastAsia="zh-CN"/>
        </w:rPr>
      </w:pPr>
      <w:del w:id="6056" w:author="Romano Giovanni" w:date="2017-10-23T20:00:00Z">
        <w:r w:rsidRPr="00CF3217" w:rsidDel="002051B4">
          <w:rPr>
            <w:rFonts w:eastAsia="SimSun"/>
            <w:bCs/>
            <w:color w:val="000000"/>
            <w:szCs w:val="24"/>
            <w:lang w:val="en-US" w:eastAsia="zh-CN"/>
          </w:rPr>
          <w:delText>5.1.2.</w:delText>
        </w:r>
      </w:del>
      <w:del w:id="6057" w:author="Romano Giovanni" w:date="2017-10-23T19:53:00Z">
        <w:r w:rsidRPr="00CF3217" w:rsidDel="005C3462">
          <w:rPr>
            <w:rFonts w:eastAsia="SimSun"/>
            <w:bCs/>
            <w:color w:val="000000"/>
            <w:szCs w:val="24"/>
            <w:lang w:val="en-US" w:eastAsia="zh-CN"/>
          </w:rPr>
          <w:delText>12.</w:delText>
        </w:r>
      </w:del>
      <w:del w:id="6058" w:author="Romano Giovanni" w:date="2017-10-23T19:56:00Z">
        <w:r w:rsidRPr="00CF3217" w:rsidDel="002051B4">
          <w:rPr>
            <w:rFonts w:eastAsia="SimSun"/>
            <w:bCs/>
            <w:color w:val="000000"/>
            <w:szCs w:val="24"/>
            <w:lang w:val="en-US" w:eastAsia="zh-CN"/>
          </w:rPr>
          <w:delText>83</w:delText>
        </w:r>
      </w:del>
      <w:del w:id="6059" w:author="Romano Giovanni" w:date="2017-10-23T20:00:00Z">
        <w:r w:rsidRPr="00CF3217" w:rsidDel="002051B4">
          <w:rPr>
            <w:rFonts w:eastAsia="SimSun"/>
            <w:bCs/>
            <w:color w:val="000000"/>
            <w:szCs w:val="24"/>
            <w:lang w:val="en-US" w:eastAsia="zh-CN"/>
          </w:rPr>
          <w:tab/>
          <w:delText>TS 24.247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60" w:author="Romano Giovanni" w:date="2017-10-23T20:00:00Z"/>
          <w:rFonts w:eastAsia="SimSun"/>
          <w:b/>
          <w:bCs/>
          <w:color w:val="000000"/>
          <w:sz w:val="30"/>
          <w:szCs w:val="30"/>
          <w:lang w:val="en-US" w:eastAsia="zh-CN"/>
        </w:rPr>
      </w:pPr>
      <w:del w:id="6061" w:author="Romano Giovanni" w:date="2017-10-23T20:00:00Z">
        <w:r w:rsidRPr="00CF3217" w:rsidDel="002051B4">
          <w:rPr>
            <w:rFonts w:eastAsia="SimSun"/>
            <w:b/>
            <w:bCs/>
            <w:color w:val="000000"/>
            <w:szCs w:val="24"/>
            <w:lang w:val="en-US" w:eastAsia="zh-CN"/>
          </w:rPr>
          <w:delText>Messaging service using the IP Multimedia (IM) Core Network (CN) subsystem;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062" w:author="Romano Giovanni" w:date="2017-10-23T20:00:00Z"/>
          <w:rFonts w:eastAsia="SimSun"/>
          <w:color w:val="000000"/>
          <w:szCs w:val="24"/>
          <w:lang w:val="en-US" w:eastAsia="zh-CN"/>
        </w:rPr>
      </w:pPr>
      <w:del w:id="6063" w:author="Romano Giovanni" w:date="2017-10-23T20:00:00Z">
        <w:r w:rsidRPr="00CF3217" w:rsidDel="002051B4">
          <w:rPr>
            <w:rFonts w:eastAsia="SimSun"/>
            <w:color w:val="000000"/>
            <w:szCs w:val="24"/>
            <w:lang w:val="en-US" w:eastAsia="zh-CN"/>
          </w:rPr>
          <w:delText>This specification provides the protocol details for the messaging service within the IP Multimedia CN Subsystem (IMS) based on the Session Initiation Protocol (SIP), the Session Description Protocol (SDP) and, the Message Session Relay Protocol (MSRP).</w:delText>
        </w:r>
      </w:del>
    </w:p>
    <w:p w:rsidR="001D0093" w:rsidRPr="002D5C5B" w:rsidDel="002051B4" w:rsidRDefault="001D0093" w:rsidP="00C337DE">
      <w:pPr>
        <w:pStyle w:val="Titolo5"/>
        <w:rPr>
          <w:del w:id="6064" w:author="Romano Giovanni" w:date="2017-10-23T20:00:00Z"/>
          <w:rFonts w:eastAsia="SimSun"/>
          <w:bCs/>
          <w:color w:val="000000"/>
          <w:szCs w:val="24"/>
          <w:lang w:val="en-US" w:eastAsia="zh-CN"/>
        </w:rPr>
      </w:pPr>
      <w:del w:id="6065" w:author="Romano Giovanni" w:date="2017-10-23T20:00:00Z">
        <w:r w:rsidRPr="00CF3217" w:rsidDel="002051B4">
          <w:rPr>
            <w:rFonts w:eastAsia="SimSun"/>
            <w:bCs/>
            <w:color w:val="000000"/>
            <w:szCs w:val="24"/>
            <w:lang w:val="en-US" w:eastAsia="zh-CN"/>
          </w:rPr>
          <w:delText>5.1.2.</w:delText>
        </w:r>
      </w:del>
      <w:del w:id="6066" w:author="Romano Giovanni" w:date="2017-10-23T19:53:00Z">
        <w:r w:rsidRPr="00CF3217" w:rsidDel="005C3462">
          <w:rPr>
            <w:rFonts w:eastAsia="SimSun"/>
            <w:bCs/>
            <w:color w:val="000000"/>
            <w:szCs w:val="24"/>
            <w:lang w:val="en-US" w:eastAsia="zh-CN"/>
          </w:rPr>
          <w:delText>12.</w:delText>
        </w:r>
      </w:del>
      <w:del w:id="6067" w:author="Romano Giovanni" w:date="2017-10-23T19:56:00Z">
        <w:r w:rsidRPr="00CF3217" w:rsidDel="002051B4">
          <w:rPr>
            <w:rFonts w:eastAsia="SimSun"/>
            <w:bCs/>
            <w:color w:val="000000"/>
            <w:szCs w:val="24"/>
            <w:lang w:val="en-US" w:eastAsia="zh-CN"/>
          </w:rPr>
          <w:delText>84</w:delText>
        </w:r>
      </w:del>
      <w:del w:id="6068" w:author="Romano Giovanni" w:date="2017-10-23T20:00:00Z">
        <w:r w:rsidRPr="00CF3217" w:rsidDel="002051B4">
          <w:rPr>
            <w:rFonts w:eastAsia="SimSun"/>
            <w:bCs/>
            <w:color w:val="000000"/>
            <w:szCs w:val="24"/>
            <w:lang w:val="en-US" w:eastAsia="zh-CN"/>
          </w:rPr>
          <w:tab/>
          <w:delText>TS 24.259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69" w:author="Romano Giovanni" w:date="2017-10-23T20:00:00Z"/>
          <w:rFonts w:eastAsia="SimSun"/>
          <w:b/>
          <w:bCs/>
          <w:color w:val="000000"/>
          <w:sz w:val="30"/>
          <w:szCs w:val="30"/>
          <w:lang w:val="en-US" w:eastAsia="zh-CN"/>
        </w:rPr>
      </w:pPr>
      <w:del w:id="6070" w:author="Romano Giovanni" w:date="2017-10-23T20:00:00Z">
        <w:r w:rsidRPr="00CF3217" w:rsidDel="002051B4">
          <w:rPr>
            <w:rFonts w:eastAsia="SimSun"/>
            <w:b/>
            <w:bCs/>
            <w:color w:val="000000"/>
            <w:szCs w:val="24"/>
            <w:lang w:val="en-US" w:eastAsia="zh-CN"/>
          </w:rPr>
          <w:delText>Personal Network Management (PNM);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071" w:author="Romano Giovanni" w:date="2017-10-23T20:00:00Z"/>
          <w:rFonts w:eastAsia="SimSun"/>
          <w:color w:val="000000"/>
          <w:szCs w:val="24"/>
          <w:lang w:val="en-US" w:eastAsia="zh-CN"/>
        </w:rPr>
      </w:pPr>
      <w:del w:id="6072" w:author="Romano Giovanni" w:date="2017-10-23T20:00:00Z">
        <w:r w:rsidRPr="00CF3217" w:rsidDel="002051B4">
          <w:rPr>
            <w:rFonts w:eastAsia="SimSun"/>
            <w:color w:val="000000"/>
            <w:szCs w:val="24"/>
            <w:lang w:val="en-US" w:eastAsia="zh-CN"/>
          </w:rPr>
          <w:delTex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delText>
        </w:r>
      </w:del>
    </w:p>
    <w:p w:rsidR="001D0093" w:rsidRPr="002D5C5B" w:rsidDel="002051B4" w:rsidRDefault="001D0093" w:rsidP="00C337DE">
      <w:pPr>
        <w:pStyle w:val="Titolo5"/>
        <w:rPr>
          <w:del w:id="6073" w:author="Romano Giovanni" w:date="2017-10-23T20:00:00Z"/>
          <w:rFonts w:eastAsia="SimSun"/>
          <w:bCs/>
          <w:color w:val="000000"/>
          <w:szCs w:val="24"/>
          <w:lang w:val="en-US" w:eastAsia="zh-CN"/>
        </w:rPr>
      </w:pPr>
      <w:del w:id="6074" w:author="Romano Giovanni" w:date="2017-10-23T20:00:00Z">
        <w:r w:rsidRPr="00CF3217" w:rsidDel="002051B4">
          <w:rPr>
            <w:rFonts w:eastAsia="SimSun"/>
            <w:bCs/>
            <w:color w:val="000000"/>
            <w:szCs w:val="24"/>
            <w:lang w:val="en-US" w:eastAsia="zh-CN"/>
          </w:rPr>
          <w:delText>5.1.2.</w:delText>
        </w:r>
      </w:del>
      <w:del w:id="6075" w:author="Romano Giovanni" w:date="2017-10-23T19:53:00Z">
        <w:r w:rsidRPr="00CF3217" w:rsidDel="005C3462">
          <w:rPr>
            <w:rFonts w:eastAsia="SimSun"/>
            <w:bCs/>
            <w:color w:val="000000"/>
            <w:szCs w:val="24"/>
            <w:lang w:val="en-US" w:eastAsia="zh-CN"/>
          </w:rPr>
          <w:delText>12.</w:delText>
        </w:r>
      </w:del>
      <w:del w:id="6076" w:author="Romano Giovanni" w:date="2017-10-23T19:57:00Z">
        <w:r w:rsidRPr="00CF3217" w:rsidDel="002051B4">
          <w:rPr>
            <w:rFonts w:eastAsia="SimSun"/>
            <w:bCs/>
            <w:color w:val="000000"/>
            <w:szCs w:val="24"/>
            <w:lang w:val="en-US" w:eastAsia="zh-CN"/>
          </w:rPr>
          <w:delText>85</w:delText>
        </w:r>
      </w:del>
      <w:del w:id="6077" w:author="Romano Giovanni" w:date="2017-10-23T20:00:00Z">
        <w:r w:rsidRPr="00CF3217" w:rsidDel="002051B4">
          <w:rPr>
            <w:rFonts w:eastAsia="SimSun"/>
            <w:bCs/>
            <w:color w:val="000000"/>
            <w:szCs w:val="24"/>
            <w:lang w:val="en-US" w:eastAsia="zh-CN"/>
          </w:rPr>
          <w:tab/>
          <w:delText>TS 24.279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78" w:author="Romano Giovanni" w:date="2017-10-23T20:00:00Z"/>
          <w:rFonts w:eastAsia="SimSun"/>
          <w:b/>
          <w:bCs/>
          <w:color w:val="000000"/>
          <w:sz w:val="30"/>
          <w:szCs w:val="30"/>
          <w:lang w:val="en-US" w:eastAsia="zh-CN"/>
        </w:rPr>
      </w:pPr>
      <w:del w:id="6079" w:author="Romano Giovanni" w:date="2017-10-23T20:00:00Z">
        <w:r w:rsidRPr="00CF3217" w:rsidDel="002051B4">
          <w:rPr>
            <w:rFonts w:eastAsia="SimSun"/>
            <w:b/>
            <w:bCs/>
            <w:color w:val="000000"/>
            <w:szCs w:val="24"/>
            <w:lang w:val="en-US" w:eastAsia="zh-CN"/>
          </w:rPr>
          <w:delText>Combining Circuit Switched (CS) and IP Multimedia Subsystem (IMS) services; Stage 3</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080" w:author="Romano Giovanni" w:date="2017-10-23T20:00:00Z"/>
          <w:rFonts w:eastAsia="SimSun"/>
          <w:color w:val="000000"/>
          <w:szCs w:val="24"/>
          <w:lang w:val="en-US" w:eastAsia="zh-CN"/>
        </w:rPr>
      </w:pPr>
      <w:del w:id="6081" w:author="Romano Giovanni" w:date="2017-10-23T20:00:00Z">
        <w:r w:rsidRPr="00CF3217" w:rsidDel="002051B4">
          <w:rPr>
            <w:rFonts w:eastAsia="SimSun"/>
            <w:color w:val="000000"/>
            <w:szCs w:val="24"/>
            <w:lang w:val="en-US" w:eastAsia="zh-CN"/>
          </w:rPr>
          <w:delTex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082" w:author="Romano Giovanni" w:date="2017-10-23T20:00:00Z"/>
          <w:rFonts w:eastAsia="SimSun"/>
          <w:color w:val="000000"/>
          <w:szCs w:val="24"/>
          <w:lang w:val="en-US" w:eastAsia="zh-CN"/>
        </w:rPr>
      </w:pPr>
      <w:del w:id="6083" w:author="Romano Giovanni" w:date="2017-10-23T20:00:00Z">
        <w:r w:rsidRPr="00CF3217" w:rsidDel="002051B4">
          <w:rPr>
            <w:rFonts w:eastAsia="SimSun"/>
            <w:color w:val="000000"/>
            <w:szCs w:val="24"/>
            <w:lang w:val="en-US" w:eastAsia="zh-CN"/>
          </w:rPr>
          <w:delText>It includes the necessary function as adding an IM session to an ongoing CS call, adding a CS call to an ongoing IM session, supplementary services as they relate to CSICS and supporting capability exchange.</w:delText>
        </w:r>
      </w:del>
    </w:p>
    <w:p w:rsidR="001D0093" w:rsidRPr="002D5C5B" w:rsidDel="002051B4" w:rsidRDefault="001D0093" w:rsidP="00C337DE">
      <w:pPr>
        <w:pStyle w:val="Titolo5"/>
        <w:rPr>
          <w:del w:id="6084" w:author="Romano Giovanni" w:date="2017-10-23T20:00:00Z"/>
          <w:rFonts w:eastAsia="SimSun"/>
          <w:bCs/>
          <w:color w:val="000000"/>
          <w:szCs w:val="24"/>
          <w:lang w:val="en-US" w:eastAsia="zh-CN"/>
        </w:rPr>
      </w:pPr>
      <w:del w:id="6085" w:author="Romano Giovanni" w:date="2017-10-23T20:00:00Z">
        <w:r w:rsidRPr="00CF3217" w:rsidDel="002051B4">
          <w:rPr>
            <w:rFonts w:eastAsia="SimSun"/>
            <w:bCs/>
            <w:color w:val="000000"/>
            <w:szCs w:val="24"/>
            <w:lang w:val="en-US" w:eastAsia="zh-CN"/>
          </w:rPr>
          <w:lastRenderedPageBreak/>
          <w:delText>5.1.2.</w:delText>
        </w:r>
      </w:del>
      <w:del w:id="6086" w:author="Romano Giovanni" w:date="2017-10-23T19:53:00Z">
        <w:r w:rsidRPr="00CF3217" w:rsidDel="005C3462">
          <w:rPr>
            <w:rFonts w:eastAsia="SimSun"/>
            <w:bCs/>
            <w:color w:val="000000"/>
            <w:szCs w:val="24"/>
            <w:lang w:val="en-US" w:eastAsia="zh-CN"/>
          </w:rPr>
          <w:delText>12.</w:delText>
        </w:r>
      </w:del>
      <w:del w:id="6087" w:author="Romano Giovanni" w:date="2017-10-23T19:57:00Z">
        <w:r w:rsidRPr="00CF3217" w:rsidDel="002051B4">
          <w:rPr>
            <w:rFonts w:eastAsia="SimSun"/>
            <w:bCs/>
            <w:color w:val="000000"/>
            <w:szCs w:val="24"/>
            <w:lang w:val="en-US" w:eastAsia="zh-CN"/>
          </w:rPr>
          <w:delText>86</w:delText>
        </w:r>
      </w:del>
      <w:del w:id="6088" w:author="Romano Giovanni" w:date="2017-10-23T20:00:00Z">
        <w:r w:rsidRPr="00CF3217" w:rsidDel="002051B4">
          <w:rPr>
            <w:rFonts w:eastAsia="SimSun"/>
            <w:bCs/>
            <w:color w:val="000000"/>
            <w:szCs w:val="24"/>
            <w:lang w:val="en-US" w:eastAsia="zh-CN"/>
          </w:rPr>
          <w:tab/>
          <w:delText>TS 24.285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89" w:author="Romano Giovanni" w:date="2017-10-23T20:00:00Z"/>
          <w:rFonts w:eastAsia="SimSun"/>
          <w:b/>
          <w:bCs/>
          <w:color w:val="000000"/>
          <w:sz w:val="30"/>
          <w:szCs w:val="30"/>
          <w:lang w:val="en-US" w:eastAsia="zh-CN"/>
        </w:rPr>
      </w:pPr>
      <w:del w:id="6090" w:author="Romano Giovanni" w:date="2017-10-23T20:00:00Z">
        <w:r w:rsidRPr="00CF3217" w:rsidDel="002051B4">
          <w:rPr>
            <w:rFonts w:eastAsia="SimSun"/>
            <w:b/>
            <w:bCs/>
            <w:color w:val="000000"/>
            <w:szCs w:val="24"/>
            <w:lang w:val="en-US" w:eastAsia="zh-CN"/>
          </w:rPr>
          <w:delText>Allowed Closed Subscriber Group (CSG) list; Management Object (MO)</w:delText>
        </w:r>
      </w:del>
    </w:p>
    <w:p w:rsidR="001D0093" w:rsidDel="002051B4" w:rsidRDefault="001D0093" w:rsidP="001D0093">
      <w:pPr>
        <w:widowControl w:val="0"/>
        <w:tabs>
          <w:tab w:val="clear" w:pos="1134"/>
          <w:tab w:val="clear" w:pos="1871"/>
          <w:tab w:val="clear" w:pos="2268"/>
          <w:tab w:val="left" w:pos="90"/>
        </w:tabs>
        <w:overflowPunct/>
        <w:textAlignment w:val="auto"/>
        <w:rPr>
          <w:del w:id="6091" w:author="Romano Giovanni" w:date="2017-10-23T20:00:00Z"/>
          <w:rFonts w:eastAsia="SimSun"/>
          <w:color w:val="000000"/>
          <w:szCs w:val="24"/>
          <w:lang w:val="en-US" w:eastAsia="zh-CN"/>
        </w:rPr>
      </w:pPr>
      <w:del w:id="6092" w:author="Romano Giovanni" w:date="2017-10-23T20:00:00Z">
        <w:r w:rsidRPr="00CF3217" w:rsidDel="002051B4">
          <w:rPr>
            <w:rFonts w:eastAsia="SimSun"/>
            <w:color w:val="000000"/>
            <w:szCs w:val="24"/>
            <w:lang w:val="en-US" w:eastAsia="zh-CN"/>
          </w:rPr>
          <w:delTex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delText>
        </w:r>
      </w:del>
    </w:p>
    <w:p w:rsidR="001D0093" w:rsidRPr="002D5C5B" w:rsidDel="002051B4" w:rsidRDefault="001D0093" w:rsidP="00C337DE">
      <w:pPr>
        <w:pStyle w:val="Titolo5"/>
        <w:rPr>
          <w:del w:id="6093" w:author="Romano Giovanni" w:date="2017-10-23T20:00:00Z"/>
          <w:rFonts w:eastAsia="SimSun"/>
          <w:bCs/>
          <w:color w:val="000000"/>
          <w:szCs w:val="24"/>
          <w:lang w:val="en-US" w:eastAsia="zh-CN"/>
        </w:rPr>
      </w:pPr>
      <w:del w:id="6094" w:author="Romano Giovanni" w:date="2017-10-23T20:00:00Z">
        <w:r w:rsidRPr="00CF3217" w:rsidDel="002051B4">
          <w:rPr>
            <w:rFonts w:eastAsia="SimSun"/>
            <w:bCs/>
            <w:color w:val="000000"/>
            <w:szCs w:val="24"/>
            <w:lang w:val="en-US" w:eastAsia="zh-CN"/>
          </w:rPr>
          <w:delText>5.1.2.</w:delText>
        </w:r>
      </w:del>
      <w:del w:id="6095" w:author="Romano Giovanni" w:date="2017-10-23T19:53:00Z">
        <w:r w:rsidRPr="00CF3217" w:rsidDel="005C3462">
          <w:rPr>
            <w:rFonts w:eastAsia="SimSun"/>
            <w:bCs/>
            <w:color w:val="000000"/>
            <w:szCs w:val="24"/>
            <w:lang w:val="en-US" w:eastAsia="zh-CN"/>
          </w:rPr>
          <w:delText>12.</w:delText>
        </w:r>
      </w:del>
      <w:del w:id="6096" w:author="Romano Giovanni" w:date="2017-10-23T19:57:00Z">
        <w:r w:rsidRPr="00CF3217" w:rsidDel="002051B4">
          <w:rPr>
            <w:rFonts w:eastAsia="SimSun"/>
            <w:bCs/>
            <w:color w:val="000000"/>
            <w:szCs w:val="24"/>
            <w:lang w:val="en-US" w:eastAsia="zh-CN"/>
          </w:rPr>
          <w:delText>87</w:delText>
        </w:r>
      </w:del>
      <w:del w:id="6097" w:author="Romano Giovanni" w:date="2017-10-23T20:00:00Z">
        <w:r w:rsidRPr="00CF3217" w:rsidDel="002051B4">
          <w:rPr>
            <w:rFonts w:eastAsia="SimSun"/>
            <w:bCs/>
            <w:color w:val="000000"/>
            <w:szCs w:val="24"/>
            <w:lang w:val="en-US" w:eastAsia="zh-CN"/>
          </w:rPr>
          <w:tab/>
          <w:delText>TS 24.286</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098" w:author="Romano Giovanni" w:date="2017-10-23T20:00:00Z"/>
          <w:rFonts w:eastAsia="SimSun"/>
          <w:b/>
          <w:bCs/>
          <w:color w:val="000000"/>
          <w:sz w:val="30"/>
          <w:szCs w:val="30"/>
          <w:lang w:val="en-US" w:eastAsia="zh-CN"/>
        </w:rPr>
      </w:pPr>
      <w:del w:id="6099" w:author="Romano Giovanni" w:date="2017-10-23T20:00:00Z">
        <w:r w:rsidRPr="00CF3217" w:rsidDel="002051B4">
          <w:rPr>
            <w:rFonts w:eastAsia="SimSun"/>
            <w:b/>
            <w:bCs/>
            <w:color w:val="000000"/>
            <w:szCs w:val="24"/>
            <w:lang w:val="en-US" w:eastAsia="zh-CN"/>
          </w:rPr>
          <w:delText>IP Multimedia (IM) Core Network (CN) subsystem Centralized Services (ICS); Management Object (MO)</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00" w:author="Romano Giovanni" w:date="2017-10-23T20:00:00Z"/>
          <w:rFonts w:eastAsia="SimSun"/>
          <w:color w:val="000000"/>
          <w:szCs w:val="24"/>
          <w:lang w:val="en-US" w:eastAsia="zh-CN"/>
        </w:rPr>
      </w:pPr>
      <w:del w:id="6101" w:author="Romano Giovanni" w:date="2017-10-23T20:00:00Z">
        <w:r w:rsidRPr="00CF3217" w:rsidDel="002051B4">
          <w:rPr>
            <w:rFonts w:eastAsia="SimSun"/>
            <w:color w:val="000000"/>
            <w:szCs w:val="24"/>
            <w:lang w:val="en-US" w:eastAsia="zh-CN"/>
          </w:rPr>
          <w:delTex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delText>
        </w:r>
      </w:del>
    </w:p>
    <w:p w:rsidR="001D0093" w:rsidRPr="002D5C5B" w:rsidDel="002051B4" w:rsidRDefault="001D0093" w:rsidP="00C337DE">
      <w:pPr>
        <w:pStyle w:val="Titolo5"/>
        <w:rPr>
          <w:del w:id="6102" w:author="Romano Giovanni" w:date="2017-10-23T20:00:00Z"/>
          <w:rFonts w:eastAsia="SimSun"/>
          <w:bCs/>
          <w:color w:val="000000"/>
          <w:szCs w:val="24"/>
          <w:lang w:val="en-US" w:eastAsia="zh-CN"/>
        </w:rPr>
      </w:pPr>
      <w:del w:id="6103" w:author="Romano Giovanni" w:date="2017-10-23T20:00:00Z">
        <w:r w:rsidRPr="00CF3217" w:rsidDel="002051B4">
          <w:rPr>
            <w:rFonts w:eastAsia="SimSun"/>
            <w:bCs/>
            <w:color w:val="000000"/>
            <w:szCs w:val="24"/>
            <w:lang w:val="en-US" w:eastAsia="zh-CN"/>
          </w:rPr>
          <w:delText>5.1.2.</w:delText>
        </w:r>
      </w:del>
      <w:del w:id="6104" w:author="Romano Giovanni" w:date="2017-10-23T19:53:00Z">
        <w:r w:rsidRPr="00CF3217" w:rsidDel="005C3462">
          <w:rPr>
            <w:rFonts w:eastAsia="SimSun"/>
            <w:bCs/>
            <w:color w:val="000000"/>
            <w:szCs w:val="24"/>
            <w:lang w:val="en-US" w:eastAsia="zh-CN"/>
          </w:rPr>
          <w:delText>12.</w:delText>
        </w:r>
      </w:del>
      <w:del w:id="6105" w:author="Romano Giovanni" w:date="2017-10-23T19:57:00Z">
        <w:r w:rsidRPr="00CF3217" w:rsidDel="002051B4">
          <w:rPr>
            <w:rFonts w:eastAsia="SimSun"/>
            <w:bCs/>
            <w:color w:val="000000"/>
            <w:szCs w:val="24"/>
            <w:lang w:val="en-US" w:eastAsia="zh-CN"/>
          </w:rPr>
          <w:delText>88</w:delText>
        </w:r>
      </w:del>
      <w:del w:id="6106" w:author="Romano Giovanni" w:date="2017-10-23T20:00:00Z">
        <w:r w:rsidRPr="00CF3217" w:rsidDel="002051B4">
          <w:rPr>
            <w:rFonts w:eastAsia="SimSun"/>
            <w:bCs/>
            <w:color w:val="000000"/>
            <w:szCs w:val="24"/>
            <w:lang w:val="en-US" w:eastAsia="zh-CN"/>
          </w:rPr>
          <w:tab/>
          <w:delText>TS 24.292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07" w:author="Romano Giovanni" w:date="2017-10-23T20:00:00Z"/>
          <w:rFonts w:eastAsia="SimSun"/>
          <w:b/>
          <w:bCs/>
          <w:color w:val="000000"/>
          <w:sz w:val="30"/>
          <w:szCs w:val="30"/>
          <w:lang w:val="en-US" w:eastAsia="zh-CN"/>
        </w:rPr>
      </w:pPr>
      <w:del w:id="6108" w:author="Romano Giovanni" w:date="2017-10-23T20:00:00Z">
        <w:r w:rsidRPr="00CF3217" w:rsidDel="002051B4">
          <w:rPr>
            <w:rFonts w:eastAsia="SimSun"/>
            <w:b/>
            <w:bCs/>
            <w:color w:val="000000"/>
            <w:szCs w:val="24"/>
            <w:lang w:val="en-US" w:eastAsia="zh-CN"/>
          </w:rPr>
          <w:delText>IP Multimedia (IM) Core Network (CN) subsystem Centralized Services (ICS);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09" w:author="Romano Giovanni" w:date="2017-10-23T20:00:00Z"/>
          <w:rFonts w:eastAsia="SimSun"/>
          <w:color w:val="000000"/>
          <w:szCs w:val="24"/>
          <w:lang w:val="en-US" w:eastAsia="zh-CN"/>
        </w:rPr>
      </w:pPr>
      <w:del w:id="6110" w:author="Romano Giovanni" w:date="2017-10-23T20:00:00Z">
        <w:r w:rsidRPr="00CF3217" w:rsidDel="002051B4">
          <w:rPr>
            <w:rFonts w:eastAsia="SimSun"/>
            <w:color w:val="000000"/>
            <w:szCs w:val="24"/>
            <w:lang w:val="en-US" w:eastAsia="zh-CN"/>
          </w:rPr>
          <w:delTex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delText>
        </w:r>
      </w:del>
    </w:p>
    <w:p w:rsidR="001D0093" w:rsidRPr="002D5C5B" w:rsidDel="002051B4" w:rsidRDefault="001D0093" w:rsidP="00C337DE">
      <w:pPr>
        <w:pStyle w:val="Titolo5"/>
        <w:rPr>
          <w:del w:id="6111" w:author="Romano Giovanni" w:date="2017-10-23T20:00:00Z"/>
          <w:rFonts w:eastAsia="SimSun"/>
          <w:bCs/>
          <w:color w:val="000000"/>
          <w:szCs w:val="24"/>
          <w:lang w:val="en-US" w:eastAsia="zh-CN"/>
        </w:rPr>
      </w:pPr>
      <w:del w:id="6112" w:author="Romano Giovanni" w:date="2017-10-23T20:00:00Z">
        <w:r w:rsidRPr="00CF3217" w:rsidDel="002051B4">
          <w:rPr>
            <w:rFonts w:eastAsia="SimSun"/>
            <w:bCs/>
            <w:color w:val="000000"/>
            <w:szCs w:val="24"/>
            <w:lang w:val="en-US" w:eastAsia="zh-CN"/>
          </w:rPr>
          <w:delText>5.1.2.</w:delText>
        </w:r>
      </w:del>
      <w:del w:id="6113" w:author="Romano Giovanni" w:date="2017-10-23T19:53:00Z">
        <w:r w:rsidRPr="00CF3217" w:rsidDel="005C3462">
          <w:rPr>
            <w:rFonts w:eastAsia="SimSun"/>
            <w:bCs/>
            <w:color w:val="000000"/>
            <w:szCs w:val="24"/>
            <w:lang w:val="en-US" w:eastAsia="zh-CN"/>
          </w:rPr>
          <w:delText>12.</w:delText>
        </w:r>
      </w:del>
      <w:del w:id="6114" w:author="Romano Giovanni" w:date="2017-10-23T19:57:00Z">
        <w:r w:rsidRPr="00CF3217" w:rsidDel="002051B4">
          <w:rPr>
            <w:rFonts w:eastAsia="SimSun"/>
            <w:bCs/>
            <w:color w:val="000000"/>
            <w:szCs w:val="24"/>
            <w:lang w:val="en-US" w:eastAsia="zh-CN"/>
          </w:rPr>
          <w:delText>89</w:delText>
        </w:r>
      </w:del>
      <w:del w:id="6115" w:author="Romano Giovanni" w:date="2017-10-23T20:00:00Z">
        <w:r w:rsidRPr="00CF3217" w:rsidDel="002051B4">
          <w:rPr>
            <w:rFonts w:eastAsia="SimSun"/>
            <w:bCs/>
            <w:color w:val="000000"/>
            <w:szCs w:val="24"/>
            <w:lang w:val="en-US" w:eastAsia="zh-CN"/>
          </w:rPr>
          <w:tab/>
          <w:delText>TS 24.294</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16" w:author="Romano Giovanni" w:date="2017-10-23T20:00:00Z"/>
          <w:rFonts w:eastAsia="SimSun"/>
          <w:b/>
          <w:bCs/>
          <w:color w:val="000000"/>
          <w:sz w:val="30"/>
          <w:szCs w:val="30"/>
          <w:lang w:val="en-US" w:eastAsia="zh-CN"/>
        </w:rPr>
      </w:pPr>
      <w:del w:id="6117" w:author="Romano Giovanni" w:date="2017-10-23T20:00:00Z">
        <w:r w:rsidRPr="00CF3217" w:rsidDel="002051B4">
          <w:rPr>
            <w:rFonts w:eastAsia="SimSun"/>
            <w:b/>
            <w:bCs/>
            <w:color w:val="000000"/>
            <w:szCs w:val="24"/>
            <w:lang w:val="en-US" w:eastAsia="zh-CN"/>
          </w:rPr>
          <w:delText>IP Multimedia Subsystem (IMS) Centralized Services (ICS) protocol via I1 interface</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18" w:author="Romano Giovanni" w:date="2017-10-23T20:00:00Z"/>
          <w:rFonts w:eastAsia="SimSun"/>
          <w:color w:val="000000"/>
          <w:szCs w:val="24"/>
          <w:lang w:val="en-US" w:eastAsia="zh-CN"/>
        </w:rPr>
      </w:pPr>
      <w:del w:id="6119" w:author="Romano Giovanni" w:date="2017-10-23T20:00:00Z">
        <w:r w:rsidRPr="00CF3217" w:rsidDel="002051B4">
          <w:rPr>
            <w:rFonts w:eastAsia="SimSun"/>
            <w:color w:val="000000"/>
            <w:szCs w:val="24"/>
            <w:lang w:val="en-US" w:eastAsia="zh-CN"/>
          </w:rPr>
          <w:delTex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delText>
        </w:r>
      </w:del>
    </w:p>
    <w:p w:rsidR="001D0093" w:rsidRPr="002D5C5B" w:rsidDel="002051B4" w:rsidRDefault="001D0093" w:rsidP="00C337DE">
      <w:pPr>
        <w:pStyle w:val="Titolo5"/>
        <w:rPr>
          <w:del w:id="6120" w:author="Romano Giovanni" w:date="2017-10-23T20:00:00Z"/>
          <w:rFonts w:eastAsia="SimSun"/>
          <w:bCs/>
          <w:color w:val="000000"/>
          <w:szCs w:val="24"/>
          <w:lang w:val="en-US" w:eastAsia="zh-CN"/>
        </w:rPr>
      </w:pPr>
      <w:del w:id="6121" w:author="Romano Giovanni" w:date="2017-10-23T20:00:00Z">
        <w:r w:rsidRPr="00CF3217" w:rsidDel="002051B4">
          <w:rPr>
            <w:rFonts w:eastAsia="SimSun"/>
            <w:bCs/>
            <w:color w:val="000000"/>
            <w:szCs w:val="24"/>
            <w:lang w:val="en-US" w:eastAsia="zh-CN"/>
          </w:rPr>
          <w:delText>5.1.2.</w:delText>
        </w:r>
      </w:del>
      <w:del w:id="6122" w:author="Romano Giovanni" w:date="2017-10-23T19:53:00Z">
        <w:r w:rsidRPr="00CF3217" w:rsidDel="005C3462">
          <w:rPr>
            <w:rFonts w:eastAsia="SimSun"/>
            <w:bCs/>
            <w:color w:val="000000"/>
            <w:szCs w:val="24"/>
            <w:lang w:val="en-US" w:eastAsia="zh-CN"/>
          </w:rPr>
          <w:delText>12.</w:delText>
        </w:r>
      </w:del>
      <w:del w:id="6123" w:author="Romano Giovanni" w:date="2017-10-23T19:57:00Z">
        <w:r w:rsidRPr="00CF3217" w:rsidDel="002051B4">
          <w:rPr>
            <w:rFonts w:eastAsia="SimSun"/>
            <w:bCs/>
            <w:color w:val="000000"/>
            <w:szCs w:val="24"/>
            <w:lang w:val="en-US" w:eastAsia="zh-CN"/>
          </w:rPr>
          <w:delText>90</w:delText>
        </w:r>
      </w:del>
      <w:del w:id="6124" w:author="Romano Giovanni" w:date="2017-10-23T20:00:00Z">
        <w:r w:rsidRPr="00CF3217" w:rsidDel="002051B4">
          <w:rPr>
            <w:rFonts w:eastAsia="SimSun"/>
            <w:bCs/>
            <w:color w:val="000000"/>
            <w:szCs w:val="24"/>
            <w:lang w:val="en-US" w:eastAsia="zh-CN"/>
          </w:rPr>
          <w:tab/>
          <w:delText>TS 24.301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25" w:author="Romano Giovanni" w:date="2017-10-23T20:00:00Z"/>
          <w:rFonts w:eastAsia="SimSun"/>
          <w:b/>
          <w:bCs/>
          <w:color w:val="000000"/>
          <w:sz w:val="30"/>
          <w:szCs w:val="30"/>
          <w:lang w:val="en-US" w:eastAsia="zh-CN"/>
        </w:rPr>
      </w:pPr>
      <w:del w:id="6126" w:author="Romano Giovanni" w:date="2017-10-23T20:00:00Z">
        <w:r w:rsidRPr="00CF3217" w:rsidDel="002051B4">
          <w:rPr>
            <w:rFonts w:eastAsia="SimSun"/>
            <w:b/>
            <w:bCs/>
            <w:color w:val="000000"/>
            <w:szCs w:val="24"/>
            <w:lang w:val="en-US" w:eastAsia="zh-CN"/>
          </w:rPr>
          <w:delText>Non-Access-Stratum (NAS) protocol for Evolved Packet System (EPS);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27" w:author="Romano Giovanni" w:date="2017-10-23T20:00:00Z"/>
          <w:rFonts w:eastAsia="SimSun"/>
          <w:color w:val="000000"/>
          <w:szCs w:val="24"/>
          <w:lang w:val="en-US" w:eastAsia="zh-CN"/>
        </w:rPr>
      </w:pPr>
      <w:del w:id="6128" w:author="Romano Giovanni" w:date="2017-10-23T20:00:00Z">
        <w:r w:rsidRPr="00CF3217" w:rsidDel="002051B4">
          <w:rPr>
            <w:rFonts w:eastAsia="SimSun"/>
            <w:color w:val="000000"/>
            <w:szCs w:val="24"/>
            <w:lang w:val="en-US" w:eastAsia="zh-CN"/>
          </w:rPr>
          <w:delText xml:space="preserve">This document specifies the procedures used by the protocols for mobility management and session management between User Equipment (UE) and </w:delText>
        </w:r>
        <w:r w:rsidRPr="00CF3217" w:rsidDel="002051B4">
          <w:rPr>
            <w:rFonts w:eastAsia="SimSun"/>
            <w:color w:val="000000"/>
            <w:szCs w:val="24"/>
            <w:lang w:val="en-US" w:eastAsia="zh-CN"/>
          </w:rPr>
          <w:lastRenderedPageBreak/>
          <w:delText>Mobility Management Entity (MME) in the Evolved Packet System (EPS). These protocols belong to the non-access stratum (NAS).</w:delText>
        </w:r>
      </w:del>
    </w:p>
    <w:p w:rsidR="001D0093" w:rsidRPr="002D5C5B" w:rsidDel="002051B4" w:rsidRDefault="001D0093" w:rsidP="00C337DE">
      <w:pPr>
        <w:pStyle w:val="Titolo5"/>
        <w:rPr>
          <w:del w:id="6129" w:author="Romano Giovanni" w:date="2017-10-23T20:00:00Z"/>
          <w:rFonts w:eastAsia="SimSun"/>
          <w:bCs/>
          <w:color w:val="000000"/>
          <w:szCs w:val="24"/>
          <w:lang w:val="en-US" w:eastAsia="zh-CN"/>
        </w:rPr>
      </w:pPr>
      <w:del w:id="6130" w:author="Romano Giovanni" w:date="2017-10-23T20:00:00Z">
        <w:r w:rsidRPr="00CF3217" w:rsidDel="002051B4">
          <w:rPr>
            <w:rFonts w:eastAsia="SimSun"/>
            <w:bCs/>
            <w:color w:val="000000"/>
            <w:szCs w:val="24"/>
            <w:lang w:val="en-US" w:eastAsia="zh-CN"/>
          </w:rPr>
          <w:delText>5.1.2.</w:delText>
        </w:r>
      </w:del>
      <w:del w:id="6131" w:author="Romano Giovanni" w:date="2017-10-23T19:53:00Z">
        <w:r w:rsidRPr="00CF3217" w:rsidDel="005C3462">
          <w:rPr>
            <w:rFonts w:eastAsia="SimSun"/>
            <w:bCs/>
            <w:color w:val="000000"/>
            <w:szCs w:val="24"/>
            <w:lang w:val="en-US" w:eastAsia="zh-CN"/>
          </w:rPr>
          <w:delText>12.</w:delText>
        </w:r>
      </w:del>
      <w:del w:id="6132" w:author="Romano Giovanni" w:date="2017-10-23T19:57:00Z">
        <w:r w:rsidRPr="00CF3217" w:rsidDel="002051B4">
          <w:rPr>
            <w:rFonts w:eastAsia="SimSun"/>
            <w:bCs/>
            <w:color w:val="000000"/>
            <w:szCs w:val="24"/>
            <w:lang w:val="en-US" w:eastAsia="zh-CN"/>
          </w:rPr>
          <w:delText>91</w:delText>
        </w:r>
      </w:del>
      <w:del w:id="6133" w:author="Romano Giovanni" w:date="2017-10-23T20:00:00Z">
        <w:r w:rsidRPr="00CF3217" w:rsidDel="002051B4">
          <w:rPr>
            <w:rFonts w:eastAsia="SimSun"/>
            <w:bCs/>
            <w:color w:val="000000"/>
            <w:szCs w:val="24"/>
            <w:lang w:val="en-US" w:eastAsia="zh-CN"/>
          </w:rPr>
          <w:tab/>
          <w:delText>TS 24.302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34" w:author="Romano Giovanni" w:date="2017-10-23T20:00:00Z"/>
          <w:rFonts w:eastAsia="SimSun"/>
          <w:b/>
          <w:bCs/>
          <w:color w:val="000000"/>
          <w:sz w:val="30"/>
          <w:szCs w:val="30"/>
          <w:lang w:val="en-US" w:eastAsia="zh-CN"/>
        </w:rPr>
      </w:pPr>
      <w:del w:id="6135" w:author="Romano Giovanni" w:date="2017-10-23T20:00:00Z">
        <w:r w:rsidRPr="00CF3217" w:rsidDel="002051B4">
          <w:rPr>
            <w:rFonts w:eastAsia="SimSun"/>
            <w:b/>
            <w:bCs/>
            <w:color w:val="000000"/>
            <w:szCs w:val="24"/>
            <w:lang w:val="en-US" w:eastAsia="zh-CN"/>
          </w:rPr>
          <w:delText>Access to the 3GPP Evolved Packet Core (EPC) via non-3GPP access networks;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36" w:author="Romano Giovanni" w:date="2017-10-23T20:00:00Z"/>
          <w:rFonts w:eastAsia="SimSun"/>
          <w:color w:val="000000"/>
          <w:szCs w:val="24"/>
          <w:lang w:val="en-US" w:eastAsia="zh-CN"/>
        </w:rPr>
      </w:pPr>
      <w:del w:id="6137" w:author="Romano Giovanni" w:date="2017-10-23T20:00:00Z">
        <w:r w:rsidRPr="00CF3217" w:rsidDel="002051B4">
          <w:rPr>
            <w:rFonts w:eastAsia="SimSun"/>
            <w:color w:val="000000"/>
            <w:szCs w:val="24"/>
            <w:lang w:val="en-US" w:eastAsia="zh-CN"/>
          </w:rPr>
          <w:delTex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delText>
        </w:r>
      </w:del>
    </w:p>
    <w:p w:rsidR="001D0093" w:rsidRPr="002D5C5B" w:rsidDel="002051B4" w:rsidRDefault="001D0093" w:rsidP="00C337DE">
      <w:pPr>
        <w:pStyle w:val="Titolo5"/>
        <w:rPr>
          <w:del w:id="6138" w:author="Romano Giovanni" w:date="2017-10-23T20:00:00Z"/>
          <w:rFonts w:eastAsia="SimSun"/>
          <w:bCs/>
          <w:color w:val="000000"/>
          <w:szCs w:val="24"/>
          <w:lang w:val="en-US" w:eastAsia="zh-CN"/>
        </w:rPr>
      </w:pPr>
      <w:del w:id="6139" w:author="Romano Giovanni" w:date="2017-10-23T20:00:00Z">
        <w:r w:rsidRPr="00CF3217" w:rsidDel="002051B4">
          <w:rPr>
            <w:rFonts w:eastAsia="SimSun"/>
            <w:bCs/>
            <w:color w:val="000000"/>
            <w:szCs w:val="24"/>
            <w:lang w:val="en-US" w:eastAsia="zh-CN"/>
          </w:rPr>
          <w:delText>5.1.2.</w:delText>
        </w:r>
      </w:del>
      <w:del w:id="6140" w:author="Romano Giovanni" w:date="2017-10-23T19:53:00Z">
        <w:r w:rsidRPr="00CF3217" w:rsidDel="005C3462">
          <w:rPr>
            <w:rFonts w:eastAsia="SimSun"/>
            <w:bCs/>
            <w:color w:val="000000"/>
            <w:szCs w:val="24"/>
            <w:lang w:val="en-US" w:eastAsia="zh-CN"/>
          </w:rPr>
          <w:delText>12.</w:delText>
        </w:r>
      </w:del>
      <w:del w:id="6141" w:author="Romano Giovanni" w:date="2017-10-23T19:57:00Z">
        <w:r w:rsidRPr="00CF3217" w:rsidDel="002051B4">
          <w:rPr>
            <w:rFonts w:eastAsia="SimSun"/>
            <w:bCs/>
            <w:color w:val="000000"/>
            <w:szCs w:val="24"/>
            <w:lang w:val="en-US" w:eastAsia="zh-CN"/>
          </w:rPr>
          <w:delText>92</w:delText>
        </w:r>
      </w:del>
      <w:del w:id="6142" w:author="Romano Giovanni" w:date="2017-10-23T20:00:00Z">
        <w:r w:rsidRPr="00CF3217" w:rsidDel="002051B4">
          <w:rPr>
            <w:rFonts w:eastAsia="SimSun"/>
            <w:bCs/>
            <w:color w:val="000000"/>
            <w:szCs w:val="24"/>
            <w:lang w:val="en-US" w:eastAsia="zh-CN"/>
          </w:rPr>
          <w:tab/>
          <w:delText>TS 24.303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43" w:author="Romano Giovanni" w:date="2017-10-23T20:00:00Z"/>
          <w:rFonts w:eastAsia="SimSun"/>
          <w:b/>
          <w:bCs/>
          <w:color w:val="000000"/>
          <w:sz w:val="30"/>
          <w:szCs w:val="30"/>
          <w:lang w:val="en-US" w:eastAsia="zh-CN"/>
        </w:rPr>
      </w:pPr>
      <w:del w:id="6144" w:author="Romano Giovanni" w:date="2017-10-23T20:00:00Z">
        <w:r w:rsidRPr="00CF3217" w:rsidDel="002051B4">
          <w:rPr>
            <w:rFonts w:eastAsia="SimSun"/>
            <w:b/>
            <w:bCs/>
            <w:color w:val="000000"/>
            <w:szCs w:val="24"/>
            <w:lang w:val="en-US" w:eastAsia="zh-CN"/>
          </w:rPr>
          <w:delText>Mobility management based on Dual-Stack Mobile IPv6; Stage 3</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45" w:author="Romano Giovanni" w:date="2017-10-23T20:00:00Z"/>
          <w:rFonts w:eastAsia="SimSun"/>
          <w:color w:val="000000"/>
          <w:szCs w:val="24"/>
          <w:lang w:val="en-US" w:eastAsia="zh-CN"/>
        </w:rPr>
      </w:pPr>
      <w:del w:id="6146" w:author="Romano Giovanni" w:date="2017-10-23T20:00:00Z">
        <w:r w:rsidRPr="00CF3217" w:rsidDel="002051B4">
          <w:rPr>
            <w:rFonts w:eastAsia="SimSun"/>
            <w:color w:val="000000"/>
            <w:szCs w:val="24"/>
            <w:lang w:val="en-US" w:eastAsia="zh-CN"/>
          </w:rPr>
          <w:delTex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delText>
        </w:r>
      </w:del>
    </w:p>
    <w:p w:rsidR="001D0093" w:rsidRPr="00C337DE" w:rsidDel="002051B4" w:rsidRDefault="001D0093" w:rsidP="00C337DE">
      <w:pPr>
        <w:pStyle w:val="Titolo5"/>
        <w:rPr>
          <w:del w:id="6147" w:author="Romano Giovanni" w:date="2017-10-23T20:00:00Z"/>
          <w:rFonts w:eastAsia="SimSun"/>
          <w:bCs/>
          <w:szCs w:val="24"/>
          <w:lang w:val="en-US" w:eastAsia="zh-CN"/>
        </w:rPr>
      </w:pPr>
      <w:del w:id="6148" w:author="Romano Giovanni" w:date="2017-10-23T20:00:00Z">
        <w:r w:rsidRPr="008F6314" w:rsidDel="002051B4">
          <w:rPr>
            <w:rFonts w:eastAsia="SimSun"/>
            <w:bCs/>
            <w:szCs w:val="24"/>
            <w:lang w:val="en-US" w:eastAsia="zh-CN"/>
          </w:rPr>
          <w:delText>5.1.2.</w:delText>
        </w:r>
      </w:del>
      <w:del w:id="6149" w:author="Romano Giovanni" w:date="2017-10-23T19:53:00Z">
        <w:r w:rsidRPr="008F6314" w:rsidDel="005C3462">
          <w:rPr>
            <w:rFonts w:eastAsia="SimSun"/>
            <w:bCs/>
            <w:szCs w:val="24"/>
            <w:lang w:val="en-US" w:eastAsia="zh-CN"/>
          </w:rPr>
          <w:delText>12.</w:delText>
        </w:r>
      </w:del>
      <w:del w:id="6150" w:author="Romano Giovanni" w:date="2017-10-23T19:57:00Z">
        <w:r w:rsidRPr="008F6314" w:rsidDel="002051B4">
          <w:rPr>
            <w:rFonts w:eastAsia="SimSun"/>
            <w:bCs/>
            <w:szCs w:val="24"/>
            <w:lang w:val="en-US" w:eastAsia="zh-CN"/>
          </w:rPr>
          <w:delText>93</w:delText>
        </w:r>
      </w:del>
      <w:del w:id="6151" w:author="Romano Giovanni" w:date="2017-10-23T20:00:00Z">
        <w:r w:rsidRPr="008F6314" w:rsidDel="002051B4">
          <w:rPr>
            <w:rFonts w:eastAsia="SimSun"/>
            <w:bCs/>
            <w:szCs w:val="24"/>
            <w:lang w:val="en-US" w:eastAsia="zh-CN"/>
          </w:rPr>
          <w:tab/>
          <w:delText>TS 24.304</w:delText>
        </w:r>
      </w:del>
    </w:p>
    <w:p w:rsidR="001D0093" w:rsidRPr="008F6314" w:rsidDel="002051B4" w:rsidRDefault="001D0093" w:rsidP="001D0093">
      <w:pPr>
        <w:keepNext/>
        <w:keepLines/>
        <w:widowControl w:val="0"/>
        <w:tabs>
          <w:tab w:val="clear" w:pos="1134"/>
          <w:tab w:val="clear" w:pos="1871"/>
          <w:tab w:val="clear" w:pos="2268"/>
          <w:tab w:val="left" w:pos="90"/>
        </w:tabs>
        <w:overflowPunct/>
        <w:spacing w:before="91"/>
        <w:textAlignment w:val="auto"/>
        <w:rPr>
          <w:del w:id="6152" w:author="Romano Giovanni" w:date="2017-10-23T20:00:00Z"/>
          <w:rFonts w:eastAsia="SimSun"/>
          <w:b/>
          <w:bCs/>
          <w:sz w:val="30"/>
          <w:szCs w:val="30"/>
          <w:lang w:val="en-US" w:eastAsia="zh-CN"/>
        </w:rPr>
      </w:pPr>
      <w:del w:id="6153" w:author="Romano Giovanni" w:date="2017-10-23T20:00:00Z">
        <w:r w:rsidRPr="008F6314" w:rsidDel="002051B4">
          <w:rPr>
            <w:rFonts w:eastAsia="SimSun"/>
            <w:b/>
            <w:bCs/>
            <w:szCs w:val="24"/>
            <w:lang w:val="en-US" w:eastAsia="zh-CN"/>
          </w:rPr>
          <w:delText>Mobility management based on Mobile IPv4; User Equipment (UE) – foreign agent interface; Stage 3</w:delText>
        </w:r>
      </w:del>
    </w:p>
    <w:p w:rsidR="001D0093" w:rsidRPr="008F6314" w:rsidDel="002051B4" w:rsidRDefault="001D0093" w:rsidP="001D0093">
      <w:pPr>
        <w:keepNext/>
        <w:keepLines/>
        <w:widowControl w:val="0"/>
        <w:tabs>
          <w:tab w:val="clear" w:pos="1134"/>
          <w:tab w:val="clear" w:pos="1871"/>
          <w:tab w:val="clear" w:pos="2268"/>
          <w:tab w:val="left" w:pos="90"/>
        </w:tabs>
        <w:overflowPunct/>
        <w:spacing w:before="0"/>
        <w:textAlignment w:val="auto"/>
        <w:rPr>
          <w:del w:id="6154" w:author="Romano Giovanni" w:date="2017-10-23T20:00:00Z"/>
          <w:rFonts w:eastAsia="SimSun"/>
          <w:szCs w:val="24"/>
          <w:lang w:val="en-US" w:eastAsia="zh-CN"/>
        </w:rPr>
      </w:pPr>
      <w:del w:id="6155" w:author="Romano Giovanni" w:date="2017-10-23T20:00:00Z">
        <w:r w:rsidRPr="008F6314" w:rsidDel="002051B4">
          <w:rPr>
            <w:rFonts w:eastAsia="SimSun"/>
            <w:szCs w:val="24"/>
            <w:lang w:val="en-US" w:eastAsia="zh-CN"/>
          </w:rPr>
          <w:delTex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delText>
        </w:r>
      </w:del>
    </w:p>
    <w:p w:rsidR="001D0093" w:rsidRPr="002D5C5B" w:rsidDel="002051B4" w:rsidRDefault="001D0093" w:rsidP="00C337DE">
      <w:pPr>
        <w:pStyle w:val="Titolo5"/>
        <w:rPr>
          <w:del w:id="6156" w:author="Romano Giovanni" w:date="2017-10-23T20:00:00Z"/>
          <w:rFonts w:eastAsia="SimSun"/>
          <w:bCs/>
          <w:color w:val="000000"/>
          <w:szCs w:val="24"/>
          <w:lang w:val="en-US" w:eastAsia="zh-CN"/>
        </w:rPr>
      </w:pPr>
      <w:del w:id="6157" w:author="Romano Giovanni" w:date="2017-10-23T20:00:00Z">
        <w:r w:rsidRPr="00CF3217" w:rsidDel="002051B4">
          <w:rPr>
            <w:rFonts w:eastAsia="SimSun"/>
            <w:bCs/>
            <w:color w:val="000000"/>
            <w:szCs w:val="24"/>
            <w:lang w:val="en-US" w:eastAsia="zh-CN"/>
          </w:rPr>
          <w:delText>5.1.2.</w:delText>
        </w:r>
      </w:del>
      <w:del w:id="6158" w:author="Romano Giovanni" w:date="2017-10-23T19:53:00Z">
        <w:r w:rsidRPr="00CF3217" w:rsidDel="005C3462">
          <w:rPr>
            <w:rFonts w:eastAsia="SimSun"/>
            <w:bCs/>
            <w:color w:val="000000"/>
            <w:szCs w:val="24"/>
            <w:lang w:val="en-US" w:eastAsia="zh-CN"/>
          </w:rPr>
          <w:delText>12.</w:delText>
        </w:r>
      </w:del>
      <w:del w:id="6159" w:author="Romano Giovanni" w:date="2017-10-23T19:57:00Z">
        <w:r w:rsidRPr="00CF3217" w:rsidDel="002051B4">
          <w:rPr>
            <w:rFonts w:eastAsia="SimSun"/>
            <w:bCs/>
            <w:color w:val="000000"/>
            <w:szCs w:val="24"/>
            <w:lang w:val="en-US" w:eastAsia="zh-CN"/>
          </w:rPr>
          <w:delText>94</w:delText>
        </w:r>
      </w:del>
      <w:del w:id="6160" w:author="Romano Giovanni" w:date="2017-10-23T20:00:00Z">
        <w:r w:rsidRPr="00CF3217" w:rsidDel="002051B4">
          <w:rPr>
            <w:rFonts w:eastAsia="SimSun"/>
            <w:bCs/>
            <w:color w:val="000000"/>
            <w:szCs w:val="24"/>
            <w:lang w:val="en-US" w:eastAsia="zh-CN"/>
          </w:rPr>
          <w:tab/>
          <w:delText>TS 24.305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61" w:author="Romano Giovanni" w:date="2017-10-23T20:00:00Z"/>
          <w:rFonts w:eastAsia="SimSun"/>
          <w:b/>
          <w:bCs/>
          <w:color w:val="000000"/>
          <w:sz w:val="30"/>
          <w:szCs w:val="30"/>
          <w:lang w:val="en-US" w:eastAsia="zh-CN"/>
        </w:rPr>
      </w:pPr>
      <w:del w:id="6162" w:author="Romano Giovanni" w:date="2017-10-23T20:00:00Z">
        <w:r w:rsidRPr="00CF3217" w:rsidDel="002051B4">
          <w:rPr>
            <w:rFonts w:eastAsia="SimSun"/>
            <w:b/>
            <w:bCs/>
            <w:color w:val="000000"/>
            <w:szCs w:val="24"/>
            <w:lang w:val="en-US" w:eastAsia="zh-CN"/>
          </w:rPr>
          <w:delText>Selective Disabling of 3GPP User Equipment Capabilities (SDoUE) Management Object (MO)</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63" w:author="Romano Giovanni" w:date="2017-10-23T20:00:00Z"/>
          <w:rFonts w:eastAsia="SimSun"/>
          <w:color w:val="000000"/>
          <w:szCs w:val="24"/>
          <w:lang w:val="en-US" w:eastAsia="zh-CN"/>
        </w:rPr>
      </w:pPr>
      <w:del w:id="6164" w:author="Romano Giovanni" w:date="2017-10-23T20:00:00Z">
        <w:r w:rsidRPr="00CF3217" w:rsidDel="002051B4">
          <w:rPr>
            <w:rFonts w:eastAsia="SimSun"/>
            <w:color w:val="000000"/>
            <w:szCs w:val="24"/>
            <w:lang w:val="en-US" w:eastAsia="zh-CN"/>
          </w:rPr>
          <w:delTex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delText>
        </w:r>
        <w:r w:rsidRPr="00CF3217" w:rsidDel="002051B4">
          <w:rPr>
            <w:rFonts w:eastAsia="SimSun"/>
            <w:color w:val="000000"/>
            <w:szCs w:val="24"/>
            <w:lang w:val="en-US" w:eastAsia="zh-CN"/>
          </w:rPr>
          <w:br/>
          <w:delText xml:space="preserve">The SDoUE MO is compatible with the OMA Device Management (DM) protocol specifications, version 1.2 and upwards, and is defined using the OMA </w:delText>
        </w:r>
        <w:r w:rsidRPr="00CF3217" w:rsidDel="002051B4">
          <w:rPr>
            <w:rFonts w:eastAsia="SimSun"/>
            <w:color w:val="000000"/>
            <w:szCs w:val="24"/>
            <w:lang w:val="en-US" w:eastAsia="zh-CN"/>
          </w:rPr>
          <w:lastRenderedPageBreak/>
          <w:delText xml:space="preserve">DM Device Description Framework (DDF) as described in the Enabler Release Definition OMA-ERELD-DM-V1_2. The SDoUE MO consists of the relevant parameters that can be managed for selective disabling of 3GPP UE capabilities. The SDoUE MO defines a repository of data into the ME. </w:delText>
        </w:r>
        <w:r w:rsidRPr="00CF3217" w:rsidDel="002051B4">
          <w:rPr>
            <w:rFonts w:eastAsia="SimSun"/>
            <w:color w:val="000000"/>
            <w:szCs w:val="24"/>
            <w:lang w:val="en-US" w:eastAsia="zh-CN"/>
          </w:rPr>
          <w:br/>
          <w:delText>The service requirements for selective disabling of 3GPP UE capabilities are defined in 3GPP TS 22.011.</w:delText>
        </w:r>
      </w:del>
    </w:p>
    <w:p w:rsidR="001D0093" w:rsidRPr="002D5C5B" w:rsidDel="002051B4" w:rsidRDefault="001D0093" w:rsidP="00C337DE">
      <w:pPr>
        <w:pStyle w:val="Titolo5"/>
        <w:rPr>
          <w:del w:id="6165" w:author="Romano Giovanni" w:date="2017-10-23T20:00:00Z"/>
          <w:rFonts w:eastAsia="SimSun"/>
          <w:bCs/>
          <w:color w:val="000000"/>
          <w:szCs w:val="24"/>
          <w:lang w:val="en-US" w:eastAsia="zh-CN"/>
        </w:rPr>
      </w:pPr>
      <w:del w:id="6166" w:author="Romano Giovanni" w:date="2017-10-23T20:00:00Z">
        <w:r w:rsidRPr="00CF3217" w:rsidDel="002051B4">
          <w:rPr>
            <w:rFonts w:eastAsia="SimSun"/>
            <w:bCs/>
            <w:color w:val="000000"/>
            <w:szCs w:val="24"/>
            <w:lang w:val="en-US" w:eastAsia="zh-CN"/>
          </w:rPr>
          <w:delText>5.1.2.</w:delText>
        </w:r>
      </w:del>
      <w:del w:id="6167" w:author="Romano Giovanni" w:date="2017-10-23T19:53:00Z">
        <w:r w:rsidRPr="00CF3217" w:rsidDel="005C3462">
          <w:rPr>
            <w:rFonts w:eastAsia="SimSun"/>
            <w:bCs/>
            <w:color w:val="000000"/>
            <w:szCs w:val="24"/>
            <w:lang w:val="en-US" w:eastAsia="zh-CN"/>
          </w:rPr>
          <w:delText>12.</w:delText>
        </w:r>
      </w:del>
      <w:del w:id="6168" w:author="Romano Giovanni" w:date="2017-10-23T19:57:00Z">
        <w:r w:rsidRPr="00CF3217" w:rsidDel="002051B4">
          <w:rPr>
            <w:rFonts w:eastAsia="SimSun"/>
            <w:bCs/>
            <w:color w:val="000000"/>
            <w:szCs w:val="24"/>
            <w:lang w:val="en-US" w:eastAsia="zh-CN"/>
          </w:rPr>
          <w:delText>95</w:delText>
        </w:r>
      </w:del>
      <w:del w:id="6169" w:author="Romano Giovanni" w:date="2017-10-23T20:00:00Z">
        <w:r w:rsidRPr="00CF3217" w:rsidDel="002051B4">
          <w:rPr>
            <w:rFonts w:eastAsia="SimSun"/>
            <w:bCs/>
            <w:color w:val="000000"/>
            <w:szCs w:val="24"/>
            <w:lang w:val="en-US" w:eastAsia="zh-CN"/>
          </w:rPr>
          <w:tab/>
          <w:delText>TS 24.312</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70" w:author="Romano Giovanni" w:date="2017-10-23T20:00:00Z"/>
          <w:rFonts w:eastAsia="SimSun"/>
          <w:b/>
          <w:bCs/>
          <w:color w:val="000000"/>
          <w:sz w:val="30"/>
          <w:szCs w:val="30"/>
          <w:lang w:val="en-US" w:eastAsia="zh-CN"/>
        </w:rPr>
      </w:pPr>
      <w:del w:id="6171" w:author="Romano Giovanni" w:date="2017-10-23T20:00:00Z">
        <w:r w:rsidRPr="00CF3217" w:rsidDel="002051B4">
          <w:rPr>
            <w:rFonts w:eastAsia="SimSun"/>
            <w:b/>
            <w:bCs/>
            <w:color w:val="000000"/>
            <w:szCs w:val="24"/>
            <w:lang w:val="en-US" w:eastAsia="zh-CN"/>
          </w:rPr>
          <w:delText>Access Network Discovery and Selection Function (ANDSF) Management Object (MO)</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172" w:author="Romano Giovanni" w:date="2017-10-23T20:00:00Z"/>
          <w:rFonts w:eastAsia="SimSun"/>
          <w:color w:val="000000"/>
          <w:szCs w:val="24"/>
          <w:lang w:val="en-US" w:eastAsia="zh-CN"/>
        </w:rPr>
      </w:pPr>
      <w:del w:id="6173" w:author="Romano Giovanni" w:date="2017-10-23T20:00:00Z">
        <w:r w:rsidRPr="00CF3217" w:rsidDel="002051B4">
          <w:rPr>
            <w:rFonts w:eastAsia="SimSun"/>
            <w:color w:val="000000"/>
            <w:szCs w:val="24"/>
            <w:lang w:val="en-US" w:eastAsia="zh-CN"/>
          </w:rPr>
          <w:delTex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by the ANDSF. The service requirements and the functional requirements for the access network discovery and selection are described in 3GPP</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TS 22.278 and in 3GPP TS 23.402 respectively.</w:delText>
        </w:r>
      </w:del>
    </w:p>
    <w:p w:rsidR="001D0093" w:rsidRPr="002D5C5B" w:rsidDel="002051B4" w:rsidRDefault="001D0093" w:rsidP="00C337DE">
      <w:pPr>
        <w:pStyle w:val="Titolo5"/>
        <w:rPr>
          <w:del w:id="6174" w:author="Romano Giovanni" w:date="2017-10-23T20:00:00Z"/>
          <w:rFonts w:eastAsia="SimSun"/>
          <w:bCs/>
          <w:color w:val="000000"/>
          <w:szCs w:val="24"/>
          <w:lang w:val="en-US" w:eastAsia="zh-CN"/>
        </w:rPr>
      </w:pPr>
      <w:del w:id="6175" w:author="Romano Giovanni" w:date="2017-10-23T20:00:00Z">
        <w:r w:rsidRPr="00CF3217" w:rsidDel="002051B4">
          <w:rPr>
            <w:rFonts w:eastAsia="SimSun"/>
            <w:bCs/>
            <w:color w:val="000000"/>
            <w:szCs w:val="24"/>
            <w:lang w:val="en-US" w:eastAsia="zh-CN"/>
          </w:rPr>
          <w:delText>5.1.2.</w:delText>
        </w:r>
      </w:del>
      <w:del w:id="6176" w:author="Romano Giovanni" w:date="2017-10-23T19:53:00Z">
        <w:r w:rsidRPr="00CF3217" w:rsidDel="005C3462">
          <w:rPr>
            <w:rFonts w:eastAsia="SimSun"/>
            <w:bCs/>
            <w:color w:val="000000"/>
            <w:szCs w:val="24"/>
            <w:lang w:val="en-US" w:eastAsia="zh-CN"/>
          </w:rPr>
          <w:delText>12.</w:delText>
        </w:r>
      </w:del>
      <w:del w:id="6177" w:author="Romano Giovanni" w:date="2017-10-23T19:57:00Z">
        <w:r w:rsidRPr="00CF3217" w:rsidDel="002051B4">
          <w:rPr>
            <w:rFonts w:eastAsia="SimSun"/>
            <w:bCs/>
            <w:color w:val="000000"/>
            <w:szCs w:val="24"/>
            <w:lang w:val="en-US" w:eastAsia="zh-CN"/>
          </w:rPr>
          <w:delText>96</w:delText>
        </w:r>
      </w:del>
      <w:del w:id="6178" w:author="Romano Giovanni" w:date="2017-10-23T20:00:00Z">
        <w:r w:rsidRPr="00CF3217" w:rsidDel="002051B4">
          <w:rPr>
            <w:rFonts w:eastAsia="SimSun"/>
            <w:bCs/>
            <w:color w:val="000000"/>
            <w:szCs w:val="24"/>
            <w:lang w:val="en-US" w:eastAsia="zh-CN"/>
          </w:rPr>
          <w:tab/>
          <w:delText>TS 24.315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179" w:author="Romano Giovanni" w:date="2017-10-23T20:00:00Z"/>
          <w:rFonts w:eastAsia="SimSun"/>
          <w:b/>
          <w:bCs/>
          <w:color w:val="000000"/>
          <w:sz w:val="30"/>
          <w:szCs w:val="30"/>
          <w:lang w:val="en-US" w:eastAsia="zh-CN"/>
        </w:rPr>
      </w:pPr>
      <w:del w:id="6180" w:author="Romano Giovanni" w:date="2017-10-23T20:00:00Z">
        <w:r w:rsidRPr="00CF3217" w:rsidDel="002051B4">
          <w:rPr>
            <w:rFonts w:eastAsia="SimSun"/>
            <w:b/>
            <w:bCs/>
            <w:color w:val="000000"/>
            <w:szCs w:val="24"/>
            <w:lang w:val="en-US" w:eastAsia="zh-CN"/>
          </w:rPr>
          <w:delText>IP Multimedia Subsystem (IMS) Operator Determined Barring (ODB); Stage 3: protocol specification</w:delText>
        </w:r>
      </w:del>
    </w:p>
    <w:p w:rsidR="001D0093" w:rsidDel="002051B4" w:rsidRDefault="001D0093" w:rsidP="001D0093">
      <w:pPr>
        <w:widowControl w:val="0"/>
        <w:tabs>
          <w:tab w:val="clear" w:pos="1134"/>
          <w:tab w:val="clear" w:pos="1871"/>
          <w:tab w:val="clear" w:pos="2268"/>
          <w:tab w:val="left" w:pos="90"/>
        </w:tabs>
        <w:overflowPunct/>
        <w:textAlignment w:val="auto"/>
        <w:rPr>
          <w:del w:id="6181" w:author="Romano Giovanni" w:date="2017-10-23T20:00:00Z"/>
          <w:rFonts w:eastAsia="SimSun"/>
          <w:color w:val="000000"/>
          <w:szCs w:val="24"/>
          <w:lang w:val="en-US" w:eastAsia="zh-CN"/>
        </w:rPr>
      </w:pPr>
      <w:del w:id="6182" w:author="Romano Giovanni" w:date="2017-10-23T20:00:00Z">
        <w:r w:rsidRPr="00CF3217" w:rsidDel="002051B4">
          <w:rPr>
            <w:rFonts w:eastAsia="SimSun"/>
            <w:color w:val="000000"/>
            <w:szCs w:val="24"/>
            <w:lang w:val="en-US" w:eastAsia="zh-CN"/>
          </w:rPr>
          <w:delTex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delText>
        </w:r>
      </w:del>
    </w:p>
    <w:p w:rsidR="001D0093" w:rsidRPr="002D5C5B" w:rsidDel="002051B4" w:rsidRDefault="001D0093" w:rsidP="00C337DE">
      <w:pPr>
        <w:pStyle w:val="Titolo5"/>
        <w:rPr>
          <w:del w:id="6183" w:author="Romano Giovanni" w:date="2017-10-23T20:00:00Z"/>
          <w:rFonts w:eastAsia="SimSun"/>
          <w:bCs/>
          <w:color w:val="000000"/>
          <w:szCs w:val="24"/>
          <w:lang w:val="en-US" w:eastAsia="zh-CN"/>
        </w:rPr>
      </w:pPr>
      <w:del w:id="6184"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185" w:author="Romano Giovanni" w:date="2017-10-23T19:53:00Z">
        <w:r w:rsidRPr="00CF3217" w:rsidDel="005C3462">
          <w:rPr>
            <w:rFonts w:eastAsia="SimSun"/>
            <w:bCs/>
            <w:color w:val="000000"/>
            <w:szCs w:val="24"/>
            <w:lang w:val="en-US" w:eastAsia="zh-CN"/>
          </w:rPr>
          <w:delText>12.</w:delText>
        </w:r>
      </w:del>
      <w:del w:id="6186" w:author="Romano Giovanni" w:date="2017-10-23T19:58:00Z">
        <w:r w:rsidRPr="00CF3217" w:rsidDel="002051B4">
          <w:rPr>
            <w:rFonts w:eastAsia="SimSun"/>
            <w:bCs/>
            <w:color w:val="000000"/>
            <w:szCs w:val="24"/>
            <w:lang w:val="en-US" w:eastAsia="zh-CN"/>
          </w:rPr>
          <w:delText>97</w:delText>
        </w:r>
      </w:del>
      <w:del w:id="6187" w:author="Romano Giovanni" w:date="2017-10-23T20:00:00Z">
        <w:r w:rsidRPr="00CF3217" w:rsidDel="002051B4">
          <w:rPr>
            <w:rFonts w:eastAsia="SimSun"/>
            <w:bCs/>
            <w:color w:val="000000"/>
            <w:szCs w:val="24"/>
            <w:lang w:val="en-US" w:eastAsia="zh-CN"/>
          </w:rPr>
          <w:tab/>
          <w:delText>TS 24.322</w:delText>
        </w:r>
      </w:del>
    </w:p>
    <w:p w:rsidR="001D0093" w:rsidRPr="00C337DE" w:rsidDel="002051B4" w:rsidRDefault="001D0093" w:rsidP="001D0093">
      <w:pPr>
        <w:rPr>
          <w:del w:id="6188" w:author="Romano Giovanni" w:date="2017-10-23T20:00:00Z"/>
          <w:rFonts w:eastAsia="SimSun"/>
          <w:b/>
          <w:bCs/>
          <w:color w:val="000000"/>
          <w:szCs w:val="24"/>
          <w:lang w:val="en-US" w:eastAsia="zh-CN"/>
        </w:rPr>
      </w:pPr>
      <w:del w:id="6189" w:author="Romano Giovanni" w:date="2017-10-23T20:00:00Z">
        <w:r w:rsidRPr="00CF3217" w:rsidDel="002051B4">
          <w:rPr>
            <w:rFonts w:eastAsia="SimSun"/>
            <w:b/>
            <w:bCs/>
            <w:color w:val="000000"/>
            <w:szCs w:val="24"/>
            <w:lang w:val="en-US" w:eastAsia="zh-CN"/>
          </w:rPr>
          <w:delText xml:space="preserve">Tunnelling of IP Multimedia Subsystem (IMS) services over restrictive access networks; Stage 3 </w:delText>
        </w:r>
      </w:del>
    </w:p>
    <w:p w:rsidR="001D0093" w:rsidRPr="00CF3217" w:rsidDel="002051B4" w:rsidRDefault="001D0093" w:rsidP="001D0093">
      <w:pPr>
        <w:rPr>
          <w:del w:id="6190" w:author="Romano Giovanni" w:date="2017-10-23T20:00:00Z"/>
          <w:rFonts w:eastAsia="SimSun"/>
          <w:lang w:val="en-US" w:eastAsia="zh-CN"/>
        </w:rPr>
      </w:pPr>
      <w:del w:id="6191" w:author="Romano Giovanni" w:date="2017-10-23T20:00:00Z">
        <w:r w:rsidRPr="00CF3217" w:rsidDel="002051B4">
          <w:rPr>
            <w:rFonts w:eastAsia="SimSun"/>
            <w:lang w:val="en-US" w:eastAsia="zh-CN"/>
          </w:rPr>
          <w:delTex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delText>
        </w:r>
      </w:del>
    </w:p>
    <w:p w:rsidR="001D0093" w:rsidDel="002051B4" w:rsidRDefault="001D0093" w:rsidP="001D0093">
      <w:pPr>
        <w:rPr>
          <w:del w:id="6192" w:author="Romano Giovanni" w:date="2017-10-23T20:00:00Z"/>
          <w:rFonts w:eastAsia="SimSun"/>
          <w:lang w:val="en-US" w:eastAsia="zh-CN"/>
        </w:rPr>
      </w:pPr>
      <w:del w:id="6193" w:author="Romano Giovanni" w:date="2017-10-23T20:00:00Z">
        <w:r w:rsidRPr="00CF3217" w:rsidDel="002051B4">
          <w:rPr>
            <w:rFonts w:eastAsia="SimSun"/>
            <w:lang w:val="en-US" w:eastAsia="zh-CN"/>
          </w:rPr>
          <w:delText>This document applies only to the case when the IMS traffic is not routed via EPC of a PLMN. Procedures for tunnelling of IMS traffic that is routed via EPC are specified in 3GPP TS 24.302 annex F.</w:delText>
        </w:r>
      </w:del>
    </w:p>
    <w:p w:rsidR="001D0093" w:rsidRPr="002D5C5B" w:rsidDel="002051B4" w:rsidRDefault="001D0093" w:rsidP="00C337DE">
      <w:pPr>
        <w:pStyle w:val="Titolo5"/>
        <w:rPr>
          <w:del w:id="6194" w:author="Romano Giovanni" w:date="2017-10-23T20:00:00Z"/>
          <w:rFonts w:eastAsia="SimSun"/>
          <w:bCs/>
          <w:color w:val="000000"/>
          <w:szCs w:val="24"/>
          <w:lang w:val="en-US" w:eastAsia="zh-CN"/>
        </w:rPr>
      </w:pPr>
      <w:del w:id="6195" w:author="Romano Giovanni" w:date="2017-10-23T20:00:00Z">
        <w:r w:rsidRPr="00CF3217" w:rsidDel="002051B4">
          <w:rPr>
            <w:rFonts w:eastAsia="SimSun"/>
            <w:bCs/>
            <w:color w:val="000000"/>
            <w:szCs w:val="24"/>
            <w:lang w:val="en-US" w:eastAsia="zh-CN"/>
          </w:rPr>
          <w:lastRenderedPageBreak/>
          <w:delText>5.1.2.</w:delText>
        </w:r>
      </w:del>
      <w:del w:id="6196" w:author="Romano Giovanni" w:date="2017-10-23T19:53:00Z">
        <w:r w:rsidRPr="00CF3217" w:rsidDel="005C3462">
          <w:rPr>
            <w:rFonts w:eastAsia="SimSun"/>
            <w:bCs/>
            <w:color w:val="000000"/>
            <w:szCs w:val="24"/>
            <w:lang w:val="en-US" w:eastAsia="zh-CN"/>
          </w:rPr>
          <w:delText>12.</w:delText>
        </w:r>
      </w:del>
      <w:del w:id="6197" w:author="Romano Giovanni" w:date="2017-10-23T19:58:00Z">
        <w:r w:rsidRPr="00CF3217" w:rsidDel="002051B4">
          <w:rPr>
            <w:rFonts w:eastAsia="SimSun"/>
            <w:bCs/>
            <w:color w:val="000000"/>
            <w:szCs w:val="24"/>
            <w:lang w:val="en-US" w:eastAsia="zh-CN"/>
          </w:rPr>
          <w:delText>98</w:delText>
        </w:r>
      </w:del>
      <w:del w:id="6198" w:author="Romano Giovanni" w:date="2017-10-23T20:00:00Z">
        <w:r w:rsidRPr="00CF3217" w:rsidDel="002051B4">
          <w:rPr>
            <w:rFonts w:eastAsia="SimSun"/>
            <w:bCs/>
            <w:color w:val="000000"/>
            <w:szCs w:val="24"/>
            <w:lang w:val="en-US" w:eastAsia="zh-CN"/>
          </w:rPr>
          <w:tab/>
          <w:delText>TS 24.327</w:delText>
        </w:r>
      </w:del>
    </w:p>
    <w:p w:rsidR="001D0093" w:rsidRPr="00CF3217" w:rsidDel="002051B4" w:rsidRDefault="001D0093" w:rsidP="001D0093">
      <w:pPr>
        <w:keepNext/>
        <w:keepLines/>
        <w:widowControl w:val="0"/>
        <w:tabs>
          <w:tab w:val="clear" w:pos="1134"/>
          <w:tab w:val="clear" w:pos="1871"/>
          <w:tab w:val="clear" w:pos="2268"/>
          <w:tab w:val="left" w:pos="90"/>
        </w:tabs>
        <w:overflowPunct/>
        <w:textAlignment w:val="auto"/>
        <w:rPr>
          <w:del w:id="6199" w:author="Romano Giovanni" w:date="2017-10-23T20:00:00Z"/>
          <w:rFonts w:eastAsia="SimSun"/>
          <w:b/>
          <w:bCs/>
          <w:color w:val="000000"/>
          <w:sz w:val="27"/>
          <w:szCs w:val="27"/>
          <w:lang w:val="en-US" w:eastAsia="zh-CN"/>
        </w:rPr>
      </w:pPr>
      <w:del w:id="6200" w:author="Romano Giovanni" w:date="2017-10-23T20:00:00Z">
        <w:r w:rsidRPr="00CF3217" w:rsidDel="002051B4">
          <w:rPr>
            <w:rFonts w:eastAsia="SimSun"/>
            <w:b/>
            <w:bCs/>
            <w:color w:val="000000"/>
            <w:szCs w:val="24"/>
            <w:lang w:val="en-US" w:eastAsia="zh-CN"/>
          </w:rPr>
          <w:delText>Mobility between 3GPP Wireless Local Area Network (WLAN) interworking (I-WLAN) and 3GPP systems; General Packet Radio System (GPRS) and 3GPP I-WLAN aspects; Stage 3</w:delText>
        </w:r>
      </w:del>
    </w:p>
    <w:p w:rsidR="001D0093" w:rsidDel="002051B4" w:rsidRDefault="001D0093" w:rsidP="001D0093">
      <w:pPr>
        <w:widowControl w:val="0"/>
        <w:tabs>
          <w:tab w:val="clear" w:pos="1134"/>
          <w:tab w:val="clear" w:pos="1871"/>
          <w:tab w:val="clear" w:pos="2268"/>
          <w:tab w:val="left" w:pos="90"/>
        </w:tabs>
        <w:overflowPunct/>
        <w:textAlignment w:val="auto"/>
        <w:rPr>
          <w:del w:id="6201" w:author="Romano Giovanni" w:date="2017-10-23T20:00:00Z"/>
          <w:rFonts w:eastAsia="SimSun"/>
          <w:color w:val="000000"/>
          <w:szCs w:val="24"/>
          <w:lang w:val="en-US" w:eastAsia="zh-CN"/>
        </w:rPr>
      </w:pPr>
      <w:del w:id="6202" w:author="Romano Giovanni" w:date="2017-10-23T20:00:00Z">
        <w:r w:rsidRPr="00CF3217" w:rsidDel="002051B4">
          <w:rPr>
            <w:rFonts w:eastAsia="SimSun"/>
            <w:color w:val="000000"/>
            <w:szCs w:val="24"/>
            <w:lang w:val="en-US" w:eastAsia="zh-CN"/>
          </w:rPr>
          <w:delTex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delText>
        </w:r>
      </w:del>
    </w:p>
    <w:p w:rsidR="001D0093" w:rsidRPr="002D5C5B" w:rsidDel="002051B4" w:rsidRDefault="001D0093" w:rsidP="00C337DE">
      <w:pPr>
        <w:pStyle w:val="Titolo5"/>
        <w:rPr>
          <w:del w:id="6203" w:author="Romano Giovanni" w:date="2017-10-23T20:00:00Z"/>
          <w:rFonts w:eastAsia="SimSun"/>
          <w:bCs/>
          <w:color w:val="000000"/>
          <w:szCs w:val="24"/>
          <w:lang w:val="en-US" w:eastAsia="zh-CN"/>
        </w:rPr>
      </w:pPr>
      <w:del w:id="6204"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205" w:author="Romano Giovanni" w:date="2017-10-23T19:53:00Z">
        <w:r w:rsidRPr="00CF3217" w:rsidDel="005C3462">
          <w:rPr>
            <w:rFonts w:eastAsia="SimSun"/>
            <w:bCs/>
            <w:color w:val="000000"/>
            <w:szCs w:val="24"/>
            <w:lang w:val="en-US" w:eastAsia="zh-CN"/>
          </w:rPr>
          <w:delText>12.</w:delText>
        </w:r>
      </w:del>
      <w:del w:id="6206" w:author="Romano Giovanni" w:date="2017-10-23T19:58:00Z">
        <w:r w:rsidRPr="00CF3217" w:rsidDel="002051B4">
          <w:rPr>
            <w:rFonts w:eastAsia="SimSun"/>
            <w:bCs/>
            <w:color w:val="000000"/>
            <w:szCs w:val="24"/>
            <w:lang w:val="en-US" w:eastAsia="zh-CN"/>
          </w:rPr>
          <w:delText>99</w:delText>
        </w:r>
      </w:del>
      <w:del w:id="6207" w:author="Romano Giovanni" w:date="2017-10-23T20:00:00Z">
        <w:r w:rsidRPr="00CF3217" w:rsidDel="002051B4">
          <w:rPr>
            <w:rFonts w:eastAsia="SimSun"/>
            <w:bCs/>
            <w:color w:val="000000"/>
            <w:szCs w:val="24"/>
            <w:lang w:val="en-US" w:eastAsia="zh-CN"/>
          </w:rPr>
          <w:tab/>
          <w:delText>TS 24.333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08" w:author="Romano Giovanni" w:date="2017-10-23T20:00:00Z"/>
          <w:rFonts w:eastAsia="SimSun"/>
          <w:b/>
          <w:bCs/>
          <w:color w:val="000000"/>
          <w:sz w:val="30"/>
          <w:szCs w:val="30"/>
          <w:lang w:val="en-US" w:eastAsia="zh-CN"/>
        </w:rPr>
      </w:pPr>
      <w:del w:id="6209" w:author="Romano Giovanni" w:date="2017-10-23T20:00:00Z">
        <w:r w:rsidRPr="00CF3217" w:rsidDel="002051B4">
          <w:rPr>
            <w:rFonts w:eastAsia="SimSun"/>
            <w:b/>
            <w:bCs/>
            <w:color w:val="000000"/>
            <w:szCs w:val="24"/>
            <w:lang w:val="en-US" w:eastAsia="zh-CN"/>
          </w:rPr>
          <w:delText xml:space="preserve">Proximity-services (ProSe) Management Objects (MO) </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10" w:author="Romano Giovanni" w:date="2017-10-23T20:00:00Z"/>
          <w:rFonts w:eastAsia="SimSun"/>
          <w:color w:val="000000"/>
          <w:szCs w:val="24"/>
          <w:lang w:val="en-US" w:eastAsia="zh-CN"/>
        </w:rPr>
      </w:pPr>
      <w:del w:id="6211" w:author="Romano Giovanni" w:date="2017-10-23T20:00:00Z">
        <w:r w:rsidRPr="00CF3217" w:rsidDel="002051B4">
          <w:rPr>
            <w:rFonts w:eastAsia="SimSun"/>
            <w:color w:val="000000"/>
            <w:szCs w:val="24"/>
            <w:lang w:val="en-US" w:eastAsia="zh-CN"/>
          </w:rPr>
          <w:delText>This document defines Management Objects (MO) that are used to configure the ProSe-enabled UE.</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12" w:author="Romano Giovanni" w:date="2017-10-23T20:00:00Z"/>
          <w:rFonts w:eastAsia="SimSun"/>
          <w:color w:val="000000"/>
          <w:szCs w:val="24"/>
          <w:lang w:val="en-US" w:eastAsia="zh-CN"/>
        </w:rPr>
      </w:pPr>
      <w:del w:id="6213" w:author="Romano Giovanni" w:date="2017-10-23T20:00:00Z">
        <w:r w:rsidRPr="00CF3217" w:rsidDel="002051B4">
          <w:rPr>
            <w:rFonts w:eastAsia="SimSun"/>
            <w:color w:val="000000"/>
            <w:szCs w:val="24"/>
            <w:lang w:val="en-US" w:eastAsia="zh-CN"/>
          </w:rPr>
          <w:delText>The MOs are compatible with the OMA Device Management (DM) protocol specifications, version 1.2 and upwards, and are defined using the OMA DM Device Description Framework (DDF) as described in the Enabler Release Definition OMA-ERELD-DM-V1_2.</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14" w:author="Romano Giovanni" w:date="2017-10-23T20:00:00Z"/>
          <w:rFonts w:eastAsia="SimSun"/>
          <w:color w:val="000000"/>
          <w:szCs w:val="24"/>
          <w:lang w:val="en-US" w:eastAsia="zh-CN"/>
        </w:rPr>
      </w:pPr>
      <w:del w:id="6215" w:author="Romano Giovanni" w:date="2017-10-23T20:00:00Z">
        <w:r w:rsidRPr="00CF3217" w:rsidDel="002051B4">
          <w:rPr>
            <w:rFonts w:eastAsia="SimSun"/>
            <w:color w:val="000000"/>
            <w:szCs w:val="24"/>
            <w:lang w:val="en-US" w:eastAsia="zh-CN"/>
          </w:rPr>
          <w:delText>The MOs consist of relevant parameters for provisioning and authorisation of ProSe at the ProSe-enabled UE.</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16" w:author="Romano Giovanni" w:date="2017-10-23T20:00:00Z"/>
          <w:rFonts w:eastAsia="SimSun"/>
          <w:color w:val="000000"/>
          <w:szCs w:val="24"/>
          <w:lang w:val="en-US" w:eastAsia="zh-CN"/>
        </w:rPr>
      </w:pPr>
      <w:del w:id="6217" w:author="Romano Giovanni" w:date="2017-10-23T20:00:00Z">
        <w:r w:rsidRPr="00CF3217" w:rsidDel="002051B4">
          <w:rPr>
            <w:rFonts w:eastAsia="SimSun"/>
            <w:color w:val="000000"/>
            <w:szCs w:val="24"/>
            <w:lang w:val="en-US" w:eastAsia="zh-CN"/>
          </w:rPr>
          <w:delText>The protocol aspects for ProSe are described in 3GPP TS 24.334.</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218" w:author="Romano Giovanni" w:date="2017-10-23T20:00:00Z"/>
          <w:rFonts w:eastAsia="SimSun"/>
          <w:color w:val="000000"/>
          <w:szCs w:val="24"/>
          <w:lang w:val="en-US" w:eastAsia="zh-CN"/>
        </w:rPr>
      </w:pPr>
      <w:del w:id="6219" w:author="Romano Giovanni" w:date="2017-10-23T20:00:00Z">
        <w:r w:rsidRPr="00CF3217" w:rsidDel="002051B4">
          <w:rPr>
            <w:rFonts w:eastAsia="SimSun"/>
            <w:color w:val="000000"/>
            <w:szCs w:val="24"/>
            <w:lang w:val="en-US" w:eastAsia="zh-CN"/>
          </w:rPr>
          <w:delText>In this release of the specification, ProSe direct discovery is supported only when the UE is served by E-UTRAN.</w:delText>
        </w:r>
      </w:del>
    </w:p>
    <w:p w:rsidR="001D0093" w:rsidRPr="002D5C5B" w:rsidDel="002051B4" w:rsidRDefault="001D0093" w:rsidP="00C337DE">
      <w:pPr>
        <w:pStyle w:val="Titolo5"/>
        <w:rPr>
          <w:del w:id="6220" w:author="Romano Giovanni" w:date="2017-10-23T20:00:00Z"/>
          <w:rFonts w:eastAsia="SimSun"/>
          <w:bCs/>
          <w:color w:val="000000"/>
          <w:szCs w:val="24"/>
          <w:lang w:val="en-US" w:eastAsia="zh-CN"/>
        </w:rPr>
      </w:pPr>
      <w:del w:id="6221"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222" w:author="Romano Giovanni" w:date="2017-10-23T19:53:00Z">
        <w:r w:rsidRPr="00CF3217" w:rsidDel="005C3462">
          <w:rPr>
            <w:rFonts w:eastAsia="SimSun"/>
            <w:bCs/>
            <w:color w:val="000000"/>
            <w:szCs w:val="24"/>
            <w:lang w:val="en-US" w:eastAsia="zh-CN"/>
          </w:rPr>
          <w:delText>12.</w:delText>
        </w:r>
      </w:del>
      <w:del w:id="6223" w:author="Romano Giovanni" w:date="2017-10-23T19:58:00Z">
        <w:r w:rsidRPr="00CF3217" w:rsidDel="002051B4">
          <w:rPr>
            <w:rFonts w:eastAsia="SimSun"/>
            <w:bCs/>
            <w:color w:val="000000"/>
            <w:szCs w:val="24"/>
            <w:lang w:val="en-US" w:eastAsia="zh-CN"/>
          </w:rPr>
          <w:delText>100</w:delText>
        </w:r>
      </w:del>
      <w:del w:id="6224" w:author="Romano Giovanni" w:date="2017-10-23T20:00:00Z">
        <w:r w:rsidRPr="00CF3217" w:rsidDel="002051B4">
          <w:rPr>
            <w:rFonts w:eastAsia="SimSun"/>
            <w:bCs/>
            <w:color w:val="000000"/>
            <w:szCs w:val="24"/>
            <w:lang w:val="en-US" w:eastAsia="zh-CN"/>
          </w:rPr>
          <w:tab/>
          <w:delText>TS 24.334</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25" w:author="Romano Giovanni" w:date="2017-10-23T20:00:00Z"/>
          <w:rFonts w:eastAsia="SimSun"/>
          <w:b/>
          <w:bCs/>
          <w:color w:val="000000"/>
          <w:szCs w:val="24"/>
          <w:lang w:val="en-US" w:eastAsia="zh-CN"/>
        </w:rPr>
      </w:pPr>
      <w:del w:id="6226" w:author="Romano Giovanni" w:date="2017-10-23T20:00:00Z">
        <w:r w:rsidRPr="00CF3217" w:rsidDel="002051B4">
          <w:rPr>
            <w:rFonts w:eastAsia="SimSun"/>
            <w:b/>
            <w:bCs/>
            <w:color w:val="000000"/>
            <w:szCs w:val="24"/>
            <w:lang w:val="en-US" w:eastAsia="zh-CN"/>
          </w:rPr>
          <w:delText>Proximity-services (ProSe) User Equipment (UE) to ProSe function protocol aspects; Stage 3</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27" w:author="Romano Giovanni" w:date="2017-10-23T20:00:00Z"/>
          <w:rFonts w:eastAsia="SimSun"/>
          <w:color w:val="000000"/>
          <w:szCs w:val="24"/>
          <w:lang w:val="en-US" w:eastAsia="zh-CN"/>
        </w:rPr>
      </w:pPr>
      <w:del w:id="6228" w:author="Romano Giovanni" w:date="2017-10-23T20:00:00Z">
        <w:r w:rsidRPr="00CF3217" w:rsidDel="002051B4">
          <w:rPr>
            <w:rFonts w:eastAsia="SimSun"/>
            <w:color w:val="000000"/>
            <w:szCs w:val="24"/>
            <w:lang w:val="en-US" w:eastAsia="zh-CN"/>
          </w:rPr>
          <w:delText>This document specifies the protocols for Proximity-based Services (ProSe) between: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29" w:author="Romano Giovanni" w:date="2017-10-23T20:00:00Z"/>
          <w:rFonts w:eastAsia="SimSun"/>
          <w:color w:val="000000"/>
          <w:szCs w:val="24"/>
          <w:lang w:val="en-US" w:eastAsia="zh-CN"/>
        </w:rPr>
      </w:pPr>
      <w:del w:id="6230" w:author="Romano Giovanni" w:date="2017-10-23T20:00:00Z">
        <w:r w:rsidRPr="00CF3217" w:rsidDel="002051B4">
          <w:rPr>
            <w:rFonts w:eastAsia="SimSun"/>
            <w:color w:val="000000"/>
            <w:szCs w:val="24"/>
            <w:lang w:val="en-US" w:eastAsia="zh-CN"/>
          </w:rPr>
          <w:delText>- the ProSe-enabled UE and the ProSe Function (over the PC3 interface); and</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31" w:author="Romano Giovanni" w:date="2017-10-23T20:00:00Z"/>
          <w:rFonts w:eastAsia="SimSun"/>
          <w:color w:val="000000"/>
          <w:szCs w:val="24"/>
          <w:lang w:val="en-US" w:eastAsia="zh-CN"/>
        </w:rPr>
      </w:pPr>
      <w:del w:id="6232" w:author="Romano Giovanni" w:date="2017-10-23T20:00:00Z">
        <w:r w:rsidRPr="00CF3217" w:rsidDel="002051B4">
          <w:rPr>
            <w:rFonts w:eastAsia="SimSun"/>
            <w:color w:val="000000"/>
            <w:szCs w:val="24"/>
            <w:lang w:val="en-US" w:eastAsia="zh-CN"/>
          </w:rPr>
          <w:delText>- two ProSe-enabled UEs (over the PC5 interface).</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33" w:author="Romano Giovanni" w:date="2017-10-23T20:00:00Z"/>
          <w:rFonts w:eastAsia="SimSun"/>
          <w:color w:val="000000"/>
          <w:szCs w:val="24"/>
          <w:lang w:val="en-US" w:eastAsia="zh-CN"/>
        </w:rPr>
      </w:pPr>
      <w:del w:id="6234" w:author="Romano Giovanni" w:date="2017-10-23T20:00:00Z">
        <w:r w:rsidRPr="00CF3217" w:rsidDel="002051B4">
          <w:rPr>
            <w:rFonts w:eastAsia="SimSun"/>
            <w:color w:val="000000"/>
            <w:szCs w:val="24"/>
            <w:lang w:val="en-US" w:eastAsia="zh-CN"/>
          </w:rPr>
          <w:delText>This document defines the associated procedures for ProSe service authorisation, ProSe direct discovery, EPC-level ProSe discovery and ProSe direct communication.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35" w:author="Romano Giovanni" w:date="2017-10-23T20:00:00Z"/>
          <w:rFonts w:eastAsia="SimSun"/>
          <w:color w:val="000000"/>
          <w:szCs w:val="24"/>
          <w:lang w:val="en-US" w:eastAsia="zh-CN"/>
        </w:rPr>
      </w:pPr>
      <w:del w:id="6236" w:author="Romano Giovanni" w:date="2017-10-23T20:00:00Z">
        <w:r w:rsidRPr="00CF3217" w:rsidDel="002051B4">
          <w:rPr>
            <w:rFonts w:eastAsia="SimSun"/>
            <w:color w:val="000000"/>
            <w:szCs w:val="24"/>
            <w:lang w:val="en-US" w:eastAsia="zh-CN"/>
          </w:rPr>
          <w:delText>This document also defines the message format, message contents, error handling and system parameters applied by the protocols for ProSe.</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37" w:author="Romano Giovanni" w:date="2017-10-23T20:00:00Z"/>
          <w:rFonts w:eastAsia="SimSun"/>
          <w:color w:val="000000"/>
          <w:szCs w:val="24"/>
          <w:lang w:val="en-US" w:eastAsia="zh-CN"/>
        </w:rPr>
      </w:pPr>
      <w:del w:id="6238" w:author="Romano Giovanni" w:date="2017-10-23T20:00:00Z">
        <w:r w:rsidRPr="00CF3217" w:rsidDel="002051B4">
          <w:rPr>
            <w:rFonts w:eastAsia="SimSun"/>
            <w:color w:val="000000"/>
            <w:szCs w:val="24"/>
            <w:lang w:val="en-US" w:eastAsia="zh-CN"/>
          </w:rPr>
          <w:delText>This document is applicable to:</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39" w:author="Romano Giovanni" w:date="2017-10-23T20:00:00Z"/>
          <w:rFonts w:eastAsia="SimSun"/>
          <w:color w:val="000000"/>
          <w:szCs w:val="24"/>
          <w:lang w:val="en-US" w:eastAsia="zh-CN"/>
        </w:rPr>
      </w:pPr>
      <w:del w:id="6240" w:author="Romano Giovanni" w:date="2017-10-23T20:00:00Z">
        <w:r w:rsidRPr="00CF3217" w:rsidDel="002051B4">
          <w:rPr>
            <w:rFonts w:eastAsia="SimSun"/>
            <w:color w:val="000000"/>
            <w:szCs w:val="24"/>
            <w:lang w:val="en-US" w:eastAsia="zh-CN"/>
          </w:rPr>
          <w:delText>- the ProSe-enabled UE; and</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241" w:author="Romano Giovanni" w:date="2017-10-23T20:00:00Z"/>
          <w:rFonts w:eastAsia="SimSun"/>
          <w:color w:val="000000"/>
          <w:szCs w:val="24"/>
          <w:lang w:val="en-US" w:eastAsia="zh-CN"/>
        </w:rPr>
      </w:pPr>
      <w:del w:id="6242" w:author="Romano Giovanni" w:date="2017-10-23T20:00:00Z">
        <w:r w:rsidRPr="00CF3217" w:rsidDel="002051B4">
          <w:rPr>
            <w:rFonts w:eastAsia="SimSun"/>
            <w:color w:val="000000"/>
            <w:szCs w:val="24"/>
            <w:lang w:val="en-US" w:eastAsia="zh-CN"/>
          </w:rPr>
          <w:delText>- the ProSe Function.</w:delText>
        </w:r>
      </w:del>
    </w:p>
    <w:p w:rsidR="001D0093" w:rsidRPr="002D5C5B" w:rsidDel="002051B4" w:rsidRDefault="001D0093" w:rsidP="00C337DE">
      <w:pPr>
        <w:pStyle w:val="Titolo5"/>
        <w:rPr>
          <w:del w:id="6243" w:author="Romano Giovanni" w:date="2017-10-23T20:00:00Z"/>
          <w:rFonts w:eastAsia="SimSun"/>
          <w:bCs/>
          <w:color w:val="000000"/>
          <w:szCs w:val="24"/>
          <w:lang w:val="en-US" w:eastAsia="zh-CN"/>
        </w:rPr>
      </w:pPr>
      <w:del w:id="6244" w:author="Romano Giovanni" w:date="2017-10-23T20:00:00Z">
        <w:r w:rsidRPr="00CF3217" w:rsidDel="002051B4">
          <w:rPr>
            <w:rFonts w:eastAsia="SimSun"/>
            <w:bCs/>
            <w:color w:val="000000"/>
            <w:szCs w:val="24"/>
            <w:lang w:val="en-US" w:eastAsia="zh-CN"/>
          </w:rPr>
          <w:delText>5.1.2.</w:delText>
        </w:r>
      </w:del>
      <w:del w:id="6245" w:author="Romano Giovanni" w:date="2017-10-23T19:53:00Z">
        <w:r w:rsidRPr="00CF3217" w:rsidDel="005C3462">
          <w:rPr>
            <w:rFonts w:eastAsia="SimSun"/>
            <w:bCs/>
            <w:color w:val="000000"/>
            <w:szCs w:val="24"/>
            <w:lang w:val="en-US" w:eastAsia="zh-CN"/>
          </w:rPr>
          <w:delText>12.</w:delText>
        </w:r>
      </w:del>
      <w:del w:id="6246" w:author="Romano Giovanni" w:date="2017-10-23T19:58:00Z">
        <w:r w:rsidRPr="00CF3217" w:rsidDel="002051B4">
          <w:rPr>
            <w:rFonts w:eastAsia="SimSun"/>
            <w:bCs/>
            <w:color w:val="000000"/>
            <w:szCs w:val="24"/>
            <w:lang w:val="en-US" w:eastAsia="zh-CN"/>
          </w:rPr>
          <w:delText>101</w:delText>
        </w:r>
      </w:del>
      <w:del w:id="6247" w:author="Romano Giovanni" w:date="2017-10-23T20:00:00Z">
        <w:r w:rsidRPr="00CF3217" w:rsidDel="002051B4">
          <w:rPr>
            <w:rFonts w:eastAsia="SimSun"/>
            <w:bCs/>
            <w:color w:val="000000"/>
            <w:szCs w:val="24"/>
            <w:lang w:val="en-US" w:eastAsia="zh-CN"/>
          </w:rPr>
          <w:tab/>
          <w:delText>TS 24.337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48" w:author="Romano Giovanni" w:date="2017-10-23T20:00:00Z"/>
          <w:rFonts w:eastAsia="SimSun"/>
          <w:b/>
          <w:bCs/>
          <w:color w:val="000000"/>
          <w:sz w:val="30"/>
          <w:szCs w:val="30"/>
          <w:lang w:val="en-US" w:eastAsia="zh-CN"/>
        </w:rPr>
      </w:pPr>
      <w:del w:id="6249" w:author="Romano Giovanni" w:date="2017-10-23T20:00:00Z">
        <w:r w:rsidRPr="00CF3217" w:rsidDel="002051B4">
          <w:rPr>
            <w:rFonts w:eastAsia="SimSun"/>
            <w:b/>
            <w:bCs/>
            <w:color w:val="000000"/>
            <w:szCs w:val="24"/>
            <w:lang w:val="en-US" w:eastAsia="zh-CN"/>
          </w:rPr>
          <w:delText>IP Multimedia (IM) Core Network (CN) subsystem IP Multimedia Subsystem (IMS) inter-UE transfer; Stage 3</w:delText>
        </w:r>
      </w:del>
    </w:p>
    <w:p w:rsidR="001D0093" w:rsidDel="002051B4" w:rsidRDefault="001D0093" w:rsidP="001D0093">
      <w:pPr>
        <w:widowControl w:val="0"/>
        <w:tabs>
          <w:tab w:val="clear" w:pos="1134"/>
          <w:tab w:val="clear" w:pos="1871"/>
          <w:tab w:val="clear" w:pos="2268"/>
          <w:tab w:val="left" w:pos="90"/>
        </w:tabs>
        <w:overflowPunct/>
        <w:textAlignment w:val="auto"/>
        <w:rPr>
          <w:del w:id="6250" w:author="Romano Giovanni" w:date="2017-10-23T20:00:00Z"/>
          <w:rFonts w:eastAsia="SimSun"/>
          <w:color w:val="000000"/>
          <w:szCs w:val="24"/>
          <w:lang w:val="en-US" w:eastAsia="zh-CN"/>
        </w:rPr>
      </w:pPr>
      <w:del w:id="6251" w:author="Romano Giovanni" w:date="2017-10-23T20:00:00Z">
        <w:r w:rsidRPr="00CF3217" w:rsidDel="002051B4">
          <w:rPr>
            <w:rFonts w:eastAsia="SimSun"/>
            <w:color w:val="000000"/>
            <w:szCs w:val="24"/>
            <w:lang w:val="en-US" w:eastAsia="zh-CN"/>
          </w:rPr>
          <w:delText xml:space="preserve">IP Multimedia (IM) Core Network (CN) subsystem inter-UE transfer (IUT) provides the capability of continuing ongoing communication sessions with </w:delText>
        </w:r>
        <w:r w:rsidRPr="00CF3217" w:rsidDel="002051B4">
          <w:rPr>
            <w:rFonts w:eastAsia="SimSun"/>
            <w:color w:val="000000"/>
            <w:szCs w:val="24"/>
            <w:lang w:val="en-US" w:eastAsia="zh-CN"/>
          </w:rPr>
          <w:lastRenderedPageBreak/>
          <w:delText>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delText>
        </w:r>
      </w:del>
    </w:p>
    <w:p w:rsidR="001D0093" w:rsidRPr="002D5C5B" w:rsidDel="002051B4" w:rsidRDefault="001D0093" w:rsidP="00C337DE">
      <w:pPr>
        <w:pStyle w:val="Titolo5"/>
        <w:rPr>
          <w:del w:id="6252" w:author="Romano Giovanni" w:date="2017-10-23T20:00:00Z"/>
          <w:rFonts w:eastAsia="SimSun"/>
          <w:bCs/>
          <w:color w:val="000000"/>
          <w:szCs w:val="24"/>
          <w:lang w:val="en-US" w:eastAsia="zh-CN"/>
        </w:rPr>
      </w:pPr>
      <w:del w:id="6253" w:author="Romano Giovanni" w:date="2017-10-23T20:00:00Z">
        <w:r w:rsidRPr="00CF3217" w:rsidDel="002051B4">
          <w:rPr>
            <w:rFonts w:eastAsia="SimSun"/>
            <w:bCs/>
            <w:color w:val="000000"/>
            <w:szCs w:val="24"/>
            <w:lang w:val="en-US" w:eastAsia="zh-CN"/>
          </w:rPr>
          <w:delText>5.1.2.</w:delText>
        </w:r>
      </w:del>
      <w:del w:id="6254" w:author="Romano Giovanni" w:date="2017-10-23T19:53:00Z">
        <w:r w:rsidRPr="00CF3217" w:rsidDel="005C3462">
          <w:rPr>
            <w:rFonts w:eastAsia="SimSun"/>
            <w:bCs/>
            <w:color w:val="000000"/>
            <w:szCs w:val="24"/>
            <w:lang w:val="en-US" w:eastAsia="zh-CN"/>
          </w:rPr>
          <w:delText>12.</w:delText>
        </w:r>
      </w:del>
      <w:del w:id="6255" w:author="Romano Giovanni" w:date="2017-10-23T19:58:00Z">
        <w:r w:rsidRPr="00CF3217" w:rsidDel="002051B4">
          <w:rPr>
            <w:rFonts w:eastAsia="SimSun"/>
            <w:bCs/>
            <w:color w:val="000000"/>
            <w:szCs w:val="24"/>
            <w:lang w:val="en-US" w:eastAsia="zh-CN"/>
          </w:rPr>
          <w:delText>102</w:delText>
        </w:r>
      </w:del>
      <w:del w:id="6256" w:author="Romano Giovanni" w:date="2017-10-23T20:00:00Z">
        <w:r w:rsidRPr="00CF3217" w:rsidDel="002051B4">
          <w:rPr>
            <w:rFonts w:eastAsia="SimSun"/>
            <w:bCs/>
            <w:color w:val="000000"/>
            <w:szCs w:val="24"/>
            <w:lang w:val="en-US" w:eastAsia="zh-CN"/>
          </w:rPr>
          <w:tab/>
          <w:delText>TS 24.341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57" w:author="Romano Giovanni" w:date="2017-10-23T20:00:00Z"/>
          <w:rFonts w:eastAsia="SimSun"/>
          <w:b/>
          <w:bCs/>
          <w:color w:val="000000"/>
          <w:sz w:val="30"/>
          <w:szCs w:val="30"/>
          <w:lang w:val="en-US" w:eastAsia="zh-CN"/>
        </w:rPr>
      </w:pPr>
      <w:del w:id="6258" w:author="Romano Giovanni" w:date="2017-10-23T20:00:00Z">
        <w:r w:rsidRPr="00CF3217" w:rsidDel="002051B4">
          <w:rPr>
            <w:rFonts w:eastAsia="SimSun"/>
            <w:b/>
            <w:bCs/>
            <w:color w:val="000000"/>
            <w:szCs w:val="24"/>
            <w:lang w:val="en-US" w:eastAsia="zh-CN"/>
          </w:rPr>
          <w:delText>Support of SMS over IP networks; Stage 3</w:delText>
        </w:r>
      </w:del>
    </w:p>
    <w:p w:rsidR="001D0093" w:rsidDel="002051B4" w:rsidRDefault="001D0093" w:rsidP="001D0093">
      <w:pPr>
        <w:widowControl w:val="0"/>
        <w:tabs>
          <w:tab w:val="clear" w:pos="1134"/>
          <w:tab w:val="clear" w:pos="1871"/>
          <w:tab w:val="clear" w:pos="2268"/>
          <w:tab w:val="left" w:pos="90"/>
        </w:tabs>
        <w:overflowPunct/>
        <w:textAlignment w:val="auto"/>
        <w:rPr>
          <w:del w:id="6259" w:author="Romano Giovanni" w:date="2017-10-23T20:00:00Z"/>
          <w:rFonts w:eastAsia="SimSun"/>
          <w:color w:val="000000"/>
          <w:szCs w:val="24"/>
          <w:lang w:val="en-US" w:eastAsia="zh-CN"/>
        </w:rPr>
      </w:pPr>
      <w:del w:id="6260" w:author="Romano Giovanni" w:date="2017-10-23T20:00:00Z">
        <w:r w:rsidRPr="00CF3217" w:rsidDel="002051B4">
          <w:rPr>
            <w:rFonts w:eastAsia="SimSun"/>
            <w:color w:val="000000"/>
            <w:szCs w:val="24"/>
            <w:lang w:val="en-US" w:eastAsia="zh-CN"/>
          </w:rPr>
          <w:delText>This specification provides the protocol details for SMS over IP functionality within the IP Multimedia (IM) Core Network (CN) subsystem based on the Session Initiation Protocol (SIP). The architecture for the SMS over IP functionality is specified in 3GPP TS 23.204.</w:delText>
        </w:r>
      </w:del>
    </w:p>
    <w:p w:rsidR="001D0093" w:rsidRPr="002D5C5B" w:rsidDel="002051B4" w:rsidRDefault="001D0093" w:rsidP="00C337DE">
      <w:pPr>
        <w:pStyle w:val="Titolo5"/>
        <w:rPr>
          <w:del w:id="6261" w:author="Romano Giovanni" w:date="2017-10-23T20:00:00Z"/>
          <w:rFonts w:eastAsia="SimSun"/>
          <w:bCs/>
          <w:color w:val="000000"/>
          <w:szCs w:val="24"/>
          <w:lang w:val="en-US" w:eastAsia="zh-CN"/>
        </w:rPr>
      </w:pPr>
      <w:del w:id="6262" w:author="Romano Giovanni" w:date="2017-10-23T20:00:00Z">
        <w:r w:rsidRPr="00CF3217" w:rsidDel="002051B4">
          <w:rPr>
            <w:rFonts w:eastAsia="SimSun"/>
            <w:bCs/>
            <w:color w:val="000000"/>
            <w:szCs w:val="24"/>
            <w:lang w:val="en-US" w:eastAsia="zh-CN"/>
          </w:rPr>
          <w:delText>5.1.2.</w:delText>
        </w:r>
      </w:del>
      <w:del w:id="6263" w:author="Romano Giovanni" w:date="2017-10-23T19:53:00Z">
        <w:r w:rsidRPr="00CF3217" w:rsidDel="005C3462">
          <w:rPr>
            <w:rFonts w:eastAsia="SimSun"/>
            <w:bCs/>
            <w:color w:val="000000"/>
            <w:szCs w:val="24"/>
            <w:lang w:val="en-US" w:eastAsia="zh-CN"/>
          </w:rPr>
          <w:delText>12.</w:delText>
        </w:r>
      </w:del>
      <w:del w:id="6264" w:author="Romano Giovanni" w:date="2017-10-23T19:58:00Z">
        <w:r w:rsidRPr="00CF3217" w:rsidDel="002051B4">
          <w:rPr>
            <w:rFonts w:eastAsia="SimSun"/>
            <w:bCs/>
            <w:color w:val="000000"/>
            <w:szCs w:val="24"/>
            <w:lang w:val="en-US" w:eastAsia="zh-CN"/>
          </w:rPr>
          <w:delText>103</w:delText>
        </w:r>
      </w:del>
      <w:del w:id="6265" w:author="Romano Giovanni" w:date="2017-10-23T20:00:00Z">
        <w:r w:rsidRPr="00CF3217" w:rsidDel="002051B4">
          <w:rPr>
            <w:rFonts w:eastAsia="SimSun"/>
            <w:bCs/>
            <w:color w:val="000000"/>
            <w:szCs w:val="24"/>
            <w:lang w:val="en-US" w:eastAsia="zh-CN"/>
          </w:rPr>
          <w:tab/>
          <w:delText>TS 24.368</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66" w:author="Romano Giovanni" w:date="2017-10-23T20:00:00Z"/>
          <w:rFonts w:eastAsia="SimSun"/>
          <w:b/>
          <w:bCs/>
          <w:color w:val="000000"/>
          <w:sz w:val="30"/>
          <w:szCs w:val="30"/>
          <w:lang w:val="en-US" w:eastAsia="zh-CN"/>
        </w:rPr>
      </w:pPr>
      <w:del w:id="6267" w:author="Romano Giovanni" w:date="2017-10-23T20:00:00Z">
        <w:r w:rsidRPr="00CF3217" w:rsidDel="002051B4">
          <w:rPr>
            <w:rFonts w:eastAsia="SimSun"/>
            <w:b/>
            <w:bCs/>
            <w:color w:val="000000"/>
            <w:szCs w:val="24"/>
            <w:lang w:val="en-US" w:eastAsia="zh-CN"/>
          </w:rPr>
          <w:delText>Non-Access Stratum (NAS) configuration Management Object (MO)</w:delText>
        </w:r>
      </w:del>
    </w:p>
    <w:p w:rsidR="001D0093" w:rsidDel="002051B4" w:rsidRDefault="001D0093" w:rsidP="001D0093">
      <w:pPr>
        <w:widowControl w:val="0"/>
        <w:tabs>
          <w:tab w:val="clear" w:pos="1134"/>
          <w:tab w:val="clear" w:pos="1871"/>
          <w:tab w:val="clear" w:pos="2268"/>
          <w:tab w:val="left" w:pos="90"/>
        </w:tabs>
        <w:overflowPunct/>
        <w:textAlignment w:val="auto"/>
        <w:rPr>
          <w:del w:id="6268" w:author="Romano Giovanni" w:date="2017-10-23T20:00:00Z"/>
          <w:rFonts w:eastAsia="SimSun"/>
          <w:color w:val="000000"/>
          <w:szCs w:val="24"/>
          <w:lang w:val="en-US" w:eastAsia="zh-CN"/>
        </w:rPr>
      </w:pPr>
      <w:del w:id="6269" w:author="Romano Giovanni" w:date="2017-10-23T20:00:00Z">
        <w:r w:rsidRPr="00CF3217" w:rsidDel="002051B4">
          <w:rPr>
            <w:rFonts w:eastAsia="SimSun"/>
            <w:color w:val="000000"/>
            <w:szCs w:val="24"/>
            <w:lang w:val="en-US" w:eastAsia="zh-CN"/>
          </w:rPr>
          <w:delTex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delText>
        </w:r>
      </w:del>
    </w:p>
    <w:p w:rsidR="001D0093" w:rsidRPr="00CF3217" w:rsidDel="002051B4" w:rsidRDefault="001D0093" w:rsidP="00C337DE">
      <w:pPr>
        <w:pStyle w:val="Titolo5"/>
        <w:rPr>
          <w:del w:id="6270" w:author="Romano Giovanni" w:date="2017-10-23T20:00:00Z"/>
          <w:rFonts w:eastAsia="SimSun"/>
          <w:bCs/>
          <w:color w:val="000000"/>
          <w:szCs w:val="24"/>
          <w:lang w:val="en-US" w:eastAsia="zh-CN"/>
        </w:rPr>
      </w:pPr>
      <w:del w:id="6271"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272" w:author="Romano Giovanni" w:date="2017-10-23T19:53:00Z">
        <w:r w:rsidRPr="00CF3217" w:rsidDel="005C3462">
          <w:rPr>
            <w:rFonts w:eastAsia="SimSun"/>
            <w:bCs/>
            <w:color w:val="000000"/>
            <w:szCs w:val="24"/>
            <w:lang w:val="en-US" w:eastAsia="zh-CN"/>
          </w:rPr>
          <w:delText>12.</w:delText>
        </w:r>
      </w:del>
      <w:del w:id="6273" w:author="Romano Giovanni" w:date="2017-10-23T19:58:00Z">
        <w:r w:rsidRPr="00CF3217" w:rsidDel="002051B4">
          <w:rPr>
            <w:rFonts w:eastAsia="SimSun"/>
            <w:bCs/>
            <w:color w:val="000000"/>
            <w:szCs w:val="24"/>
            <w:lang w:val="en-US" w:eastAsia="zh-CN"/>
          </w:rPr>
          <w:delText>104</w:delText>
        </w:r>
      </w:del>
      <w:del w:id="6274" w:author="Romano Giovanni" w:date="2017-10-23T20:00:00Z">
        <w:r w:rsidRPr="00CF3217" w:rsidDel="002051B4">
          <w:rPr>
            <w:rFonts w:eastAsia="SimSun"/>
            <w:bCs/>
            <w:color w:val="000000"/>
            <w:szCs w:val="24"/>
            <w:lang w:val="en-US" w:eastAsia="zh-CN"/>
          </w:rPr>
          <w:tab/>
          <w:delText>TS 24.371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75" w:author="Romano Giovanni" w:date="2017-10-23T20:00:00Z"/>
          <w:rFonts w:eastAsia="SimSun"/>
          <w:b/>
          <w:bCs/>
          <w:color w:val="000000"/>
          <w:szCs w:val="24"/>
          <w:lang w:val="en-US" w:eastAsia="zh-CN"/>
        </w:rPr>
      </w:pPr>
      <w:del w:id="6276" w:author="Romano Giovanni" w:date="2017-10-23T20:00:00Z">
        <w:r w:rsidRPr="00CF3217" w:rsidDel="002051B4">
          <w:rPr>
            <w:rFonts w:eastAsia="SimSun"/>
            <w:b/>
            <w:bCs/>
            <w:color w:val="000000"/>
            <w:szCs w:val="24"/>
            <w:lang w:val="en-US" w:eastAsia="zh-CN"/>
          </w:rPr>
          <w:delText>Web Real-Time Communications (WebRTC) access to the IP Multimedia (IM) Core Network (CN) subsystem (IMS); Stage 3; Protocol specification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77" w:author="Romano Giovanni" w:date="2017-10-23T20:00:00Z"/>
          <w:rFonts w:eastAsia="SimSun"/>
          <w:color w:val="000000"/>
          <w:szCs w:val="24"/>
          <w:lang w:val="en-US" w:eastAsia="zh-CN"/>
        </w:rPr>
      </w:pPr>
      <w:del w:id="6278" w:author="Romano Giovanni" w:date="2017-10-23T20:00:00Z">
        <w:r w:rsidRPr="00CF3217" w:rsidDel="002051B4">
          <w:rPr>
            <w:rFonts w:eastAsia="SimSun"/>
            <w:color w:val="000000"/>
            <w:szCs w:val="24"/>
            <w:lang w:val="en-US" w:eastAsia="zh-CN"/>
          </w:rPr>
          <w:delText>This document provides the details for allowing Web Real-Time Communication (WebRTC) IMS Clients (WIC) to access the IP Multimedia (IM) Core Network (CN) subsystem.</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279" w:author="Romano Giovanni" w:date="2017-10-23T20:00:00Z"/>
          <w:rFonts w:eastAsia="SimSun"/>
          <w:color w:val="000000"/>
          <w:szCs w:val="24"/>
          <w:lang w:val="en-US" w:eastAsia="zh-CN"/>
        </w:rPr>
      </w:pPr>
      <w:del w:id="6280" w:author="Romano Giovanni" w:date="2017-10-23T20:00:00Z">
        <w:r w:rsidRPr="00CF3217" w:rsidDel="002051B4">
          <w:rPr>
            <w:rFonts w:eastAsia="SimSun"/>
            <w:color w:val="000000"/>
            <w:szCs w:val="24"/>
            <w:lang w:val="en-US" w:eastAsia="zh-CN"/>
          </w:rPr>
          <w:delText>This document is applicable to WebRTC IMS client (WIC), eP-CSCF, eIMS-AGW, WebRTC Web Server Function (WWSF) and WebRTC Authorization Function (WAF).</w:delText>
        </w:r>
      </w:del>
    </w:p>
    <w:p w:rsidR="001D0093" w:rsidRPr="002D5C5B" w:rsidDel="002051B4" w:rsidRDefault="001D0093" w:rsidP="00C337DE">
      <w:pPr>
        <w:pStyle w:val="Titolo5"/>
        <w:rPr>
          <w:del w:id="6281" w:author="Romano Giovanni" w:date="2017-10-23T20:00:00Z"/>
          <w:rFonts w:eastAsia="SimSun"/>
          <w:bCs/>
          <w:color w:val="000000"/>
          <w:szCs w:val="24"/>
          <w:lang w:val="en-US" w:eastAsia="zh-CN"/>
        </w:rPr>
      </w:pPr>
      <w:del w:id="6282" w:author="Romano Giovanni" w:date="2017-10-23T20:00:00Z">
        <w:r w:rsidRPr="00CF3217" w:rsidDel="002051B4">
          <w:rPr>
            <w:rFonts w:eastAsia="SimSun"/>
            <w:bCs/>
            <w:color w:val="000000"/>
            <w:szCs w:val="24"/>
            <w:lang w:val="en-US" w:eastAsia="zh-CN"/>
          </w:rPr>
          <w:delText>5.1.2.</w:delText>
        </w:r>
      </w:del>
      <w:del w:id="6283" w:author="Romano Giovanni" w:date="2017-10-23T19:53:00Z">
        <w:r w:rsidRPr="00CF3217" w:rsidDel="005C3462">
          <w:rPr>
            <w:rFonts w:eastAsia="SimSun"/>
            <w:bCs/>
            <w:color w:val="000000"/>
            <w:szCs w:val="24"/>
            <w:lang w:val="en-US" w:eastAsia="zh-CN"/>
          </w:rPr>
          <w:delText>12.</w:delText>
        </w:r>
      </w:del>
      <w:del w:id="6284" w:author="Romano Giovanni" w:date="2017-10-23T19:58:00Z">
        <w:r w:rsidRPr="00CF3217" w:rsidDel="002051B4">
          <w:rPr>
            <w:rFonts w:eastAsia="SimSun"/>
            <w:bCs/>
            <w:color w:val="000000"/>
            <w:szCs w:val="24"/>
            <w:lang w:val="en-US" w:eastAsia="zh-CN"/>
          </w:rPr>
          <w:delText>105</w:delText>
        </w:r>
      </w:del>
      <w:del w:id="6285" w:author="Romano Giovanni" w:date="2017-10-23T20:00:00Z">
        <w:r w:rsidRPr="00CF3217" w:rsidDel="002051B4">
          <w:rPr>
            <w:rFonts w:eastAsia="SimSun"/>
            <w:bCs/>
            <w:color w:val="000000"/>
            <w:szCs w:val="24"/>
            <w:lang w:val="en-US" w:eastAsia="zh-CN"/>
          </w:rPr>
          <w:tab/>
          <w:delText>TS 24.390</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86" w:author="Romano Giovanni" w:date="2017-10-23T20:00:00Z"/>
          <w:rFonts w:eastAsia="SimSun"/>
          <w:b/>
          <w:bCs/>
          <w:color w:val="000000"/>
          <w:sz w:val="30"/>
          <w:szCs w:val="30"/>
          <w:lang w:val="en-US" w:eastAsia="zh-CN"/>
        </w:rPr>
      </w:pPr>
      <w:del w:id="6287" w:author="Romano Giovanni" w:date="2017-10-23T20:00:00Z">
        <w:r w:rsidRPr="00CF3217" w:rsidDel="002051B4">
          <w:rPr>
            <w:rFonts w:eastAsia="SimSun"/>
            <w:b/>
            <w:bCs/>
            <w:color w:val="000000"/>
            <w:szCs w:val="24"/>
            <w:lang w:val="en-US" w:eastAsia="zh-CN"/>
          </w:rPr>
          <w:delText>Unstructured Supplementary Service Data (USSD) using IP Multimedia (IM) Core Network (CN) subsystem IMS; Stage 3</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288" w:author="Romano Giovanni" w:date="2017-10-23T20:00:00Z"/>
          <w:rFonts w:eastAsia="SimSun"/>
          <w:color w:val="000000"/>
          <w:szCs w:val="24"/>
          <w:lang w:val="en-US" w:eastAsia="zh-CN"/>
        </w:rPr>
      </w:pPr>
      <w:del w:id="6289" w:author="Romano Giovanni" w:date="2017-10-23T20:00:00Z">
        <w:r w:rsidRPr="00CF3217" w:rsidDel="002051B4">
          <w:rPr>
            <w:rFonts w:eastAsia="SimSun"/>
            <w:color w:val="000000"/>
            <w:szCs w:val="24"/>
            <w:lang w:val="en-US" w:eastAsia="zh-CN"/>
          </w:rPr>
          <w:delTex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delText>
        </w:r>
      </w:del>
    </w:p>
    <w:p w:rsidR="001D0093" w:rsidDel="002051B4"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6290" w:author="Romano Giovanni" w:date="2017-10-23T20:00:00Z"/>
          <w:rFonts w:eastAsia="SimSun"/>
          <w:color w:val="000000"/>
          <w:szCs w:val="24"/>
          <w:lang w:val="en-US" w:eastAsia="zh-CN"/>
        </w:rPr>
      </w:pPr>
      <w:del w:id="6291" w:author="Romano Giovanni" w:date="2017-10-23T20:00:00Z">
        <w:r w:rsidRPr="00CF3217" w:rsidDel="002051B4">
          <w:rPr>
            <w:rFonts w:eastAsia="SimSun"/>
            <w:color w:val="000000"/>
            <w:szCs w:val="24"/>
            <w:lang w:val="en-US" w:eastAsia="zh-CN"/>
          </w:rPr>
          <w:delText>Support of USSD service is optional and only applicable for an operator's Public Land Mobile Network (PLMN). This document is applicable to UE and AS which are intended to support USSD operations over IP Multimedia Core Network Subsystem (IMS) in mobile initiated MMI mode.</w:delText>
        </w:r>
      </w:del>
    </w:p>
    <w:p w:rsidR="001D0093" w:rsidRPr="002D5C5B" w:rsidDel="002051B4" w:rsidRDefault="001D0093" w:rsidP="00C337DE">
      <w:pPr>
        <w:pStyle w:val="Titolo5"/>
        <w:rPr>
          <w:del w:id="6292" w:author="Romano Giovanni" w:date="2017-10-23T20:00:00Z"/>
          <w:rFonts w:eastAsia="SimSun"/>
          <w:bCs/>
          <w:color w:val="000000"/>
          <w:szCs w:val="24"/>
          <w:lang w:val="en-US" w:eastAsia="zh-CN"/>
        </w:rPr>
      </w:pPr>
      <w:del w:id="6293" w:author="Romano Giovanni" w:date="2017-10-23T20:00:00Z">
        <w:r w:rsidRPr="00CF3217" w:rsidDel="002051B4">
          <w:rPr>
            <w:rFonts w:eastAsia="SimSun"/>
            <w:bCs/>
            <w:color w:val="000000"/>
            <w:szCs w:val="24"/>
            <w:lang w:val="en-US" w:eastAsia="zh-CN"/>
          </w:rPr>
          <w:lastRenderedPageBreak/>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294" w:author="Romano Giovanni" w:date="2017-10-23T19:53:00Z">
        <w:r w:rsidRPr="00CF3217" w:rsidDel="005C3462">
          <w:rPr>
            <w:rFonts w:eastAsia="SimSun"/>
            <w:bCs/>
            <w:color w:val="000000"/>
            <w:szCs w:val="24"/>
            <w:lang w:val="en-US" w:eastAsia="zh-CN"/>
          </w:rPr>
          <w:delText>12.</w:delText>
        </w:r>
      </w:del>
      <w:del w:id="6295" w:author="Romano Giovanni" w:date="2017-10-23T19:58:00Z">
        <w:r w:rsidRPr="00CF3217" w:rsidDel="002051B4">
          <w:rPr>
            <w:rFonts w:eastAsia="SimSun"/>
            <w:bCs/>
            <w:color w:val="000000"/>
            <w:szCs w:val="24"/>
            <w:lang w:val="en-US" w:eastAsia="zh-CN"/>
          </w:rPr>
          <w:delText>106</w:delText>
        </w:r>
      </w:del>
      <w:del w:id="6296" w:author="Romano Giovanni" w:date="2017-10-23T20:00:00Z">
        <w:r w:rsidRPr="00CF3217" w:rsidDel="002051B4">
          <w:rPr>
            <w:rFonts w:eastAsia="SimSun"/>
            <w:bCs/>
            <w:color w:val="000000"/>
            <w:szCs w:val="24"/>
            <w:lang w:val="en-US" w:eastAsia="zh-CN"/>
          </w:rPr>
          <w:tab/>
          <w:delText>TS 24.391</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297" w:author="Romano Giovanni" w:date="2017-10-23T20:00:00Z"/>
          <w:rFonts w:eastAsia="SimSun"/>
          <w:b/>
          <w:bCs/>
          <w:color w:val="000000"/>
          <w:szCs w:val="24"/>
          <w:lang w:val="en-US" w:eastAsia="zh-CN"/>
        </w:rPr>
      </w:pPr>
      <w:del w:id="6298" w:author="Romano Giovanni" w:date="2017-10-23T20:00:00Z">
        <w:r w:rsidRPr="00CF3217" w:rsidDel="002051B4">
          <w:rPr>
            <w:rFonts w:eastAsia="SimSun"/>
            <w:b/>
            <w:bCs/>
            <w:color w:val="000000"/>
            <w:szCs w:val="24"/>
            <w:lang w:val="en-US" w:eastAsia="zh-CN"/>
          </w:rPr>
          <w:delText>Unstructured Supplementary Service Data (USSD) using IP Multimedia (IM) Core Network (CN) subsystem (IMS) Management Object (MO)</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299" w:author="Romano Giovanni" w:date="2017-10-23T20:00:00Z"/>
          <w:rFonts w:eastAsia="SimSun"/>
          <w:color w:val="000000"/>
          <w:szCs w:val="24"/>
          <w:lang w:val="en-US" w:eastAsia="zh-CN"/>
        </w:rPr>
      </w:pPr>
      <w:del w:id="6300" w:author="Romano Giovanni" w:date="2017-10-23T20:00:00Z">
        <w:r w:rsidRPr="00CF3217" w:rsidDel="002051B4">
          <w:rPr>
            <w:rFonts w:eastAsia="SimSun"/>
            <w:color w:val="000000"/>
            <w:szCs w:val="24"/>
            <w:lang w:val="en-US" w:eastAsia="zh-CN"/>
          </w:rPr>
          <w:delTex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01" w:author="Romano Giovanni" w:date="2017-10-23T20:00:00Z"/>
          <w:rFonts w:eastAsia="SimSun"/>
          <w:color w:val="000000"/>
          <w:szCs w:val="24"/>
          <w:lang w:val="en-US" w:eastAsia="zh-CN"/>
        </w:rPr>
      </w:pPr>
      <w:del w:id="6302" w:author="Romano Giovanni" w:date="2017-10-23T20:00:00Z">
        <w:r w:rsidRPr="00CF3217" w:rsidDel="002051B4">
          <w:rPr>
            <w:rFonts w:eastAsia="SimSun"/>
            <w:color w:val="000000"/>
            <w:szCs w:val="24"/>
            <w:lang w:val="en-US" w:eastAsia="zh-CN"/>
          </w:rPr>
          <w:delText>The USSD using IMS (USSI) MO consists of relevant configuration parameters that can be managed for the UE's USSI capabilities specified in 3GPP TS 24.390.</w:delText>
        </w:r>
      </w:del>
    </w:p>
    <w:p w:rsidR="001D0093" w:rsidRPr="00CF3217" w:rsidDel="002051B4" w:rsidRDefault="001D0093" w:rsidP="00C337DE">
      <w:pPr>
        <w:pStyle w:val="Titolo5"/>
        <w:rPr>
          <w:del w:id="6303" w:author="Romano Giovanni" w:date="2017-10-23T20:00:00Z"/>
          <w:rFonts w:eastAsia="SimSun"/>
          <w:bCs/>
          <w:color w:val="000000"/>
          <w:szCs w:val="24"/>
          <w:lang w:val="en-US" w:eastAsia="zh-CN"/>
        </w:rPr>
      </w:pPr>
      <w:del w:id="6304"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305" w:author="Romano Giovanni" w:date="2017-10-23T19:53:00Z">
        <w:r w:rsidRPr="00CF3217" w:rsidDel="005C3462">
          <w:rPr>
            <w:rFonts w:eastAsia="SimSun"/>
            <w:bCs/>
            <w:color w:val="000000"/>
            <w:szCs w:val="24"/>
            <w:lang w:val="en-US" w:eastAsia="zh-CN"/>
          </w:rPr>
          <w:delText>12.</w:delText>
        </w:r>
      </w:del>
      <w:del w:id="6306" w:author="Romano Giovanni" w:date="2017-10-23T19:58:00Z">
        <w:r w:rsidRPr="00CF3217" w:rsidDel="002051B4">
          <w:rPr>
            <w:rFonts w:eastAsia="SimSun"/>
            <w:bCs/>
            <w:color w:val="000000"/>
            <w:szCs w:val="24"/>
            <w:lang w:val="en-US" w:eastAsia="zh-CN"/>
          </w:rPr>
          <w:delText>107</w:delText>
        </w:r>
      </w:del>
      <w:del w:id="6307" w:author="Romano Giovanni" w:date="2017-10-23T20:00:00Z">
        <w:r w:rsidRPr="00CF3217" w:rsidDel="002051B4">
          <w:rPr>
            <w:rFonts w:eastAsia="SimSun"/>
            <w:bCs/>
            <w:color w:val="000000"/>
            <w:szCs w:val="24"/>
            <w:lang w:val="en-US" w:eastAsia="zh-CN"/>
          </w:rPr>
          <w:tab/>
          <w:delText>TS 24.523</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08" w:author="Romano Giovanni" w:date="2017-10-23T20:00:00Z"/>
          <w:rFonts w:eastAsia="SimSun"/>
          <w:b/>
          <w:bCs/>
          <w:color w:val="000000"/>
          <w:szCs w:val="24"/>
          <w:lang w:val="en-US" w:eastAsia="zh-CN"/>
        </w:rPr>
      </w:pPr>
      <w:del w:id="6309" w:author="Romano Giovanni" w:date="2017-10-23T20:00:00Z">
        <w:r w:rsidRPr="00CF3217" w:rsidDel="002051B4">
          <w:rPr>
            <w:rFonts w:eastAsia="SimSun"/>
            <w:b/>
            <w:bCs/>
            <w:color w:val="000000"/>
            <w:szCs w:val="24"/>
            <w:lang w:val="en-US" w:eastAsia="zh-CN"/>
          </w:rPr>
          <w:delText>Core and enterprise Next Generation Network (NGN) interaction scenarios; Architecture and functional description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10" w:author="Romano Giovanni" w:date="2017-10-23T20:00:00Z"/>
          <w:rFonts w:eastAsia="SimSun"/>
          <w:color w:val="000000"/>
          <w:szCs w:val="24"/>
          <w:lang w:val="en-US" w:eastAsia="zh-CN"/>
        </w:rPr>
      </w:pPr>
      <w:del w:id="6311" w:author="Romano Giovanni" w:date="2017-10-23T20:00:00Z">
        <w:r w:rsidRPr="00CF3217" w:rsidDel="002051B4">
          <w:rPr>
            <w:rFonts w:eastAsia="SimSun"/>
            <w:color w:val="000000"/>
            <w:szCs w:val="24"/>
            <w:lang w:val="en-US" w:eastAsia="zh-CN"/>
          </w:rPr>
          <w:delText>This document provides the possible scenarios for:</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12" w:author="Romano Giovanni" w:date="2017-10-23T20:00:00Z"/>
          <w:rFonts w:eastAsia="SimSun"/>
          <w:color w:val="000000"/>
          <w:szCs w:val="24"/>
          <w:lang w:val="en-US" w:eastAsia="zh-CN"/>
        </w:rPr>
      </w:pPr>
      <w:del w:id="6313" w:author="Romano Giovanni" w:date="2017-10-23T20:00:00Z">
        <w:r w:rsidRPr="00CF3217" w:rsidDel="002051B4">
          <w:rPr>
            <w:rFonts w:eastAsia="SimSun"/>
            <w:color w:val="000000"/>
            <w:szCs w:val="24"/>
            <w:lang w:val="en-US" w:eastAsia="zh-CN"/>
          </w:rPr>
          <w:delText>- the interconnection of an Next Generation Corporate Network (NGCN) with a Next Generation Network (NGN); and</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14" w:author="Romano Giovanni" w:date="2017-10-23T20:00:00Z"/>
          <w:rFonts w:eastAsia="SimSun"/>
          <w:color w:val="000000"/>
          <w:szCs w:val="24"/>
          <w:lang w:val="en-US" w:eastAsia="zh-CN"/>
        </w:rPr>
      </w:pPr>
      <w:del w:id="6315" w:author="Romano Giovanni" w:date="2017-10-23T20:00:00Z">
        <w:r w:rsidRPr="00CF3217" w:rsidDel="002051B4">
          <w:rPr>
            <w:rFonts w:eastAsia="SimSun"/>
            <w:color w:val="000000"/>
            <w:szCs w:val="24"/>
            <w:lang w:val="en-US" w:eastAsia="zh-CN"/>
          </w:rPr>
          <w:delText>- the support of NGCN capabilities within an NGN, either towards a User Equipment (UE) or to an NGCN.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16" w:author="Romano Giovanni" w:date="2017-10-23T20:00:00Z"/>
          <w:rFonts w:eastAsia="SimSun"/>
          <w:color w:val="000000"/>
          <w:szCs w:val="24"/>
          <w:lang w:val="en-US" w:eastAsia="zh-CN"/>
        </w:rPr>
      </w:pPr>
      <w:del w:id="6317" w:author="Romano Giovanni" w:date="2017-10-23T20:00:00Z">
        <w:r w:rsidRPr="00CF3217" w:rsidDel="002051B4">
          <w:rPr>
            <w:rFonts w:eastAsia="SimSun"/>
            <w:color w:val="000000"/>
            <w:szCs w:val="24"/>
            <w:lang w:val="en-US" w:eastAsia="zh-CN"/>
          </w:rPr>
          <w:delText>Unless otherwise specified by reference to other documents, all requirements relating to architecture and functional requirements are contained within this document.</w:delText>
        </w:r>
      </w:del>
    </w:p>
    <w:p w:rsidR="00872B0B" w:rsidDel="002051B4"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6318" w:author="Romano Giovanni" w:date="2017-10-23T20:00:00Z"/>
          <w:rFonts w:eastAsiaTheme="minorEastAsia"/>
          <w:color w:val="000000"/>
          <w:sz w:val="18"/>
          <w:szCs w:val="18"/>
          <w:lang w:val="en-US" w:eastAsia="zh-CN"/>
        </w:rPr>
      </w:pPr>
    </w:p>
    <w:p w:rsidR="00872B0B" w:rsidRPr="00832DDD" w:rsidDel="002051B4" w:rsidRDefault="00872B0B"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6319" w:author="Romano Giovanni" w:date="2017-10-23T20:00:00Z"/>
          <w:rFonts w:eastAsiaTheme="minorEastAsia"/>
          <w:color w:val="000000"/>
          <w:sz w:val="23"/>
          <w:szCs w:val="23"/>
          <w:lang w:val="en-US" w:eastAsia="zh-CN"/>
        </w:rPr>
      </w:pPr>
    </w:p>
    <w:p w:rsidR="001D0093" w:rsidRPr="00CF3217" w:rsidDel="002051B4" w:rsidRDefault="001D0093" w:rsidP="00C337DE">
      <w:pPr>
        <w:pStyle w:val="Titolo5"/>
        <w:rPr>
          <w:del w:id="6320" w:author="Romano Giovanni" w:date="2017-10-23T20:00:00Z"/>
          <w:rFonts w:eastAsia="SimSun"/>
          <w:bCs/>
          <w:color w:val="000000"/>
          <w:szCs w:val="24"/>
          <w:lang w:val="en-US" w:eastAsia="zh-CN"/>
        </w:rPr>
      </w:pPr>
      <w:del w:id="6321"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322" w:author="Romano Giovanni" w:date="2017-10-23T19:53:00Z">
        <w:r w:rsidRPr="00CF3217" w:rsidDel="005C3462">
          <w:rPr>
            <w:rFonts w:eastAsia="SimSun"/>
            <w:bCs/>
            <w:color w:val="000000"/>
            <w:szCs w:val="24"/>
            <w:lang w:val="en-US" w:eastAsia="zh-CN"/>
          </w:rPr>
          <w:delText>12.</w:delText>
        </w:r>
      </w:del>
      <w:del w:id="6323" w:author="Romano Giovanni" w:date="2017-10-23T19:58:00Z">
        <w:r w:rsidRPr="00CF3217" w:rsidDel="002051B4">
          <w:rPr>
            <w:rFonts w:eastAsia="SimSun"/>
            <w:bCs/>
            <w:color w:val="000000"/>
            <w:szCs w:val="24"/>
            <w:lang w:val="en-US" w:eastAsia="zh-CN"/>
          </w:rPr>
          <w:delText>108</w:delText>
        </w:r>
      </w:del>
      <w:del w:id="6324" w:author="Romano Giovanni" w:date="2017-10-23T20:00:00Z">
        <w:r w:rsidRPr="00CF3217" w:rsidDel="002051B4">
          <w:rPr>
            <w:rFonts w:eastAsia="SimSun"/>
            <w:bCs/>
            <w:color w:val="000000"/>
            <w:szCs w:val="24"/>
            <w:lang w:val="en-US" w:eastAsia="zh-CN"/>
          </w:rPr>
          <w:tab/>
          <w:delText>TS 24.524</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25" w:author="Romano Giovanni" w:date="2017-10-23T20:00:00Z"/>
          <w:rFonts w:eastAsia="SimSun"/>
          <w:b/>
          <w:bCs/>
          <w:color w:val="000000"/>
          <w:szCs w:val="24"/>
          <w:lang w:val="en-US" w:eastAsia="zh-CN"/>
        </w:rPr>
      </w:pPr>
      <w:del w:id="6326" w:author="Romano Giovanni" w:date="2017-10-23T20:00:00Z">
        <w:r w:rsidRPr="00C337DE" w:rsidDel="002051B4">
          <w:rPr>
            <w:rFonts w:eastAsia="SimSun"/>
            <w:b/>
            <w:bCs/>
            <w:color w:val="000000"/>
            <w:szCs w:val="24"/>
            <w:lang w:val="en-US" w:eastAsia="zh-CN"/>
          </w:rPr>
          <w:delText>Hosted enterprise services; Architecture, functional description and signaling</w:delText>
        </w:r>
        <w:r w:rsidRPr="00CF3217" w:rsidDel="002051B4">
          <w:rPr>
            <w:rFonts w:eastAsia="SimSun"/>
            <w:b/>
            <w:bCs/>
            <w:color w:val="000000"/>
            <w:szCs w:val="24"/>
            <w:lang w:val="en-US" w:eastAsia="zh-CN"/>
          </w:rPr>
          <w:delText xml:space="preserve"> </w:delText>
        </w:r>
      </w:del>
    </w:p>
    <w:p w:rsidR="001D0093" w:rsidRPr="00CF3217" w:rsidDel="002051B4" w:rsidRDefault="001D0093" w:rsidP="001D0093">
      <w:pPr>
        <w:rPr>
          <w:del w:id="6327" w:author="Romano Giovanni" w:date="2017-10-23T20:00:00Z"/>
        </w:rPr>
      </w:pPr>
      <w:del w:id="6328" w:author="Romano Giovanni" w:date="2017-10-23T20:00:00Z">
        <w:r w:rsidRPr="00CF3217" w:rsidDel="002051B4">
          <w:delText>This document describes the architecture and functionality required to support enterprise and corporate services as IMS applications hosted in the NGN operator's network on behalf of an enterprise (Hosted Enterprise Services).</w:delText>
        </w:r>
      </w:del>
    </w:p>
    <w:p w:rsidR="001D0093" w:rsidDel="002051B4" w:rsidRDefault="001D0093" w:rsidP="001D0093">
      <w:pPr>
        <w:rPr>
          <w:del w:id="6329" w:author="Romano Giovanni" w:date="2017-10-23T20:00:00Z"/>
        </w:rPr>
      </w:pPr>
      <w:del w:id="6330" w:author="Romano Giovanni" w:date="2017-10-23T20:00:00Z">
        <w:r w:rsidRPr="00CF3217" w:rsidDel="002051B4">
          <w:delText>This document also specifies the protocol requirements for the UE to attach to the NGN (in particular the IMS) and also any protocol requirements related to application servers provided in support of hosted enterprise services.</w:delText>
        </w:r>
      </w:del>
    </w:p>
    <w:p w:rsidR="001D0093" w:rsidRPr="002D5C5B" w:rsidDel="002051B4" w:rsidRDefault="001D0093" w:rsidP="00C337DE">
      <w:pPr>
        <w:pStyle w:val="Titolo5"/>
        <w:rPr>
          <w:del w:id="6331" w:author="Romano Giovanni" w:date="2017-10-23T20:00:00Z"/>
          <w:rFonts w:eastAsia="SimSun"/>
          <w:bCs/>
          <w:color w:val="000000"/>
          <w:szCs w:val="24"/>
          <w:lang w:val="en-US" w:eastAsia="zh-CN"/>
        </w:rPr>
      </w:pPr>
      <w:del w:id="6332" w:author="Romano Giovanni" w:date="2017-10-23T20:00:00Z">
        <w:r w:rsidRPr="00CF3217" w:rsidDel="002051B4">
          <w:rPr>
            <w:rFonts w:eastAsia="SimSun"/>
            <w:bCs/>
            <w:color w:val="000000"/>
            <w:szCs w:val="24"/>
            <w:lang w:val="en-US" w:eastAsia="zh-CN"/>
          </w:rPr>
          <w:delText>5.</w:delText>
        </w:r>
        <w:r w:rsidDel="002051B4">
          <w:rPr>
            <w:rFonts w:hint="eastAsia"/>
            <w:bCs/>
            <w:color w:val="000000"/>
            <w:szCs w:val="24"/>
            <w:lang w:val="en-US" w:eastAsia="ja-JP"/>
          </w:rPr>
          <w:delText>1</w:delText>
        </w:r>
        <w:r w:rsidRPr="00CF3217" w:rsidDel="002051B4">
          <w:rPr>
            <w:rFonts w:eastAsia="SimSun"/>
            <w:bCs/>
            <w:color w:val="000000"/>
            <w:szCs w:val="24"/>
            <w:lang w:val="en-US" w:eastAsia="zh-CN"/>
          </w:rPr>
          <w:delText>.2.</w:delText>
        </w:r>
      </w:del>
      <w:del w:id="6333" w:author="Romano Giovanni" w:date="2017-10-23T19:53:00Z">
        <w:r w:rsidRPr="00CF3217" w:rsidDel="005C3462">
          <w:rPr>
            <w:rFonts w:eastAsia="SimSun"/>
            <w:bCs/>
            <w:color w:val="000000"/>
            <w:szCs w:val="24"/>
            <w:lang w:val="en-US" w:eastAsia="zh-CN"/>
          </w:rPr>
          <w:delText>12.</w:delText>
        </w:r>
      </w:del>
      <w:del w:id="6334" w:author="Romano Giovanni" w:date="2017-10-23T19:58:00Z">
        <w:r w:rsidRPr="00CF3217" w:rsidDel="002051B4">
          <w:rPr>
            <w:rFonts w:eastAsia="SimSun"/>
            <w:bCs/>
            <w:color w:val="000000"/>
            <w:szCs w:val="24"/>
            <w:lang w:val="en-US" w:eastAsia="zh-CN"/>
          </w:rPr>
          <w:delText>109</w:delText>
        </w:r>
      </w:del>
      <w:del w:id="6335" w:author="Romano Giovanni" w:date="2017-10-23T20:00:00Z">
        <w:r w:rsidRPr="00CF3217" w:rsidDel="002051B4">
          <w:rPr>
            <w:rFonts w:eastAsia="SimSun"/>
            <w:bCs/>
            <w:color w:val="000000"/>
            <w:szCs w:val="24"/>
            <w:lang w:val="en-US" w:eastAsia="zh-CN"/>
          </w:rPr>
          <w:tab/>
          <w:delText>TS 24.525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36" w:author="Romano Giovanni" w:date="2017-10-23T20:00:00Z"/>
          <w:rFonts w:eastAsia="SimSun"/>
          <w:b/>
          <w:bCs/>
          <w:color w:val="000000"/>
          <w:szCs w:val="24"/>
          <w:lang w:val="en-US" w:eastAsia="zh-CN"/>
        </w:rPr>
      </w:pPr>
      <w:del w:id="6337" w:author="Romano Giovanni" w:date="2017-10-23T20:00:00Z">
        <w:r w:rsidRPr="00CF3217" w:rsidDel="002051B4">
          <w:rPr>
            <w:rFonts w:eastAsia="SimSun"/>
            <w:b/>
            <w:bCs/>
            <w:color w:val="000000"/>
            <w:szCs w:val="24"/>
            <w:lang w:val="en-US" w:eastAsia="zh-CN"/>
          </w:rPr>
          <w:delText>Business trunking; Architecture and functional description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38" w:author="Romano Giovanni" w:date="2017-10-23T20:00:00Z"/>
          <w:rFonts w:eastAsia="SimSun"/>
          <w:color w:val="000000"/>
          <w:szCs w:val="24"/>
          <w:lang w:val="en-US" w:eastAsia="zh-CN"/>
        </w:rPr>
      </w:pPr>
      <w:del w:id="6339" w:author="Romano Giovanni" w:date="2017-10-23T20:00:00Z">
        <w:r w:rsidRPr="00CF3217" w:rsidDel="002051B4">
          <w:rPr>
            <w:rFonts w:eastAsia="SimSun"/>
            <w:color w:val="000000"/>
            <w:szCs w:val="24"/>
            <w:lang w:val="en-US" w:eastAsia="zh-CN"/>
          </w:rPr>
          <w:delText>This document provides architecture and functional requirements for business trunking for the Next Generation Network (NGN).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40" w:author="Romano Giovanni" w:date="2017-10-23T20:00:00Z"/>
          <w:rFonts w:eastAsia="SimSun"/>
          <w:color w:val="000000"/>
          <w:szCs w:val="24"/>
          <w:lang w:val="en-US" w:eastAsia="zh-CN"/>
        </w:rPr>
      </w:pPr>
      <w:del w:id="6341" w:author="Romano Giovanni" w:date="2017-10-23T20:00:00Z">
        <w:r w:rsidRPr="00CF3217" w:rsidDel="002051B4">
          <w:rPr>
            <w:rFonts w:eastAsia="SimSun"/>
            <w:color w:val="000000"/>
            <w:szCs w:val="24"/>
            <w:lang w:val="en-US" w:eastAsia="zh-CN"/>
          </w:rPr>
          <w:delText>This document also specifies the protocol requirements for the Next Generation Corporate Networks (NGCNs) to attach to the NGN (in particular the IM CN subsystem) and also any protocol requirements relation to application servers provided in support of business trunking.</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42" w:author="Romano Giovanni" w:date="2017-10-23T20:00:00Z"/>
          <w:rFonts w:eastAsia="SimSun"/>
          <w:color w:val="000000"/>
          <w:szCs w:val="24"/>
          <w:lang w:val="en-US" w:eastAsia="zh-CN"/>
        </w:rPr>
      </w:pPr>
      <w:del w:id="6343" w:author="Romano Giovanni" w:date="2017-10-23T20:00:00Z">
        <w:r w:rsidRPr="00CF3217" w:rsidDel="002051B4">
          <w:rPr>
            <w:rFonts w:eastAsia="SimSun"/>
            <w:color w:val="000000"/>
            <w:szCs w:val="24"/>
            <w:lang w:val="en-US" w:eastAsia="zh-CN"/>
          </w:rPr>
          <w:delText>Business trunking is a set of NGN capabilities that may be applied to communications between NGCNs using the NGN as a transit.</w:delText>
        </w:r>
      </w:del>
    </w:p>
    <w:p w:rsidR="001D0093" w:rsidRPr="002D5C5B" w:rsidDel="002051B4" w:rsidRDefault="001D0093" w:rsidP="00C337DE">
      <w:pPr>
        <w:pStyle w:val="Titolo5"/>
        <w:rPr>
          <w:del w:id="6344" w:author="Romano Giovanni" w:date="2017-10-23T20:00:00Z"/>
          <w:rFonts w:eastAsia="SimSun"/>
          <w:bCs/>
          <w:color w:val="000000"/>
          <w:szCs w:val="24"/>
          <w:lang w:val="en-US" w:eastAsia="zh-CN"/>
        </w:rPr>
      </w:pPr>
      <w:del w:id="6345" w:author="Romano Giovanni" w:date="2017-10-23T20:00:00Z">
        <w:r w:rsidRPr="00CF3217" w:rsidDel="002051B4">
          <w:rPr>
            <w:rFonts w:eastAsia="SimSun"/>
            <w:bCs/>
            <w:color w:val="000000"/>
            <w:szCs w:val="24"/>
            <w:lang w:val="en-US" w:eastAsia="zh-CN"/>
          </w:rPr>
          <w:lastRenderedPageBreak/>
          <w:delText>5.1.2.</w:delText>
        </w:r>
      </w:del>
      <w:del w:id="6346" w:author="Romano Giovanni" w:date="2017-10-23T19:53:00Z">
        <w:r w:rsidRPr="00CF3217" w:rsidDel="005C3462">
          <w:rPr>
            <w:rFonts w:eastAsia="SimSun"/>
            <w:bCs/>
            <w:color w:val="000000"/>
            <w:szCs w:val="24"/>
            <w:lang w:val="en-US" w:eastAsia="zh-CN"/>
          </w:rPr>
          <w:delText>12.</w:delText>
        </w:r>
      </w:del>
      <w:del w:id="6347" w:author="Romano Giovanni" w:date="2017-10-23T19:58:00Z">
        <w:r w:rsidRPr="00CF3217" w:rsidDel="002051B4">
          <w:rPr>
            <w:rFonts w:eastAsia="SimSun"/>
            <w:bCs/>
            <w:color w:val="000000"/>
            <w:szCs w:val="24"/>
            <w:lang w:val="en-US" w:eastAsia="zh-CN"/>
          </w:rPr>
          <w:delText>110</w:delText>
        </w:r>
      </w:del>
      <w:del w:id="6348" w:author="Romano Giovanni" w:date="2017-10-23T20:00:00Z">
        <w:r w:rsidRPr="00CF3217" w:rsidDel="002051B4">
          <w:rPr>
            <w:rFonts w:eastAsia="SimSun"/>
            <w:bCs/>
            <w:color w:val="000000"/>
            <w:szCs w:val="24"/>
            <w:lang w:val="en-US" w:eastAsia="zh-CN"/>
          </w:rPr>
          <w:tab/>
          <w:delText>TS 24.604</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49" w:author="Romano Giovanni" w:date="2017-10-23T20:00:00Z"/>
          <w:rFonts w:eastAsia="SimSun"/>
          <w:b/>
          <w:bCs/>
          <w:color w:val="000000"/>
          <w:sz w:val="30"/>
          <w:szCs w:val="30"/>
          <w:lang w:val="en-US" w:eastAsia="zh-CN"/>
        </w:rPr>
      </w:pPr>
      <w:del w:id="6350" w:author="Romano Giovanni" w:date="2017-10-23T20:00:00Z">
        <w:r w:rsidRPr="00CF3217" w:rsidDel="002051B4">
          <w:rPr>
            <w:rFonts w:eastAsia="SimSun"/>
            <w:b/>
            <w:bCs/>
            <w:color w:val="000000"/>
            <w:szCs w:val="24"/>
            <w:lang w:val="en-US" w:eastAsia="zh-CN"/>
          </w:rPr>
          <w:delText>Communication Diversion (CDIV)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textAlignment w:val="auto"/>
        <w:rPr>
          <w:del w:id="6351" w:author="Romano Giovanni" w:date="2017-10-23T20:00:00Z"/>
          <w:rFonts w:eastAsia="SimSun"/>
          <w:color w:val="000000"/>
          <w:szCs w:val="24"/>
          <w:lang w:val="en-US" w:eastAsia="zh-CN"/>
        </w:rPr>
      </w:pPr>
      <w:del w:id="6352" w:author="Romano Giovanni" w:date="2017-10-23T20:00:00Z">
        <w:r w:rsidRPr="00CF3217" w:rsidDel="002051B4">
          <w:rPr>
            <w:rFonts w:eastAsia="SimSun"/>
            <w:color w:val="000000"/>
            <w:szCs w:val="24"/>
            <w:lang w:val="en-US" w:eastAsia="zh-CN"/>
          </w:rPr>
          <w:delTex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353" w:author="Romano Giovanni" w:date="2017-10-23T20:00:00Z"/>
          <w:rFonts w:eastAsia="SimSun"/>
          <w:bCs/>
          <w:color w:val="000000"/>
          <w:szCs w:val="24"/>
          <w:lang w:val="en-US" w:eastAsia="zh-CN"/>
        </w:rPr>
      </w:pPr>
      <w:del w:id="6354" w:author="Romano Giovanni" w:date="2017-10-23T20:00:00Z">
        <w:r w:rsidRPr="00CF3217" w:rsidDel="002051B4">
          <w:rPr>
            <w:rFonts w:eastAsia="SimSun"/>
            <w:bCs/>
            <w:color w:val="000000"/>
            <w:szCs w:val="24"/>
            <w:lang w:val="en-US" w:eastAsia="zh-CN"/>
          </w:rPr>
          <w:delText>5.1.2.</w:delText>
        </w:r>
      </w:del>
      <w:del w:id="6355" w:author="Romano Giovanni" w:date="2017-10-23T19:53:00Z">
        <w:r w:rsidRPr="00CF3217" w:rsidDel="005C3462">
          <w:rPr>
            <w:rFonts w:eastAsia="SimSun"/>
            <w:bCs/>
            <w:color w:val="000000"/>
            <w:szCs w:val="24"/>
            <w:lang w:val="en-US" w:eastAsia="zh-CN"/>
          </w:rPr>
          <w:delText>12.</w:delText>
        </w:r>
      </w:del>
      <w:del w:id="6356" w:author="Romano Giovanni" w:date="2017-10-23T19:58:00Z">
        <w:r w:rsidRPr="00CF3217" w:rsidDel="002051B4">
          <w:rPr>
            <w:rFonts w:eastAsia="SimSun"/>
            <w:bCs/>
            <w:color w:val="000000"/>
            <w:szCs w:val="24"/>
            <w:lang w:val="en-US" w:eastAsia="zh-CN"/>
          </w:rPr>
          <w:delText>111</w:delText>
        </w:r>
      </w:del>
      <w:del w:id="6357" w:author="Romano Giovanni" w:date="2017-10-23T20:00:00Z">
        <w:r w:rsidRPr="00CF3217" w:rsidDel="002051B4">
          <w:rPr>
            <w:rFonts w:eastAsia="SimSun"/>
            <w:bCs/>
            <w:color w:val="000000"/>
            <w:szCs w:val="24"/>
            <w:lang w:val="en-US" w:eastAsia="zh-CN"/>
          </w:rPr>
          <w:tab/>
          <w:delText>TS 24.605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58" w:author="Romano Giovanni" w:date="2017-10-23T20:00:00Z"/>
          <w:rFonts w:eastAsia="SimSun"/>
          <w:b/>
          <w:bCs/>
          <w:color w:val="000000"/>
          <w:sz w:val="30"/>
          <w:szCs w:val="30"/>
          <w:lang w:val="en-US" w:eastAsia="zh-CN"/>
        </w:rPr>
      </w:pPr>
      <w:del w:id="6359" w:author="Romano Giovanni" w:date="2017-10-23T20:00:00Z">
        <w:r w:rsidRPr="00CF3217" w:rsidDel="002051B4">
          <w:rPr>
            <w:rFonts w:eastAsia="SimSun"/>
            <w:b/>
            <w:bCs/>
            <w:color w:val="000000"/>
            <w:szCs w:val="24"/>
            <w:lang w:val="en-US" w:eastAsia="zh-CN"/>
          </w:rPr>
          <w:delText>Conference (CONF)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60" w:author="Romano Giovanni" w:date="2017-10-23T20:00:00Z"/>
          <w:rFonts w:eastAsia="SimSun"/>
          <w:color w:val="000000"/>
          <w:szCs w:val="24"/>
          <w:lang w:val="en-US" w:eastAsia="zh-CN"/>
        </w:rPr>
      </w:pPr>
      <w:del w:id="6361" w:author="Romano Giovanni" w:date="2017-10-23T20:00:00Z">
        <w:r w:rsidRPr="00CF3217" w:rsidDel="002051B4">
          <w:rPr>
            <w:rFonts w:eastAsia="SimSun"/>
            <w:color w:val="000000"/>
            <w:szCs w:val="24"/>
            <w:lang w:val="en-US" w:eastAsia="zh-CN"/>
          </w:rPr>
          <w:delTex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362" w:author="Romano Giovanni" w:date="2017-10-23T20:00:00Z"/>
          <w:rFonts w:eastAsia="SimSun"/>
          <w:bCs/>
          <w:color w:val="000000"/>
          <w:szCs w:val="24"/>
          <w:lang w:val="en-US" w:eastAsia="zh-CN"/>
        </w:rPr>
      </w:pPr>
      <w:del w:id="6363" w:author="Romano Giovanni" w:date="2017-10-23T20:00:00Z">
        <w:r w:rsidRPr="00CF3217" w:rsidDel="002051B4">
          <w:rPr>
            <w:rFonts w:eastAsia="SimSun"/>
            <w:bCs/>
            <w:color w:val="000000"/>
            <w:szCs w:val="24"/>
            <w:lang w:val="en-US" w:eastAsia="zh-CN"/>
          </w:rPr>
          <w:delText>5.1.2.</w:delText>
        </w:r>
      </w:del>
      <w:del w:id="6364" w:author="Romano Giovanni" w:date="2017-10-23T19:53:00Z">
        <w:r w:rsidRPr="00CF3217" w:rsidDel="005C3462">
          <w:rPr>
            <w:rFonts w:eastAsia="SimSun"/>
            <w:bCs/>
            <w:color w:val="000000"/>
            <w:szCs w:val="24"/>
            <w:lang w:val="en-US" w:eastAsia="zh-CN"/>
          </w:rPr>
          <w:delText>12.</w:delText>
        </w:r>
      </w:del>
      <w:del w:id="6365" w:author="Romano Giovanni" w:date="2017-10-23T19:58:00Z">
        <w:r w:rsidRPr="00CF3217" w:rsidDel="002051B4">
          <w:rPr>
            <w:rFonts w:eastAsia="SimSun"/>
            <w:bCs/>
            <w:color w:val="000000"/>
            <w:szCs w:val="24"/>
            <w:lang w:val="en-US" w:eastAsia="zh-CN"/>
          </w:rPr>
          <w:delText>112</w:delText>
        </w:r>
      </w:del>
      <w:del w:id="6366" w:author="Romano Giovanni" w:date="2017-10-23T20:00:00Z">
        <w:r w:rsidRPr="00CF3217" w:rsidDel="002051B4">
          <w:rPr>
            <w:rFonts w:eastAsia="SimSun"/>
            <w:bCs/>
            <w:color w:val="000000"/>
            <w:szCs w:val="24"/>
            <w:lang w:val="en-US" w:eastAsia="zh-CN"/>
          </w:rPr>
          <w:tab/>
          <w:delText>TS 24.606</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67" w:author="Romano Giovanni" w:date="2017-10-23T20:00:00Z"/>
          <w:rFonts w:eastAsia="SimSun"/>
          <w:b/>
          <w:bCs/>
          <w:color w:val="000000"/>
          <w:sz w:val="30"/>
          <w:szCs w:val="30"/>
          <w:lang w:val="en-US" w:eastAsia="zh-CN"/>
        </w:rPr>
      </w:pPr>
      <w:del w:id="6368" w:author="Romano Giovanni" w:date="2017-10-23T20:00:00Z">
        <w:r w:rsidRPr="00CF3217" w:rsidDel="002051B4">
          <w:rPr>
            <w:rFonts w:eastAsia="SimSun"/>
            <w:b/>
            <w:bCs/>
            <w:color w:val="000000"/>
            <w:szCs w:val="24"/>
            <w:lang w:val="en-US" w:eastAsia="zh-CN"/>
          </w:rPr>
          <w:delText>Message Waiting Indication (MWI)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69" w:author="Romano Giovanni" w:date="2017-10-23T20:00:00Z"/>
          <w:rFonts w:eastAsia="SimSun"/>
          <w:color w:val="000000"/>
          <w:szCs w:val="24"/>
          <w:lang w:val="en-US" w:eastAsia="zh-CN"/>
        </w:rPr>
      </w:pPr>
      <w:del w:id="6370" w:author="Romano Giovanni" w:date="2017-10-23T20:00:00Z">
        <w:r w:rsidRPr="00CF3217" w:rsidDel="002051B4">
          <w:rPr>
            <w:rFonts w:eastAsia="SimSun"/>
            <w:color w:val="000000"/>
            <w:szCs w:val="24"/>
            <w:lang w:val="en-US" w:eastAsia="zh-CN"/>
          </w:rPr>
          <w:delTex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371" w:author="Romano Giovanni" w:date="2017-10-23T20:00:00Z"/>
          <w:rFonts w:eastAsia="SimSun"/>
          <w:bCs/>
          <w:color w:val="000000"/>
          <w:szCs w:val="24"/>
          <w:lang w:val="en-US" w:eastAsia="zh-CN"/>
        </w:rPr>
      </w:pPr>
      <w:del w:id="6372" w:author="Romano Giovanni" w:date="2017-10-23T20:00:00Z">
        <w:r w:rsidRPr="00CF3217" w:rsidDel="002051B4">
          <w:rPr>
            <w:rFonts w:eastAsia="SimSun"/>
            <w:bCs/>
            <w:color w:val="000000"/>
            <w:szCs w:val="24"/>
            <w:lang w:val="en-US" w:eastAsia="zh-CN"/>
          </w:rPr>
          <w:delText>5.1.2.</w:delText>
        </w:r>
      </w:del>
      <w:del w:id="6373" w:author="Romano Giovanni" w:date="2017-10-23T19:53:00Z">
        <w:r w:rsidRPr="00CF3217" w:rsidDel="005C3462">
          <w:rPr>
            <w:rFonts w:eastAsia="SimSun"/>
            <w:bCs/>
            <w:color w:val="000000"/>
            <w:szCs w:val="24"/>
            <w:lang w:val="en-US" w:eastAsia="zh-CN"/>
          </w:rPr>
          <w:delText>12.</w:delText>
        </w:r>
      </w:del>
      <w:del w:id="6374" w:author="Romano Giovanni" w:date="2017-10-23T19:58:00Z">
        <w:r w:rsidRPr="00CF3217" w:rsidDel="002051B4">
          <w:rPr>
            <w:rFonts w:eastAsia="SimSun"/>
            <w:bCs/>
            <w:color w:val="000000"/>
            <w:szCs w:val="24"/>
            <w:lang w:val="en-US" w:eastAsia="zh-CN"/>
          </w:rPr>
          <w:delText>113</w:delText>
        </w:r>
      </w:del>
      <w:del w:id="6375" w:author="Romano Giovanni" w:date="2017-10-23T20:00:00Z">
        <w:r w:rsidRPr="00CF3217" w:rsidDel="002051B4">
          <w:rPr>
            <w:rFonts w:eastAsia="SimSun"/>
            <w:bCs/>
            <w:color w:val="000000"/>
            <w:szCs w:val="24"/>
            <w:lang w:val="en-US" w:eastAsia="zh-CN"/>
          </w:rPr>
          <w:tab/>
          <w:delText>TS 24.607</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376" w:author="Romano Giovanni" w:date="2017-10-23T20:00:00Z"/>
          <w:rFonts w:eastAsia="SimSun"/>
          <w:b/>
          <w:bCs/>
          <w:color w:val="000000"/>
          <w:sz w:val="27"/>
          <w:szCs w:val="27"/>
          <w:lang w:val="en-US" w:eastAsia="zh-CN"/>
        </w:rPr>
      </w:pPr>
      <w:del w:id="6377" w:author="Romano Giovanni" w:date="2017-10-23T20:00:00Z">
        <w:r w:rsidRPr="00CF3217" w:rsidDel="002051B4">
          <w:rPr>
            <w:rFonts w:eastAsia="SimSun"/>
            <w:b/>
            <w:bCs/>
            <w:color w:val="000000"/>
            <w:szCs w:val="24"/>
            <w:lang w:val="en-US" w:eastAsia="zh-CN"/>
          </w:rPr>
          <w:delText>Originating Identification Presentation (OIP) and Originating Identification Restriction (OIR) using IP Multimedia (IM) Core Network (CN) subsystem; Protocol specification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78" w:author="Romano Giovanni" w:date="2017-10-23T20:00:00Z"/>
          <w:rFonts w:eastAsia="SimSun"/>
          <w:color w:val="000000"/>
          <w:szCs w:val="24"/>
          <w:lang w:val="en-US" w:eastAsia="zh-CN"/>
        </w:rPr>
      </w:pPr>
      <w:del w:id="6379" w:author="Romano Giovanni" w:date="2017-10-23T20:00:00Z">
        <w:r w:rsidRPr="00CF3217" w:rsidDel="002051B4">
          <w:rPr>
            <w:rFonts w:eastAsia="SimSun"/>
            <w:color w:val="000000"/>
            <w:szCs w:val="24"/>
            <w:lang w:val="en-US" w:eastAsia="zh-CN"/>
          </w:rPr>
          <w:delTex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80" w:author="Romano Giovanni" w:date="2017-10-23T20:00:00Z"/>
          <w:rFonts w:eastAsia="SimSun"/>
          <w:color w:val="000000"/>
          <w:szCs w:val="24"/>
          <w:lang w:val="en-US" w:eastAsia="zh-CN"/>
        </w:rPr>
      </w:pPr>
      <w:del w:id="6381" w:author="Romano Giovanni" w:date="2017-10-23T20:00:00Z">
        <w:r w:rsidRPr="00CF3217" w:rsidDel="002051B4">
          <w:rPr>
            <w:rFonts w:eastAsia="SimSun"/>
            <w:color w:val="000000"/>
            <w:szCs w:val="24"/>
            <w:lang w:val="en-US" w:eastAsia="zh-CN"/>
          </w:rPr>
          <w:delText>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382" w:author="Romano Giovanni" w:date="2017-10-23T20:00:00Z"/>
          <w:rFonts w:eastAsia="SimSun"/>
          <w:bCs/>
          <w:color w:val="000000"/>
          <w:szCs w:val="24"/>
          <w:lang w:val="en-US" w:eastAsia="zh-CN"/>
        </w:rPr>
      </w:pPr>
      <w:del w:id="6383" w:author="Romano Giovanni" w:date="2017-10-23T20:00:00Z">
        <w:r w:rsidRPr="00CF3217" w:rsidDel="002051B4">
          <w:rPr>
            <w:rFonts w:eastAsia="SimSun"/>
            <w:bCs/>
            <w:color w:val="000000"/>
            <w:szCs w:val="24"/>
            <w:lang w:val="en-US" w:eastAsia="zh-CN"/>
          </w:rPr>
          <w:delText>5.1.2.</w:delText>
        </w:r>
      </w:del>
      <w:del w:id="6384" w:author="Romano Giovanni" w:date="2017-10-23T19:53:00Z">
        <w:r w:rsidRPr="00CF3217" w:rsidDel="005C3462">
          <w:rPr>
            <w:rFonts w:eastAsia="SimSun"/>
            <w:bCs/>
            <w:color w:val="000000"/>
            <w:szCs w:val="24"/>
            <w:lang w:val="en-US" w:eastAsia="zh-CN"/>
          </w:rPr>
          <w:delText>12.</w:delText>
        </w:r>
      </w:del>
      <w:del w:id="6385" w:author="Romano Giovanni" w:date="2017-10-23T19:58:00Z">
        <w:r w:rsidRPr="00CF3217" w:rsidDel="002051B4">
          <w:rPr>
            <w:rFonts w:eastAsia="SimSun"/>
            <w:bCs/>
            <w:color w:val="000000"/>
            <w:szCs w:val="24"/>
            <w:lang w:val="en-US" w:eastAsia="zh-CN"/>
          </w:rPr>
          <w:delText>114</w:delText>
        </w:r>
      </w:del>
      <w:del w:id="6386" w:author="Romano Giovanni" w:date="2017-10-23T20:00:00Z">
        <w:r w:rsidRPr="00CF3217" w:rsidDel="002051B4">
          <w:rPr>
            <w:rFonts w:eastAsia="SimSun"/>
            <w:bCs/>
            <w:color w:val="000000"/>
            <w:szCs w:val="24"/>
            <w:lang w:val="en-US" w:eastAsia="zh-CN"/>
          </w:rPr>
          <w:tab/>
          <w:delText>TS 24.608</w:delText>
        </w:r>
      </w:del>
    </w:p>
    <w:p w:rsidR="001D0093" w:rsidRPr="00CF3217" w:rsidDel="002051B4" w:rsidRDefault="001D0093" w:rsidP="001D0093">
      <w:pPr>
        <w:keepNext/>
        <w:keepLines/>
        <w:widowControl w:val="0"/>
        <w:tabs>
          <w:tab w:val="clear" w:pos="1134"/>
          <w:tab w:val="clear" w:pos="1871"/>
          <w:tab w:val="clear" w:pos="2268"/>
          <w:tab w:val="left" w:pos="90"/>
        </w:tabs>
        <w:overflowPunct/>
        <w:textAlignment w:val="auto"/>
        <w:rPr>
          <w:del w:id="6387" w:author="Romano Giovanni" w:date="2017-10-23T20:00:00Z"/>
          <w:rFonts w:eastAsia="SimSun"/>
          <w:b/>
          <w:bCs/>
          <w:color w:val="000000"/>
          <w:sz w:val="27"/>
          <w:szCs w:val="27"/>
          <w:lang w:val="en-US" w:eastAsia="zh-CN"/>
        </w:rPr>
      </w:pPr>
      <w:del w:id="6388" w:author="Romano Giovanni" w:date="2017-10-23T20:00:00Z">
        <w:r w:rsidRPr="00CF3217" w:rsidDel="002051B4">
          <w:rPr>
            <w:rFonts w:eastAsia="SimSun"/>
            <w:b/>
            <w:bCs/>
            <w:color w:val="000000"/>
            <w:szCs w:val="24"/>
            <w:lang w:val="en-US" w:eastAsia="zh-CN"/>
          </w:rPr>
          <w:delText>Terminating Identification Presentation (TIP) and Terminating Identification Restriction (TIR) using IP Multimedia (IM) Core Network (CN) subsystem; Protocol specification</w:delText>
        </w:r>
      </w:del>
    </w:p>
    <w:p w:rsidR="001D0093" w:rsidRPr="00CF3217" w:rsidDel="002051B4" w:rsidRDefault="001D0093" w:rsidP="001D0093">
      <w:pPr>
        <w:widowControl w:val="0"/>
        <w:tabs>
          <w:tab w:val="clear" w:pos="1134"/>
          <w:tab w:val="clear" w:pos="1871"/>
          <w:tab w:val="clear" w:pos="2268"/>
          <w:tab w:val="left" w:pos="90"/>
        </w:tabs>
        <w:overflowPunct/>
        <w:spacing w:before="0"/>
        <w:textAlignment w:val="auto"/>
        <w:rPr>
          <w:del w:id="6389" w:author="Romano Giovanni" w:date="2017-10-23T20:00:00Z"/>
          <w:rFonts w:eastAsia="SimSun"/>
          <w:color w:val="000000"/>
          <w:sz w:val="27"/>
          <w:szCs w:val="27"/>
          <w:lang w:val="en-US" w:eastAsia="zh-CN"/>
        </w:rPr>
      </w:pPr>
      <w:del w:id="6390" w:author="Romano Giovanni" w:date="2017-10-23T20:00:00Z">
        <w:r w:rsidRPr="00CF3217" w:rsidDel="002051B4">
          <w:rPr>
            <w:rFonts w:eastAsia="SimSun"/>
            <w:color w:val="000000"/>
            <w:szCs w:val="24"/>
            <w:lang w:val="en-US" w:eastAsia="zh-CN"/>
          </w:rPr>
          <w:delText>This document specifies the stage three protocol description of the Terminating Identification Presentation (TIP) and Terminating Identification</w:delText>
        </w:r>
        <w:r w:rsidRPr="00CF3217" w:rsidDel="002051B4">
          <w:rPr>
            <w:rFonts w:eastAsia="SimSun"/>
            <w:color w:val="000000"/>
            <w:sz w:val="30"/>
            <w:szCs w:val="30"/>
            <w:lang w:val="en-US" w:eastAsia="zh-CN"/>
          </w:rPr>
          <w:delText xml:space="preserve"> </w:delText>
        </w:r>
        <w:r w:rsidRPr="00CF3217" w:rsidDel="002051B4">
          <w:rPr>
            <w:rFonts w:eastAsia="SimSun"/>
            <w:color w:val="000000"/>
            <w:szCs w:val="24"/>
            <w:lang w:val="en-US" w:eastAsia="zh-CN"/>
          </w:rPr>
          <w:delText>Restriction (TIR) services, based on stage one and two of the ISDN COLP and COLR supplementary services.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391" w:author="Romano Giovanni" w:date="2017-10-23T20:00:00Z"/>
          <w:rFonts w:eastAsia="SimSun"/>
          <w:bCs/>
          <w:color w:val="000000"/>
          <w:szCs w:val="24"/>
          <w:lang w:val="en-US" w:eastAsia="zh-CN"/>
        </w:rPr>
      </w:pPr>
      <w:del w:id="6392" w:author="Romano Giovanni" w:date="2017-10-23T20:00:00Z">
        <w:r w:rsidRPr="00CF3217" w:rsidDel="002051B4">
          <w:rPr>
            <w:rFonts w:eastAsia="SimSun"/>
            <w:bCs/>
            <w:color w:val="000000"/>
            <w:szCs w:val="24"/>
            <w:lang w:val="en-US" w:eastAsia="zh-CN"/>
          </w:rPr>
          <w:lastRenderedPageBreak/>
          <w:delText>5.1.2.</w:delText>
        </w:r>
      </w:del>
      <w:del w:id="6393" w:author="Romano Giovanni" w:date="2017-10-23T19:53:00Z">
        <w:r w:rsidRPr="00CF3217" w:rsidDel="005C3462">
          <w:rPr>
            <w:rFonts w:eastAsia="SimSun"/>
            <w:bCs/>
            <w:color w:val="000000"/>
            <w:szCs w:val="24"/>
            <w:lang w:val="en-US" w:eastAsia="zh-CN"/>
          </w:rPr>
          <w:delText>12.</w:delText>
        </w:r>
      </w:del>
      <w:del w:id="6394" w:author="Romano Giovanni" w:date="2017-10-23T19:59:00Z">
        <w:r w:rsidRPr="00CF3217" w:rsidDel="002051B4">
          <w:rPr>
            <w:rFonts w:eastAsia="SimSun"/>
            <w:bCs/>
            <w:color w:val="000000"/>
            <w:szCs w:val="24"/>
            <w:lang w:val="en-US" w:eastAsia="zh-CN"/>
          </w:rPr>
          <w:delText>115</w:delText>
        </w:r>
      </w:del>
      <w:del w:id="6395" w:author="Romano Giovanni" w:date="2017-10-23T20:00:00Z">
        <w:r w:rsidRPr="00CF3217" w:rsidDel="002051B4">
          <w:rPr>
            <w:rFonts w:eastAsia="SimSun"/>
            <w:bCs/>
            <w:color w:val="000000"/>
            <w:szCs w:val="24"/>
            <w:lang w:val="en-US" w:eastAsia="zh-CN"/>
          </w:rPr>
          <w:tab/>
          <w:delText>TS 24.610</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396" w:author="Romano Giovanni" w:date="2017-10-23T20:00:00Z"/>
          <w:rFonts w:eastAsia="SimSun"/>
          <w:b/>
          <w:bCs/>
          <w:color w:val="000000"/>
          <w:sz w:val="30"/>
          <w:szCs w:val="30"/>
          <w:lang w:val="en-US" w:eastAsia="zh-CN"/>
        </w:rPr>
      </w:pPr>
      <w:del w:id="6397" w:author="Romano Giovanni" w:date="2017-10-23T20:00:00Z">
        <w:r w:rsidRPr="00CF3217" w:rsidDel="002051B4">
          <w:rPr>
            <w:rFonts w:eastAsia="SimSun"/>
            <w:b/>
            <w:bCs/>
            <w:color w:val="000000"/>
            <w:szCs w:val="24"/>
            <w:lang w:val="en-US" w:eastAsia="zh-CN"/>
          </w:rPr>
          <w:delText>Communication HOLD (HOLD)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398" w:author="Romano Giovanni" w:date="2017-10-23T20:00:00Z"/>
          <w:rFonts w:eastAsia="SimSun"/>
          <w:color w:val="000000"/>
          <w:szCs w:val="24"/>
          <w:lang w:val="en-US" w:eastAsia="zh-CN"/>
        </w:rPr>
      </w:pPr>
      <w:del w:id="6399" w:author="Romano Giovanni" w:date="2017-10-23T20:00:00Z">
        <w:r w:rsidRPr="00CF3217" w:rsidDel="002051B4">
          <w:rPr>
            <w:rFonts w:eastAsia="SimSun"/>
            <w:color w:val="000000"/>
            <w:szCs w:val="24"/>
            <w:lang w:val="en-US" w:eastAsia="zh-CN"/>
          </w:rPr>
          <w:delTex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400" w:author="Romano Giovanni" w:date="2017-10-23T20:00:00Z"/>
          <w:rFonts w:eastAsia="SimSun"/>
          <w:bCs/>
          <w:color w:val="000000"/>
          <w:szCs w:val="24"/>
          <w:lang w:val="en-US" w:eastAsia="zh-CN"/>
        </w:rPr>
      </w:pPr>
      <w:del w:id="6401" w:author="Romano Giovanni" w:date="2017-10-23T20:00:00Z">
        <w:r w:rsidRPr="00CF3217" w:rsidDel="002051B4">
          <w:rPr>
            <w:rFonts w:eastAsia="SimSun"/>
            <w:bCs/>
            <w:color w:val="000000"/>
            <w:szCs w:val="24"/>
            <w:lang w:val="en-US" w:eastAsia="zh-CN"/>
          </w:rPr>
          <w:delText>5.1.2.</w:delText>
        </w:r>
      </w:del>
      <w:del w:id="6402" w:author="Romano Giovanni" w:date="2017-10-23T19:53:00Z">
        <w:r w:rsidRPr="00CF3217" w:rsidDel="005C3462">
          <w:rPr>
            <w:rFonts w:eastAsia="SimSun"/>
            <w:bCs/>
            <w:color w:val="000000"/>
            <w:szCs w:val="24"/>
            <w:lang w:val="en-US" w:eastAsia="zh-CN"/>
          </w:rPr>
          <w:delText>12.</w:delText>
        </w:r>
      </w:del>
      <w:del w:id="6403" w:author="Romano Giovanni" w:date="2017-10-23T19:59:00Z">
        <w:r w:rsidRPr="00CF3217" w:rsidDel="002051B4">
          <w:rPr>
            <w:rFonts w:eastAsia="SimSun"/>
            <w:bCs/>
            <w:color w:val="000000"/>
            <w:szCs w:val="24"/>
            <w:lang w:val="en-US" w:eastAsia="zh-CN"/>
          </w:rPr>
          <w:delText>116</w:delText>
        </w:r>
      </w:del>
      <w:del w:id="6404" w:author="Romano Giovanni" w:date="2017-10-23T20:00:00Z">
        <w:r w:rsidRPr="00CF3217" w:rsidDel="002051B4">
          <w:rPr>
            <w:rFonts w:eastAsia="SimSun"/>
            <w:bCs/>
            <w:color w:val="000000"/>
            <w:szCs w:val="24"/>
            <w:lang w:val="en-US" w:eastAsia="zh-CN"/>
          </w:rPr>
          <w:tab/>
          <w:delText>TS 24.611</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405" w:author="Romano Giovanni" w:date="2017-10-23T20:00:00Z"/>
          <w:rFonts w:eastAsia="SimSun"/>
          <w:b/>
          <w:bCs/>
          <w:color w:val="000000"/>
          <w:sz w:val="27"/>
          <w:szCs w:val="27"/>
          <w:lang w:val="en-US" w:eastAsia="zh-CN"/>
        </w:rPr>
      </w:pPr>
      <w:del w:id="6406" w:author="Romano Giovanni" w:date="2017-10-23T20:00:00Z">
        <w:r w:rsidRPr="00CF3217" w:rsidDel="002051B4">
          <w:rPr>
            <w:rFonts w:eastAsia="SimSun"/>
            <w:b/>
            <w:bCs/>
            <w:color w:val="000000"/>
            <w:szCs w:val="24"/>
            <w:lang w:val="en-US" w:eastAsia="zh-CN"/>
          </w:rPr>
          <w:delText>Anonymous Communication Rejection (ACR) and Communication Barring (CB)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textAlignment w:val="auto"/>
        <w:rPr>
          <w:del w:id="6407" w:author="Romano Giovanni" w:date="2017-10-23T20:00:00Z"/>
          <w:rFonts w:eastAsia="SimSun"/>
          <w:color w:val="000000"/>
          <w:szCs w:val="24"/>
          <w:lang w:val="en-US" w:eastAsia="zh-CN"/>
        </w:rPr>
      </w:pPr>
      <w:del w:id="6408" w:author="Romano Giovanni" w:date="2017-10-23T20:00:00Z">
        <w:r w:rsidRPr="00CF3217" w:rsidDel="002051B4">
          <w:rPr>
            <w:rFonts w:eastAsia="SimSun"/>
            <w:color w:val="000000"/>
            <w:szCs w:val="24"/>
            <w:lang w:val="en-US" w:eastAsia="zh-CN"/>
          </w:rPr>
          <w:delText>This document specifies the stage three, Protocol Description of the Anonymous Communication Rejection (ACR) and Communication Barring</w:delText>
        </w:r>
        <w:r w:rsidRPr="00CF3217" w:rsidDel="002051B4">
          <w:rPr>
            <w:rFonts w:eastAsia="SimSun"/>
            <w:color w:val="000000"/>
            <w:sz w:val="30"/>
            <w:szCs w:val="30"/>
            <w:lang w:val="en-US" w:eastAsia="zh-CN"/>
          </w:rPr>
          <w:delText xml:space="preserve"> </w:delText>
        </w:r>
        <w:r w:rsidRPr="00CF3217" w:rsidDel="002051B4">
          <w:rPr>
            <w:rFonts w:eastAsia="SimSun"/>
            <w:color w:val="000000"/>
            <w:szCs w:val="24"/>
            <w:lang w:val="en-US" w:eastAsia="zh-CN"/>
          </w:rPr>
          <w:delTex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409" w:author="Romano Giovanni" w:date="2017-10-23T20:00:00Z"/>
          <w:rFonts w:eastAsia="SimSun"/>
          <w:bCs/>
          <w:color w:val="000000"/>
          <w:szCs w:val="24"/>
          <w:lang w:val="en-US" w:eastAsia="zh-CN"/>
        </w:rPr>
      </w:pPr>
      <w:del w:id="6410" w:author="Romano Giovanni" w:date="2017-10-23T20:00:00Z">
        <w:r w:rsidRPr="00CF3217" w:rsidDel="002051B4">
          <w:rPr>
            <w:rFonts w:eastAsia="SimSun"/>
            <w:bCs/>
            <w:color w:val="000000"/>
            <w:szCs w:val="24"/>
            <w:lang w:val="en-US" w:eastAsia="zh-CN"/>
          </w:rPr>
          <w:delText>5.1.2.</w:delText>
        </w:r>
      </w:del>
      <w:del w:id="6411" w:author="Romano Giovanni" w:date="2017-10-23T19:53:00Z">
        <w:r w:rsidRPr="00CF3217" w:rsidDel="005C3462">
          <w:rPr>
            <w:rFonts w:eastAsia="SimSun"/>
            <w:bCs/>
            <w:color w:val="000000"/>
            <w:szCs w:val="24"/>
            <w:lang w:val="en-US" w:eastAsia="zh-CN"/>
          </w:rPr>
          <w:delText>12.</w:delText>
        </w:r>
      </w:del>
      <w:del w:id="6412" w:author="Romano Giovanni" w:date="2017-10-23T19:59:00Z">
        <w:r w:rsidRPr="00CF3217" w:rsidDel="002051B4">
          <w:rPr>
            <w:rFonts w:eastAsia="SimSun"/>
            <w:bCs/>
            <w:color w:val="000000"/>
            <w:szCs w:val="24"/>
            <w:lang w:val="en-US" w:eastAsia="zh-CN"/>
          </w:rPr>
          <w:delText>117</w:delText>
        </w:r>
      </w:del>
      <w:del w:id="6413" w:author="Romano Giovanni" w:date="2017-10-23T20:00:00Z">
        <w:r w:rsidRPr="00CF3217" w:rsidDel="002051B4">
          <w:rPr>
            <w:rFonts w:eastAsia="SimSun"/>
            <w:bCs/>
            <w:color w:val="000000"/>
            <w:szCs w:val="24"/>
            <w:lang w:val="en-US" w:eastAsia="zh-CN"/>
          </w:rPr>
          <w:tab/>
          <w:delText>TS 24.615</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414" w:author="Romano Giovanni" w:date="2017-10-23T20:00:00Z"/>
          <w:rFonts w:eastAsia="SimSun"/>
          <w:b/>
          <w:bCs/>
          <w:color w:val="000000"/>
          <w:sz w:val="30"/>
          <w:szCs w:val="30"/>
          <w:lang w:val="en-US" w:eastAsia="zh-CN"/>
        </w:rPr>
      </w:pPr>
      <w:del w:id="6415" w:author="Romano Giovanni" w:date="2017-10-23T20:00:00Z">
        <w:r w:rsidRPr="00CF3217" w:rsidDel="002051B4">
          <w:rPr>
            <w:rFonts w:eastAsia="SimSun"/>
            <w:b/>
            <w:bCs/>
            <w:color w:val="000000"/>
            <w:szCs w:val="24"/>
            <w:lang w:val="en-US" w:eastAsia="zh-CN"/>
          </w:rPr>
          <w:delText>Communication Waiting (CW)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416" w:author="Romano Giovanni" w:date="2017-10-23T20:00:00Z"/>
          <w:rFonts w:eastAsia="SimSun"/>
          <w:color w:val="000000"/>
          <w:szCs w:val="24"/>
          <w:lang w:val="en-US" w:eastAsia="zh-CN"/>
        </w:rPr>
      </w:pPr>
      <w:del w:id="6417" w:author="Romano Giovanni" w:date="2017-10-23T20:00:00Z">
        <w:r w:rsidRPr="00CF3217" w:rsidDel="002051B4">
          <w:rPr>
            <w:rFonts w:eastAsia="SimSun"/>
            <w:color w:val="000000"/>
            <w:szCs w:val="24"/>
            <w:lang w:val="en-US" w:eastAsia="zh-CN"/>
          </w:rPr>
          <w:delTex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delText>
        </w:r>
      </w:del>
    </w:p>
    <w:p w:rsidR="00674922" w:rsidDel="002051B4" w:rsidRDefault="00674922">
      <w:pPr>
        <w:tabs>
          <w:tab w:val="clear" w:pos="1134"/>
          <w:tab w:val="clear" w:pos="1871"/>
          <w:tab w:val="clear" w:pos="2268"/>
        </w:tabs>
        <w:overflowPunct/>
        <w:autoSpaceDE/>
        <w:autoSpaceDN/>
        <w:adjustRightInd/>
        <w:spacing w:before="0"/>
        <w:textAlignment w:val="auto"/>
        <w:rPr>
          <w:del w:id="6418" w:author="Romano Giovanni" w:date="2017-10-23T20:00:00Z"/>
          <w:rFonts w:eastAsiaTheme="minorEastAsia"/>
          <w:b/>
          <w:bCs/>
          <w:color w:val="000000"/>
          <w:sz w:val="18"/>
          <w:szCs w:val="18"/>
          <w:lang w:val="en-US" w:eastAsia="zh-CN"/>
        </w:rPr>
      </w:pPr>
    </w:p>
    <w:p w:rsidR="001D0093" w:rsidRPr="002D5C5B" w:rsidDel="002051B4" w:rsidRDefault="001D0093" w:rsidP="00C337DE">
      <w:pPr>
        <w:pStyle w:val="Titolo5"/>
        <w:rPr>
          <w:del w:id="6419" w:author="Romano Giovanni" w:date="2017-10-23T20:00:00Z"/>
          <w:rFonts w:eastAsia="SimSun"/>
          <w:bCs/>
          <w:color w:val="000000"/>
          <w:szCs w:val="24"/>
          <w:lang w:val="en-US" w:eastAsia="zh-CN"/>
        </w:rPr>
      </w:pPr>
      <w:del w:id="6420" w:author="Romano Giovanni" w:date="2017-10-23T20:00:00Z">
        <w:r w:rsidRPr="00CF3217" w:rsidDel="002051B4">
          <w:rPr>
            <w:rFonts w:eastAsia="SimSun"/>
            <w:bCs/>
            <w:color w:val="000000"/>
            <w:szCs w:val="24"/>
            <w:lang w:val="en-US" w:eastAsia="zh-CN"/>
          </w:rPr>
          <w:delText>5.1.2.</w:delText>
        </w:r>
      </w:del>
      <w:del w:id="6421" w:author="Romano Giovanni" w:date="2017-10-23T19:53:00Z">
        <w:r w:rsidRPr="00CF3217" w:rsidDel="005C3462">
          <w:rPr>
            <w:rFonts w:eastAsia="SimSun"/>
            <w:bCs/>
            <w:color w:val="000000"/>
            <w:szCs w:val="24"/>
            <w:lang w:val="en-US" w:eastAsia="zh-CN"/>
          </w:rPr>
          <w:delText>12.</w:delText>
        </w:r>
      </w:del>
      <w:del w:id="6422" w:author="Romano Giovanni" w:date="2017-10-23T19:59:00Z">
        <w:r w:rsidRPr="00CF3217" w:rsidDel="002051B4">
          <w:rPr>
            <w:rFonts w:eastAsia="SimSun"/>
            <w:bCs/>
            <w:color w:val="000000"/>
            <w:szCs w:val="24"/>
            <w:lang w:val="en-US" w:eastAsia="zh-CN"/>
          </w:rPr>
          <w:delText>118</w:delText>
        </w:r>
      </w:del>
      <w:del w:id="6423" w:author="Romano Giovanni" w:date="2017-10-23T20:00:00Z">
        <w:r w:rsidRPr="00CF3217" w:rsidDel="002051B4">
          <w:rPr>
            <w:rFonts w:eastAsia="SimSun"/>
            <w:bCs/>
            <w:color w:val="000000"/>
            <w:szCs w:val="24"/>
            <w:lang w:val="en-US" w:eastAsia="zh-CN"/>
          </w:rPr>
          <w:tab/>
          <w:delText>TS 24.616</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424" w:author="Romano Giovanni" w:date="2017-10-23T20:00:00Z"/>
          <w:rFonts w:eastAsia="SimSun"/>
          <w:b/>
          <w:bCs/>
          <w:color w:val="000000"/>
          <w:sz w:val="30"/>
          <w:szCs w:val="30"/>
          <w:lang w:val="en-US" w:eastAsia="zh-CN"/>
        </w:rPr>
      </w:pPr>
      <w:del w:id="6425" w:author="Romano Giovanni" w:date="2017-10-23T20:00:00Z">
        <w:r w:rsidRPr="00CF3217" w:rsidDel="002051B4">
          <w:rPr>
            <w:rFonts w:eastAsia="SimSun"/>
            <w:b/>
            <w:bCs/>
            <w:color w:val="000000"/>
            <w:szCs w:val="24"/>
            <w:lang w:val="en-US" w:eastAsia="zh-CN"/>
          </w:rPr>
          <w:delText>Malicious Communication Identification (MCID)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textAlignment w:val="auto"/>
        <w:rPr>
          <w:del w:id="6426" w:author="Romano Giovanni" w:date="2017-10-23T20:00:00Z"/>
          <w:rFonts w:eastAsia="SimSun"/>
          <w:color w:val="000000"/>
          <w:szCs w:val="24"/>
          <w:lang w:val="en-US" w:eastAsia="zh-CN"/>
        </w:rPr>
      </w:pPr>
      <w:del w:id="6427" w:author="Romano Giovanni" w:date="2017-10-23T20:00:00Z">
        <w:r w:rsidRPr="00CF3217" w:rsidDel="002051B4">
          <w:rPr>
            <w:rFonts w:eastAsia="SimSun"/>
            <w:color w:val="000000"/>
            <w:szCs w:val="24"/>
            <w:lang w:val="en-US" w:eastAsia="zh-CN"/>
          </w:rPr>
          <w:delTex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delText>
        </w:r>
      </w:del>
    </w:p>
    <w:p w:rsidR="001D0093" w:rsidRPr="00C337DE" w:rsidDel="002051B4" w:rsidRDefault="001D0093" w:rsidP="00C337DE">
      <w:pPr>
        <w:pStyle w:val="Titolo5"/>
        <w:rPr>
          <w:del w:id="6428" w:author="Romano Giovanni" w:date="2017-10-23T20:00:00Z"/>
          <w:rFonts w:eastAsia="SimSun"/>
          <w:bCs/>
          <w:szCs w:val="24"/>
          <w:lang w:val="en-US" w:eastAsia="zh-CN"/>
        </w:rPr>
      </w:pPr>
      <w:del w:id="6429" w:author="Romano Giovanni" w:date="2017-10-23T20:00:00Z">
        <w:r w:rsidRPr="003B6A0E" w:rsidDel="002051B4">
          <w:rPr>
            <w:rFonts w:eastAsia="SimSun"/>
            <w:bCs/>
            <w:szCs w:val="24"/>
            <w:lang w:val="en-US" w:eastAsia="zh-CN"/>
          </w:rPr>
          <w:delText>5.1.2.</w:delText>
        </w:r>
      </w:del>
      <w:del w:id="6430" w:author="Romano Giovanni" w:date="2017-10-23T19:53:00Z">
        <w:r w:rsidRPr="003B6A0E" w:rsidDel="005C3462">
          <w:rPr>
            <w:rFonts w:eastAsia="SimSun"/>
            <w:bCs/>
            <w:szCs w:val="24"/>
            <w:lang w:val="en-US" w:eastAsia="zh-CN"/>
          </w:rPr>
          <w:delText>12.</w:delText>
        </w:r>
      </w:del>
      <w:del w:id="6431" w:author="Romano Giovanni" w:date="2017-10-23T19:59:00Z">
        <w:r w:rsidRPr="003B6A0E" w:rsidDel="002051B4">
          <w:rPr>
            <w:rFonts w:eastAsia="SimSun"/>
            <w:bCs/>
            <w:szCs w:val="24"/>
            <w:lang w:val="en-US" w:eastAsia="zh-CN"/>
          </w:rPr>
          <w:delText>119</w:delText>
        </w:r>
      </w:del>
      <w:del w:id="6432" w:author="Romano Giovanni" w:date="2017-10-23T20:00:00Z">
        <w:r w:rsidRPr="003B6A0E" w:rsidDel="002051B4">
          <w:rPr>
            <w:rFonts w:eastAsia="SimSun"/>
            <w:bCs/>
            <w:szCs w:val="24"/>
            <w:lang w:val="en-US" w:eastAsia="zh-CN"/>
          </w:rPr>
          <w:tab/>
          <w:delText>TS 24.623</w:delText>
        </w:r>
      </w:del>
    </w:p>
    <w:p w:rsidR="001D0093" w:rsidRPr="003B6A0E" w:rsidDel="002051B4" w:rsidRDefault="001D0093" w:rsidP="001D0093">
      <w:pPr>
        <w:widowControl w:val="0"/>
        <w:tabs>
          <w:tab w:val="clear" w:pos="1134"/>
          <w:tab w:val="clear" w:pos="1871"/>
          <w:tab w:val="clear" w:pos="2268"/>
          <w:tab w:val="left" w:pos="90"/>
        </w:tabs>
        <w:overflowPunct/>
        <w:textAlignment w:val="auto"/>
        <w:rPr>
          <w:del w:id="6433" w:author="Romano Giovanni" w:date="2017-10-23T20:00:00Z"/>
          <w:rFonts w:eastAsia="SimSun"/>
          <w:b/>
          <w:bCs/>
          <w:sz w:val="27"/>
          <w:szCs w:val="27"/>
          <w:lang w:val="en-US" w:eastAsia="zh-CN"/>
        </w:rPr>
      </w:pPr>
      <w:del w:id="6434" w:author="Romano Giovanni" w:date="2017-10-23T20:00:00Z">
        <w:r w:rsidRPr="003B6A0E" w:rsidDel="002051B4">
          <w:rPr>
            <w:rFonts w:eastAsia="SimSun"/>
            <w:b/>
            <w:bCs/>
            <w:szCs w:val="24"/>
            <w:lang w:val="en-US" w:eastAsia="zh-CN"/>
          </w:rPr>
          <w:delText>Extensible Markup Language (XML) Configuration Access Protocol (XCAP) over the Ut interface for Manipulating Supplementary Services</w:delText>
        </w:r>
      </w:del>
    </w:p>
    <w:p w:rsidR="001D0093" w:rsidDel="002051B4" w:rsidRDefault="001D0093" w:rsidP="001D0093">
      <w:pPr>
        <w:widowControl w:val="0"/>
        <w:tabs>
          <w:tab w:val="clear" w:pos="1134"/>
          <w:tab w:val="clear" w:pos="1871"/>
          <w:tab w:val="clear" w:pos="2268"/>
          <w:tab w:val="left" w:pos="90"/>
        </w:tabs>
        <w:overflowPunct/>
        <w:textAlignment w:val="auto"/>
        <w:rPr>
          <w:del w:id="6435" w:author="Romano Giovanni" w:date="2017-10-23T20:00:00Z"/>
          <w:rFonts w:eastAsia="SimSun"/>
          <w:szCs w:val="24"/>
          <w:lang w:val="en-US" w:eastAsia="zh-CN"/>
        </w:rPr>
      </w:pPr>
      <w:del w:id="6436" w:author="Romano Giovanni" w:date="2017-10-23T20:00:00Z">
        <w:r w:rsidRPr="003B6A0E" w:rsidDel="002051B4">
          <w:rPr>
            <w:rFonts w:eastAsia="SimSun"/>
            <w:szCs w:val="24"/>
            <w:lang w:val="en-US" w:eastAsia="zh-CN"/>
          </w:rPr>
          <w:delText xml:space="preserve">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w:delText>
        </w:r>
        <w:r w:rsidRPr="003B6A0E" w:rsidDel="002051B4">
          <w:rPr>
            <w:rFonts w:eastAsia="SimSun"/>
            <w:szCs w:val="24"/>
            <w:lang w:val="en-US" w:eastAsia="zh-CN"/>
          </w:rPr>
          <w:lastRenderedPageBreak/>
          <w:delText>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delText>
        </w:r>
      </w:del>
    </w:p>
    <w:p w:rsidR="001D0093" w:rsidRPr="002D5C5B" w:rsidDel="002051B4" w:rsidRDefault="001D0093" w:rsidP="00C337DE">
      <w:pPr>
        <w:pStyle w:val="Titolo5"/>
        <w:rPr>
          <w:del w:id="6437" w:author="Romano Giovanni" w:date="2017-10-23T20:00:00Z"/>
          <w:rFonts w:eastAsia="SimSun"/>
          <w:bCs/>
          <w:color w:val="000000"/>
          <w:szCs w:val="24"/>
          <w:lang w:val="en-US" w:eastAsia="zh-CN"/>
        </w:rPr>
      </w:pPr>
      <w:del w:id="6438" w:author="Romano Giovanni" w:date="2017-10-23T20:00:00Z">
        <w:r w:rsidRPr="00CF3217" w:rsidDel="002051B4">
          <w:rPr>
            <w:rFonts w:eastAsia="SimSun"/>
            <w:bCs/>
            <w:color w:val="000000"/>
            <w:szCs w:val="24"/>
            <w:lang w:val="en-US" w:eastAsia="zh-CN"/>
          </w:rPr>
          <w:delText>5.1.2.</w:delText>
        </w:r>
      </w:del>
      <w:del w:id="6439" w:author="Romano Giovanni" w:date="2017-10-23T19:53:00Z">
        <w:r w:rsidRPr="00CF3217" w:rsidDel="005C3462">
          <w:rPr>
            <w:rFonts w:eastAsia="SimSun"/>
            <w:bCs/>
            <w:color w:val="000000"/>
            <w:szCs w:val="24"/>
            <w:lang w:val="en-US" w:eastAsia="zh-CN"/>
          </w:rPr>
          <w:delText>12.</w:delText>
        </w:r>
      </w:del>
      <w:del w:id="6440" w:author="Romano Giovanni" w:date="2017-10-23T19:59:00Z">
        <w:r w:rsidRPr="00CF3217" w:rsidDel="002051B4">
          <w:rPr>
            <w:rFonts w:eastAsia="SimSun"/>
            <w:bCs/>
            <w:color w:val="000000"/>
            <w:szCs w:val="24"/>
            <w:lang w:val="en-US" w:eastAsia="zh-CN"/>
          </w:rPr>
          <w:delText>120</w:delText>
        </w:r>
      </w:del>
      <w:del w:id="6441" w:author="Romano Giovanni" w:date="2017-10-23T20:00:00Z">
        <w:r w:rsidRPr="00CF3217" w:rsidDel="002051B4">
          <w:rPr>
            <w:rFonts w:eastAsia="SimSun"/>
            <w:bCs/>
            <w:color w:val="000000"/>
            <w:szCs w:val="24"/>
            <w:lang w:val="en-US" w:eastAsia="zh-CN"/>
          </w:rPr>
          <w:tab/>
          <w:delText>TS 24.628</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442" w:author="Romano Giovanni" w:date="2017-10-23T20:00:00Z"/>
          <w:rFonts w:eastAsia="SimSun"/>
          <w:b/>
          <w:bCs/>
          <w:color w:val="000000"/>
          <w:sz w:val="30"/>
          <w:szCs w:val="30"/>
          <w:lang w:val="en-US" w:eastAsia="zh-CN"/>
        </w:rPr>
      </w:pPr>
      <w:del w:id="6443" w:author="Romano Giovanni" w:date="2017-10-23T20:00:00Z">
        <w:r w:rsidRPr="00CF3217" w:rsidDel="002051B4">
          <w:rPr>
            <w:rFonts w:eastAsia="SimSun"/>
            <w:b/>
            <w:bCs/>
            <w:color w:val="000000"/>
            <w:szCs w:val="24"/>
            <w:lang w:val="en-US" w:eastAsia="zh-CN"/>
          </w:rPr>
          <w:delText>Common Basic Communication procedures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444" w:author="Romano Giovanni" w:date="2017-10-23T20:00:00Z"/>
          <w:rFonts w:eastAsia="SimSun"/>
          <w:color w:val="000000"/>
          <w:szCs w:val="24"/>
          <w:lang w:val="en-US" w:eastAsia="zh-CN"/>
        </w:rPr>
      </w:pPr>
      <w:del w:id="6445" w:author="Romano Giovanni" w:date="2017-10-23T20:00:00Z">
        <w:r w:rsidRPr="00CF3217" w:rsidDel="002051B4">
          <w:rPr>
            <w:rFonts w:eastAsia="SimSun"/>
            <w:color w:val="000000"/>
            <w:szCs w:val="24"/>
            <w:lang w:val="en-US" w:eastAsia="zh-CN"/>
          </w:rPr>
          <w:delText>This document describes the stage three protocol for basic communication procedures common to several services in the IP Multimedia (IM) Core Network (CN) subsystem when at least one Application Server (AS) is included in the communication. The common procedures are based</w:delText>
        </w:r>
        <w:r w:rsidRPr="00CF3217" w:rsidDel="002051B4">
          <w:rPr>
            <w:rFonts w:eastAsia="SimSun"/>
            <w:color w:val="000000"/>
            <w:sz w:val="27"/>
            <w:szCs w:val="27"/>
            <w:lang w:val="en-US" w:eastAsia="zh-CN"/>
          </w:rPr>
          <w:delText xml:space="preserve"> </w:delText>
        </w:r>
        <w:r w:rsidRPr="00CF3217" w:rsidDel="002051B4">
          <w:rPr>
            <w:rFonts w:eastAsia="SimSun"/>
            <w:color w:val="000000"/>
            <w:szCs w:val="24"/>
            <w:lang w:val="en-US" w:eastAsia="zh-CN"/>
          </w:rPr>
          <w:delText>on stage three specifications for supplementary services.</w:delText>
        </w:r>
      </w:del>
    </w:p>
    <w:p w:rsidR="001D0093" w:rsidRPr="002D5C5B" w:rsidDel="002051B4" w:rsidRDefault="001D0093" w:rsidP="00C337DE">
      <w:pPr>
        <w:pStyle w:val="Titolo5"/>
        <w:rPr>
          <w:del w:id="6446" w:author="Romano Giovanni" w:date="2017-10-23T20:00:00Z"/>
          <w:rFonts w:eastAsia="SimSun"/>
          <w:bCs/>
          <w:color w:val="000000"/>
          <w:szCs w:val="24"/>
          <w:lang w:val="en-US" w:eastAsia="zh-CN"/>
        </w:rPr>
      </w:pPr>
      <w:del w:id="6447" w:author="Romano Giovanni" w:date="2017-10-23T20:00:00Z">
        <w:r w:rsidRPr="00CF3217" w:rsidDel="002051B4">
          <w:rPr>
            <w:rFonts w:eastAsia="SimSun"/>
            <w:bCs/>
            <w:color w:val="000000"/>
            <w:szCs w:val="24"/>
            <w:lang w:val="en-US" w:eastAsia="zh-CN"/>
          </w:rPr>
          <w:delText>5.1.2.</w:delText>
        </w:r>
      </w:del>
      <w:del w:id="6448" w:author="Romano Giovanni" w:date="2017-10-23T19:53:00Z">
        <w:r w:rsidRPr="00CF3217" w:rsidDel="005C3462">
          <w:rPr>
            <w:rFonts w:eastAsia="SimSun"/>
            <w:bCs/>
            <w:color w:val="000000"/>
            <w:szCs w:val="24"/>
            <w:lang w:val="en-US" w:eastAsia="zh-CN"/>
          </w:rPr>
          <w:delText>12.</w:delText>
        </w:r>
      </w:del>
      <w:del w:id="6449" w:author="Romano Giovanni" w:date="2017-10-23T19:59:00Z">
        <w:r w:rsidRPr="00CF3217" w:rsidDel="002051B4">
          <w:rPr>
            <w:rFonts w:eastAsia="SimSun"/>
            <w:bCs/>
            <w:color w:val="000000"/>
            <w:szCs w:val="24"/>
            <w:lang w:val="en-US" w:eastAsia="zh-CN"/>
          </w:rPr>
          <w:delText>121</w:delText>
        </w:r>
      </w:del>
      <w:del w:id="6450" w:author="Romano Giovanni" w:date="2017-10-23T20:00:00Z">
        <w:r w:rsidRPr="00CF3217" w:rsidDel="002051B4">
          <w:rPr>
            <w:rFonts w:eastAsia="SimSun"/>
            <w:bCs/>
            <w:color w:val="000000"/>
            <w:szCs w:val="24"/>
            <w:lang w:val="en-US" w:eastAsia="zh-CN"/>
          </w:rPr>
          <w:tab/>
          <w:delText>TS 24.629</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451" w:author="Romano Giovanni" w:date="2017-10-23T20:00:00Z"/>
          <w:rFonts w:eastAsia="SimSun"/>
          <w:b/>
          <w:bCs/>
          <w:color w:val="000000"/>
          <w:sz w:val="30"/>
          <w:szCs w:val="30"/>
          <w:lang w:val="en-US" w:eastAsia="zh-CN"/>
        </w:rPr>
      </w:pPr>
      <w:del w:id="6452" w:author="Romano Giovanni" w:date="2017-10-23T20:00:00Z">
        <w:r w:rsidRPr="00CF3217" w:rsidDel="002051B4">
          <w:rPr>
            <w:rFonts w:eastAsia="SimSun"/>
            <w:b/>
            <w:bCs/>
            <w:color w:val="000000"/>
            <w:szCs w:val="24"/>
            <w:lang w:val="en-US" w:eastAsia="zh-CN"/>
          </w:rPr>
          <w:delText>Explicit Communication Transfer (ECT)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textAlignment w:val="auto"/>
        <w:rPr>
          <w:del w:id="6453" w:author="Romano Giovanni" w:date="2017-10-23T20:00:00Z"/>
          <w:rFonts w:eastAsia="SimSun"/>
          <w:color w:val="000000"/>
          <w:szCs w:val="24"/>
          <w:lang w:val="en-US" w:eastAsia="zh-CN"/>
        </w:rPr>
      </w:pPr>
      <w:del w:id="6454" w:author="Romano Giovanni" w:date="2017-10-23T20:00:00Z">
        <w:r w:rsidRPr="00CF3217" w:rsidDel="002051B4">
          <w:rPr>
            <w:rFonts w:eastAsia="SimSun"/>
            <w:color w:val="000000"/>
            <w:szCs w:val="24"/>
            <w:lang w:val="en-US" w:eastAsia="zh-CN"/>
          </w:rPr>
          <w:delTex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455" w:author="Romano Giovanni" w:date="2017-10-23T20:00:00Z"/>
          <w:rFonts w:eastAsia="SimSun"/>
          <w:bCs/>
          <w:color w:val="000000"/>
          <w:szCs w:val="24"/>
          <w:lang w:val="en-US" w:eastAsia="zh-CN"/>
        </w:rPr>
      </w:pPr>
      <w:del w:id="6456" w:author="Romano Giovanni" w:date="2017-10-23T20:00:00Z">
        <w:r w:rsidRPr="00CF3217" w:rsidDel="002051B4">
          <w:rPr>
            <w:rFonts w:eastAsia="SimSun"/>
            <w:bCs/>
            <w:color w:val="000000"/>
            <w:szCs w:val="24"/>
            <w:lang w:val="en-US" w:eastAsia="zh-CN"/>
          </w:rPr>
          <w:delText>5.1.2.</w:delText>
        </w:r>
      </w:del>
      <w:del w:id="6457" w:author="Romano Giovanni" w:date="2017-10-23T19:53:00Z">
        <w:r w:rsidRPr="00CF3217" w:rsidDel="005C3462">
          <w:rPr>
            <w:rFonts w:eastAsia="SimSun"/>
            <w:bCs/>
            <w:color w:val="000000"/>
            <w:szCs w:val="24"/>
            <w:lang w:val="en-US" w:eastAsia="zh-CN"/>
          </w:rPr>
          <w:delText>12.</w:delText>
        </w:r>
      </w:del>
      <w:del w:id="6458" w:author="Romano Giovanni" w:date="2017-10-23T19:59:00Z">
        <w:r w:rsidRPr="00CF3217" w:rsidDel="002051B4">
          <w:rPr>
            <w:rFonts w:eastAsia="SimSun"/>
            <w:bCs/>
            <w:color w:val="000000"/>
            <w:szCs w:val="24"/>
            <w:lang w:val="en-US" w:eastAsia="zh-CN"/>
          </w:rPr>
          <w:delText>122</w:delText>
        </w:r>
      </w:del>
      <w:del w:id="6459" w:author="Romano Giovanni" w:date="2017-10-23T20:00:00Z">
        <w:r w:rsidRPr="00CF3217" w:rsidDel="002051B4">
          <w:rPr>
            <w:rFonts w:eastAsia="SimSun"/>
            <w:bCs/>
            <w:color w:val="000000"/>
            <w:szCs w:val="24"/>
            <w:lang w:val="en-US" w:eastAsia="zh-CN"/>
          </w:rPr>
          <w:tab/>
          <w:delText>TS 24.642</w:delText>
        </w:r>
      </w:del>
    </w:p>
    <w:p w:rsidR="001D0093" w:rsidRPr="00CF3217" w:rsidDel="002051B4" w:rsidRDefault="001D0093" w:rsidP="001D0093">
      <w:pPr>
        <w:widowControl w:val="0"/>
        <w:tabs>
          <w:tab w:val="clear" w:pos="1134"/>
          <w:tab w:val="clear" w:pos="1871"/>
          <w:tab w:val="clear" w:pos="2268"/>
          <w:tab w:val="left" w:pos="90"/>
        </w:tabs>
        <w:overflowPunct/>
        <w:textAlignment w:val="auto"/>
        <w:rPr>
          <w:del w:id="6460" w:author="Romano Giovanni" w:date="2017-10-23T20:00:00Z"/>
          <w:rFonts w:eastAsia="SimSun"/>
          <w:b/>
          <w:bCs/>
          <w:color w:val="000000"/>
          <w:sz w:val="27"/>
          <w:szCs w:val="27"/>
          <w:lang w:val="en-US" w:eastAsia="zh-CN"/>
        </w:rPr>
      </w:pPr>
      <w:del w:id="6461" w:author="Romano Giovanni" w:date="2017-10-23T20:00:00Z">
        <w:r w:rsidRPr="00CF3217" w:rsidDel="002051B4">
          <w:rPr>
            <w:rFonts w:eastAsia="SimSun"/>
            <w:b/>
            <w:bCs/>
            <w:color w:val="000000"/>
            <w:szCs w:val="24"/>
            <w:lang w:val="en-US" w:eastAsia="zh-CN"/>
          </w:rPr>
          <w:delText>Completion of Communications to Busy Subscriber (CCBS) and Completion of Communications by No Reply (CCNR)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textAlignment w:val="auto"/>
        <w:rPr>
          <w:del w:id="6462" w:author="Romano Giovanni" w:date="2017-10-23T20:00:00Z"/>
          <w:rFonts w:eastAsia="SimSun"/>
          <w:color w:val="000000"/>
          <w:szCs w:val="24"/>
          <w:lang w:val="en-US" w:eastAsia="zh-CN"/>
        </w:rPr>
      </w:pPr>
      <w:del w:id="6463" w:author="Romano Giovanni" w:date="2017-10-23T20:00:00Z">
        <w:r w:rsidRPr="00CF3217" w:rsidDel="002051B4">
          <w:rPr>
            <w:rFonts w:eastAsia="SimSun"/>
            <w:color w:val="000000"/>
            <w:szCs w:val="24"/>
            <w:lang w:val="en-US" w:eastAsia="zh-CN"/>
          </w:rPr>
          <w:delText>This document specifies the stage three Protocol Description of the Completion of Communications to Busy Subscriber (CCBS) service and the</w:delText>
        </w:r>
        <w:r w:rsidRPr="00CF3217" w:rsidDel="002051B4">
          <w:rPr>
            <w:rFonts w:eastAsia="SimSun"/>
            <w:color w:val="000000"/>
            <w:sz w:val="30"/>
            <w:szCs w:val="30"/>
            <w:lang w:val="en-US" w:eastAsia="zh-CN"/>
          </w:rPr>
          <w:delText xml:space="preserve"> </w:delText>
        </w:r>
        <w:r w:rsidRPr="00CF3217" w:rsidDel="002051B4">
          <w:rPr>
            <w:rFonts w:eastAsia="SimSun"/>
            <w:color w:val="000000"/>
            <w:szCs w:val="24"/>
            <w:lang w:val="en-US" w:eastAsia="zh-CN"/>
          </w:rPr>
          <w:delTex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464" w:author="Romano Giovanni" w:date="2017-10-23T20:00:00Z"/>
          <w:rFonts w:eastAsia="SimSun"/>
          <w:bCs/>
          <w:color w:val="000000"/>
          <w:szCs w:val="24"/>
          <w:lang w:val="en-US" w:eastAsia="zh-CN"/>
        </w:rPr>
      </w:pPr>
      <w:del w:id="6465" w:author="Romano Giovanni" w:date="2017-10-23T20:00:00Z">
        <w:r w:rsidRPr="00CF3217" w:rsidDel="002051B4">
          <w:rPr>
            <w:rFonts w:eastAsia="SimSun"/>
            <w:bCs/>
            <w:color w:val="000000"/>
            <w:szCs w:val="24"/>
            <w:lang w:val="en-US" w:eastAsia="zh-CN"/>
          </w:rPr>
          <w:delText>5.1.2.</w:delText>
        </w:r>
      </w:del>
      <w:del w:id="6466" w:author="Romano Giovanni" w:date="2017-10-23T19:53:00Z">
        <w:r w:rsidRPr="00CF3217" w:rsidDel="005C3462">
          <w:rPr>
            <w:rFonts w:eastAsia="SimSun"/>
            <w:bCs/>
            <w:color w:val="000000"/>
            <w:szCs w:val="24"/>
            <w:lang w:val="en-US" w:eastAsia="zh-CN"/>
          </w:rPr>
          <w:delText>12.</w:delText>
        </w:r>
      </w:del>
      <w:del w:id="6467" w:author="Romano Giovanni" w:date="2017-10-23T19:59:00Z">
        <w:r w:rsidRPr="00CF3217" w:rsidDel="002051B4">
          <w:rPr>
            <w:rFonts w:eastAsia="SimSun"/>
            <w:bCs/>
            <w:color w:val="000000"/>
            <w:szCs w:val="24"/>
            <w:lang w:val="en-US" w:eastAsia="zh-CN"/>
          </w:rPr>
          <w:delText>123</w:delText>
        </w:r>
      </w:del>
      <w:del w:id="6468" w:author="Romano Giovanni" w:date="2017-10-23T20:00:00Z">
        <w:r w:rsidRPr="00CF3217" w:rsidDel="002051B4">
          <w:rPr>
            <w:rFonts w:eastAsia="SimSun"/>
            <w:bCs/>
            <w:color w:val="000000"/>
            <w:szCs w:val="24"/>
            <w:lang w:val="en-US" w:eastAsia="zh-CN"/>
          </w:rPr>
          <w:tab/>
          <w:delText>TS 24.647</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469" w:author="Romano Giovanni" w:date="2017-10-23T20:00:00Z"/>
          <w:rFonts w:eastAsia="SimSun"/>
          <w:b/>
          <w:bCs/>
          <w:color w:val="000000"/>
          <w:sz w:val="30"/>
          <w:szCs w:val="30"/>
          <w:lang w:val="en-US" w:eastAsia="zh-CN"/>
        </w:rPr>
      </w:pPr>
      <w:del w:id="6470" w:author="Romano Giovanni" w:date="2017-10-23T20:00:00Z">
        <w:r w:rsidRPr="00CF3217" w:rsidDel="002051B4">
          <w:rPr>
            <w:rFonts w:eastAsia="SimSun"/>
            <w:b/>
            <w:bCs/>
            <w:color w:val="000000"/>
            <w:szCs w:val="24"/>
            <w:lang w:val="en-US" w:eastAsia="zh-CN"/>
          </w:rPr>
          <w:delText>Advice Of Charge (AOC) using IP Multimedia (IM) Core Network (CN) subsystem</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471" w:author="Romano Giovanni" w:date="2017-10-23T20:00:00Z"/>
          <w:rFonts w:eastAsia="SimSun"/>
          <w:color w:val="000000"/>
          <w:szCs w:val="24"/>
          <w:lang w:val="en-US" w:eastAsia="zh-CN"/>
        </w:rPr>
      </w:pPr>
      <w:del w:id="6472" w:author="Romano Giovanni" w:date="2017-10-23T20:00:00Z">
        <w:r w:rsidRPr="00CF3217" w:rsidDel="002051B4">
          <w:rPr>
            <w:rFonts w:eastAsia="SimSun"/>
            <w:color w:val="000000"/>
            <w:szCs w:val="24"/>
            <w:lang w:val="en-US" w:eastAsia="zh-CN"/>
          </w:rPr>
          <w:delTex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delText>
        </w:r>
      </w:del>
    </w:p>
    <w:p w:rsidR="001D0093" w:rsidRPr="002D5C5B" w:rsidDel="002051B4" w:rsidRDefault="001D0093" w:rsidP="00C337DE">
      <w:pPr>
        <w:pStyle w:val="Titolo5"/>
        <w:rPr>
          <w:del w:id="6473" w:author="Romano Giovanni" w:date="2017-10-23T20:00:00Z"/>
          <w:rFonts w:eastAsia="SimSun"/>
          <w:bCs/>
          <w:color w:val="000000"/>
          <w:szCs w:val="24"/>
          <w:lang w:val="en-US" w:eastAsia="zh-CN"/>
        </w:rPr>
      </w:pPr>
      <w:del w:id="6474" w:author="Romano Giovanni" w:date="2017-10-23T20:00:00Z">
        <w:r w:rsidRPr="00CF3217" w:rsidDel="002051B4">
          <w:rPr>
            <w:rFonts w:eastAsia="SimSun"/>
            <w:bCs/>
            <w:color w:val="000000"/>
            <w:szCs w:val="24"/>
            <w:lang w:val="en-US" w:eastAsia="zh-CN"/>
          </w:rPr>
          <w:delText>5.1.2.</w:delText>
        </w:r>
      </w:del>
      <w:del w:id="6475" w:author="Romano Giovanni" w:date="2017-10-23T19:53:00Z">
        <w:r w:rsidRPr="00CF3217" w:rsidDel="005C3462">
          <w:rPr>
            <w:rFonts w:eastAsia="SimSun"/>
            <w:bCs/>
            <w:color w:val="000000"/>
            <w:szCs w:val="24"/>
            <w:lang w:val="en-US" w:eastAsia="zh-CN"/>
          </w:rPr>
          <w:delText>12.</w:delText>
        </w:r>
      </w:del>
      <w:del w:id="6476" w:author="Romano Giovanni" w:date="2017-10-23T19:59:00Z">
        <w:r w:rsidRPr="00CF3217" w:rsidDel="002051B4">
          <w:rPr>
            <w:rFonts w:eastAsia="SimSun"/>
            <w:bCs/>
            <w:color w:val="000000"/>
            <w:szCs w:val="24"/>
            <w:lang w:val="en-US" w:eastAsia="zh-CN"/>
          </w:rPr>
          <w:delText>124</w:delText>
        </w:r>
      </w:del>
      <w:del w:id="6477" w:author="Romano Giovanni" w:date="2017-10-23T20:00:00Z">
        <w:r w:rsidRPr="00CF3217" w:rsidDel="002051B4">
          <w:rPr>
            <w:rFonts w:eastAsia="SimSun"/>
            <w:bCs/>
            <w:color w:val="000000"/>
            <w:szCs w:val="24"/>
            <w:lang w:val="en-US" w:eastAsia="zh-CN"/>
          </w:rPr>
          <w:tab/>
          <w:delText>TS 24.654</w:delText>
        </w:r>
      </w:del>
    </w:p>
    <w:p w:rsidR="001D0093" w:rsidRPr="00CF3217" w:rsidDel="002051B4" w:rsidRDefault="001D0093" w:rsidP="001D0093">
      <w:pPr>
        <w:widowControl w:val="0"/>
        <w:tabs>
          <w:tab w:val="clear" w:pos="1134"/>
          <w:tab w:val="clear" w:pos="1871"/>
          <w:tab w:val="clear" w:pos="2268"/>
          <w:tab w:val="left" w:pos="90"/>
        </w:tabs>
        <w:overflowPunct/>
        <w:spacing w:before="91"/>
        <w:textAlignment w:val="auto"/>
        <w:rPr>
          <w:del w:id="6478" w:author="Romano Giovanni" w:date="2017-10-23T20:00:00Z"/>
          <w:rFonts w:eastAsia="SimSun"/>
          <w:b/>
          <w:bCs/>
          <w:color w:val="000000"/>
          <w:sz w:val="30"/>
          <w:szCs w:val="30"/>
          <w:lang w:val="en-US" w:eastAsia="zh-CN"/>
        </w:rPr>
      </w:pPr>
      <w:del w:id="6479" w:author="Romano Giovanni" w:date="2017-10-23T20:00:00Z">
        <w:r w:rsidRPr="00CF3217" w:rsidDel="002051B4">
          <w:rPr>
            <w:rFonts w:eastAsia="SimSun"/>
            <w:b/>
            <w:bCs/>
            <w:color w:val="000000"/>
            <w:szCs w:val="24"/>
            <w:lang w:val="en-US" w:eastAsia="zh-CN"/>
          </w:rPr>
          <w:delText>Protocol specification Closed User Group (CUG) using IP Multimedia (IM) Core Network (CN) subsystem; Protocol Specification</w:delText>
        </w:r>
      </w:del>
    </w:p>
    <w:p w:rsidR="001D0093" w:rsidDel="002051B4" w:rsidRDefault="001D0093" w:rsidP="001D0093">
      <w:pPr>
        <w:widowControl w:val="0"/>
        <w:tabs>
          <w:tab w:val="clear" w:pos="1134"/>
          <w:tab w:val="clear" w:pos="1871"/>
          <w:tab w:val="clear" w:pos="2268"/>
          <w:tab w:val="left" w:pos="90"/>
        </w:tabs>
        <w:overflowPunct/>
        <w:spacing w:before="0"/>
        <w:textAlignment w:val="auto"/>
        <w:rPr>
          <w:del w:id="6480" w:author="Romano Giovanni" w:date="2017-10-23T20:00:00Z"/>
          <w:rFonts w:eastAsia="SimSun"/>
          <w:color w:val="000000"/>
          <w:szCs w:val="24"/>
          <w:lang w:val="en-US" w:eastAsia="zh-CN"/>
        </w:rPr>
      </w:pPr>
      <w:del w:id="6481" w:author="Romano Giovanni" w:date="2017-10-23T20:00:00Z">
        <w:r w:rsidRPr="00CF3217" w:rsidDel="002051B4">
          <w:rPr>
            <w:rFonts w:eastAsia="SimSun"/>
            <w:color w:val="000000"/>
            <w:szCs w:val="24"/>
            <w:lang w:val="en-US" w:eastAsia="zh-CN"/>
          </w:rPr>
          <w:lastRenderedPageBreak/>
          <w:delTex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delText>
        </w:r>
      </w:del>
    </w:p>
    <w:p w:rsidR="00674922" w:rsidDel="002051B4" w:rsidRDefault="00674922">
      <w:pPr>
        <w:tabs>
          <w:tab w:val="clear" w:pos="1134"/>
          <w:tab w:val="clear" w:pos="1871"/>
          <w:tab w:val="clear" w:pos="2268"/>
        </w:tabs>
        <w:overflowPunct/>
        <w:autoSpaceDE/>
        <w:autoSpaceDN/>
        <w:adjustRightInd/>
        <w:spacing w:before="0"/>
        <w:textAlignment w:val="auto"/>
        <w:rPr>
          <w:del w:id="6482" w:author="Romano Giovanni" w:date="2017-10-23T20:00:00Z"/>
          <w:rFonts w:eastAsia="SimSun"/>
          <w:b/>
          <w:bCs/>
          <w:color w:val="000000"/>
          <w:szCs w:val="24"/>
          <w:lang w:val="en-US" w:eastAsia="zh-CN"/>
        </w:rPr>
      </w:pPr>
    </w:p>
    <w:p w:rsidR="001D0093" w:rsidRPr="002D5C5B" w:rsidDel="00B13845" w:rsidRDefault="001D0093" w:rsidP="00C337DE">
      <w:pPr>
        <w:pStyle w:val="Titolo5"/>
        <w:rPr>
          <w:del w:id="6483" w:author="Romano Giovanni" w:date="2017-10-23T20:05:00Z"/>
          <w:rFonts w:eastAsia="SimSun"/>
          <w:bCs/>
          <w:color w:val="000000"/>
          <w:szCs w:val="24"/>
          <w:lang w:val="en-US" w:eastAsia="zh-CN"/>
        </w:rPr>
      </w:pPr>
      <w:del w:id="6484" w:author="Romano Giovanni" w:date="2017-10-23T20:05:00Z">
        <w:r w:rsidRPr="00CF3217" w:rsidDel="00B13845">
          <w:rPr>
            <w:rFonts w:eastAsia="SimSun"/>
            <w:bCs/>
            <w:color w:val="000000"/>
            <w:szCs w:val="24"/>
            <w:lang w:val="en-US" w:eastAsia="zh-CN"/>
          </w:rPr>
          <w:delText>5.1.2.</w:delText>
        </w:r>
      </w:del>
      <w:del w:id="6485" w:author="Romano Giovanni" w:date="2017-10-23T20:03:00Z">
        <w:r w:rsidRPr="00CF3217" w:rsidDel="00B13845">
          <w:rPr>
            <w:rFonts w:eastAsia="SimSun"/>
            <w:bCs/>
            <w:color w:val="000000"/>
            <w:szCs w:val="24"/>
            <w:lang w:val="en-US" w:eastAsia="zh-CN"/>
          </w:rPr>
          <w:delText>12</w:delText>
        </w:r>
      </w:del>
      <w:del w:id="6486" w:author="Romano Giovanni" w:date="2017-10-23T20:05:00Z">
        <w:r w:rsidRPr="00CF3217" w:rsidDel="00B13845">
          <w:rPr>
            <w:rFonts w:eastAsia="SimSun"/>
            <w:bCs/>
            <w:color w:val="000000"/>
            <w:szCs w:val="24"/>
            <w:lang w:val="en-US" w:eastAsia="zh-CN"/>
          </w:rPr>
          <w:delText>.</w:delText>
        </w:r>
      </w:del>
      <w:del w:id="6487" w:author="Romano Giovanni" w:date="2017-10-23T20:03:00Z">
        <w:r w:rsidRPr="00CF3217" w:rsidDel="00B13845">
          <w:rPr>
            <w:rFonts w:eastAsia="SimSun"/>
            <w:bCs/>
            <w:color w:val="000000"/>
            <w:szCs w:val="24"/>
            <w:lang w:val="en-US" w:eastAsia="zh-CN"/>
          </w:rPr>
          <w:delText>125</w:delText>
        </w:r>
      </w:del>
      <w:del w:id="6488" w:author="Romano Giovanni" w:date="2017-10-23T20:05:00Z">
        <w:r w:rsidRPr="00CF3217" w:rsidDel="00B13845">
          <w:rPr>
            <w:rFonts w:eastAsia="SimSun"/>
            <w:bCs/>
            <w:color w:val="000000"/>
            <w:szCs w:val="24"/>
            <w:lang w:val="en-US" w:eastAsia="zh-CN"/>
          </w:rPr>
          <w:tab/>
          <w:delText>TS 27.005</w:delText>
        </w:r>
      </w:del>
    </w:p>
    <w:p w:rsidR="001D0093" w:rsidRPr="00CF3217" w:rsidDel="00B13845" w:rsidRDefault="001D0093" w:rsidP="001D0093">
      <w:pPr>
        <w:widowControl w:val="0"/>
        <w:tabs>
          <w:tab w:val="clear" w:pos="1134"/>
          <w:tab w:val="clear" w:pos="1871"/>
          <w:tab w:val="clear" w:pos="2268"/>
          <w:tab w:val="left" w:pos="90"/>
        </w:tabs>
        <w:overflowPunct/>
        <w:textAlignment w:val="auto"/>
        <w:rPr>
          <w:del w:id="6489" w:author="Romano Giovanni" w:date="2017-10-23T20:05:00Z"/>
          <w:rFonts w:eastAsia="SimSun"/>
          <w:b/>
          <w:bCs/>
          <w:color w:val="000000"/>
          <w:sz w:val="27"/>
          <w:szCs w:val="27"/>
          <w:lang w:val="en-US" w:eastAsia="zh-CN"/>
        </w:rPr>
      </w:pPr>
      <w:del w:id="6490" w:author="Romano Giovanni" w:date="2017-10-23T20:05:00Z">
        <w:r w:rsidRPr="00CF3217" w:rsidDel="00B13845">
          <w:rPr>
            <w:rFonts w:eastAsia="SimSun"/>
            <w:b/>
            <w:bCs/>
            <w:color w:val="000000"/>
            <w:szCs w:val="24"/>
            <w:lang w:val="en-US" w:eastAsia="zh-CN"/>
          </w:rPr>
          <w:delText>Use of Data Terminal Equipment – Data Circuit terminating Equipment (DTE – DCE) interface for Short Message Service (SMS) and Cell Broadcast Service (CBS)</w:delText>
        </w:r>
      </w:del>
    </w:p>
    <w:p w:rsidR="001D0093" w:rsidRPr="00CF3217" w:rsidDel="00B13845" w:rsidRDefault="001D0093" w:rsidP="001D0093">
      <w:pPr>
        <w:rPr>
          <w:del w:id="6491" w:author="Romano Giovanni" w:date="2017-10-23T20:05:00Z"/>
          <w:rFonts w:eastAsia="SimSun"/>
          <w:lang w:val="en-US" w:eastAsia="zh-CN"/>
        </w:rPr>
      </w:pPr>
      <w:del w:id="6492" w:author="Romano Giovanni" w:date="2017-10-23T20:05:00Z">
        <w:r w:rsidRPr="00CF3217" w:rsidDel="00B13845">
          <w:rPr>
            <w:rFonts w:eastAsia="SimSun"/>
            <w:lang w:val="en-US" w:eastAsia="zh-CN"/>
          </w:rPr>
          <w:delTex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delText>
        </w:r>
      </w:del>
    </w:p>
    <w:p w:rsidR="001D0093" w:rsidDel="00B13845" w:rsidRDefault="001D0093" w:rsidP="001D0093">
      <w:pPr>
        <w:rPr>
          <w:del w:id="6493" w:author="Romano Giovanni" w:date="2017-10-23T20:05:00Z"/>
          <w:rFonts w:eastAsia="SimSun"/>
          <w:lang w:val="en-US" w:eastAsia="zh-CN"/>
        </w:rPr>
      </w:pPr>
      <w:del w:id="6494" w:author="Romano Giovanni" w:date="2017-10-23T20:05:00Z">
        <w:r w:rsidRPr="00CF3217" w:rsidDel="00B13845">
          <w:rPr>
            <w:rFonts w:eastAsia="SimSun"/>
            <w:lang w:val="en-US" w:eastAsia="zh-CN"/>
          </w:rPr>
          <w:delText>In all three modes, the terminal is considered to be in control for SMS/CBS transactions. The document considers the mobile termination to be a single entity. Other 3GPP/GSM Technical Specifications describe the split of functionality between the mobile equipment and (U)SIM.</w:delText>
        </w:r>
      </w:del>
    </w:p>
    <w:p w:rsidR="001D0093" w:rsidRPr="002D5C5B" w:rsidDel="00B13845" w:rsidRDefault="001D0093" w:rsidP="00C337DE">
      <w:pPr>
        <w:pStyle w:val="Titolo5"/>
        <w:rPr>
          <w:del w:id="6495" w:author="Romano Giovanni" w:date="2017-10-23T20:05:00Z"/>
          <w:rFonts w:eastAsia="SimSun"/>
          <w:bCs/>
          <w:color w:val="000000"/>
          <w:szCs w:val="24"/>
          <w:lang w:val="en-US" w:eastAsia="zh-CN"/>
        </w:rPr>
      </w:pPr>
      <w:del w:id="6496" w:author="Romano Giovanni" w:date="2017-10-23T20:05:00Z">
        <w:r w:rsidRPr="00CF3217" w:rsidDel="00B13845">
          <w:rPr>
            <w:rFonts w:eastAsia="SimSun"/>
            <w:bCs/>
            <w:color w:val="000000"/>
            <w:szCs w:val="24"/>
            <w:lang w:val="en-US" w:eastAsia="zh-CN"/>
          </w:rPr>
          <w:delText>5.1.2.12.126</w:delText>
        </w:r>
        <w:r w:rsidRPr="00CF3217" w:rsidDel="00B13845">
          <w:rPr>
            <w:rFonts w:eastAsia="SimSun"/>
            <w:bCs/>
            <w:color w:val="000000"/>
            <w:szCs w:val="24"/>
            <w:lang w:val="en-US" w:eastAsia="zh-CN"/>
          </w:rPr>
          <w:tab/>
          <w:delText>TS 27.007</w:delText>
        </w:r>
      </w:del>
    </w:p>
    <w:p w:rsidR="001D0093" w:rsidRPr="00CF3217" w:rsidDel="00B13845" w:rsidRDefault="001D0093" w:rsidP="001D0093">
      <w:pPr>
        <w:widowControl w:val="0"/>
        <w:tabs>
          <w:tab w:val="clear" w:pos="1134"/>
          <w:tab w:val="clear" w:pos="1871"/>
          <w:tab w:val="clear" w:pos="2268"/>
          <w:tab w:val="left" w:pos="90"/>
        </w:tabs>
        <w:overflowPunct/>
        <w:spacing w:before="91"/>
        <w:textAlignment w:val="auto"/>
        <w:rPr>
          <w:del w:id="6497" w:author="Romano Giovanni" w:date="2017-10-23T20:05:00Z"/>
          <w:rFonts w:eastAsia="SimSun"/>
          <w:b/>
          <w:bCs/>
          <w:color w:val="000000"/>
          <w:sz w:val="30"/>
          <w:szCs w:val="30"/>
          <w:lang w:val="en-US" w:eastAsia="zh-CN"/>
        </w:rPr>
      </w:pPr>
      <w:del w:id="6498" w:author="Romano Giovanni" w:date="2017-10-23T20:05:00Z">
        <w:r w:rsidRPr="00CF3217" w:rsidDel="00B13845">
          <w:rPr>
            <w:rFonts w:eastAsia="SimSun"/>
            <w:b/>
            <w:bCs/>
            <w:color w:val="000000"/>
            <w:szCs w:val="24"/>
            <w:lang w:val="en-US" w:eastAsia="zh-CN"/>
          </w:rPr>
          <w:delText>AT command set for User Equipment (UE)</w:delText>
        </w:r>
      </w:del>
    </w:p>
    <w:p w:rsidR="001D0093" w:rsidRPr="00CF3217" w:rsidDel="00B13845" w:rsidRDefault="001D0093" w:rsidP="001D0093">
      <w:pPr>
        <w:rPr>
          <w:del w:id="6499" w:author="Romano Giovanni" w:date="2017-10-23T20:05:00Z"/>
          <w:rFonts w:eastAsia="SimSun"/>
          <w:lang w:val="en-US" w:eastAsia="zh-CN"/>
        </w:rPr>
      </w:pPr>
      <w:del w:id="6500" w:author="Romano Giovanni" w:date="2017-10-23T20:05:00Z">
        <w:r w:rsidRPr="00CF3217" w:rsidDel="00B13845">
          <w:rPr>
            <w:rFonts w:eastAsia="SimSun"/>
            <w:lang w:val="en-US" w:eastAsia="zh-CN"/>
          </w:rPr>
          <w:delTex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delText>
        </w:r>
        <w:r w:rsidRPr="00CF3217" w:rsidDel="00B13845">
          <w:rPr>
            <w:rFonts w:eastAsia="SimSun"/>
            <w:sz w:val="27"/>
            <w:szCs w:val="27"/>
            <w:lang w:val="en-US" w:eastAsia="zh-CN"/>
          </w:rPr>
          <w:delText xml:space="preserve"> </w:delText>
        </w:r>
        <w:r w:rsidRPr="00CF3217" w:rsidDel="00B13845">
          <w:rPr>
            <w:rFonts w:eastAsia="SimSun"/>
            <w:lang w:val="en-US" w:eastAsia="zh-CN"/>
          </w:rPr>
          <w:delText>used whenever applicable. Some of the new commands are defined such way that they can be easily applied to MT of networks other than GSM/UMTS. ITU</w:delText>
        </w:r>
        <w:r w:rsidRPr="00CF3217" w:rsidDel="00B13845">
          <w:rPr>
            <w:rFonts w:asciiTheme="minorEastAsia" w:hAnsiTheme="minorEastAsia"/>
            <w:lang w:val="en-US" w:eastAsia="ja-JP"/>
          </w:rPr>
          <w:delText>-</w:delText>
        </w:r>
        <w:r w:rsidRPr="00CF3217" w:rsidDel="00B13845">
          <w:rPr>
            <w:rFonts w:eastAsia="SimSun"/>
            <w:lang w:val="en-US" w:eastAsia="zh-CN"/>
          </w:rPr>
          <w:delText xml:space="preserve">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delText>
        </w:r>
      </w:del>
    </w:p>
    <w:p w:rsidR="001D0093" w:rsidDel="00B13845" w:rsidRDefault="001D0093" w:rsidP="001D0093">
      <w:pPr>
        <w:rPr>
          <w:del w:id="6501" w:author="Romano Giovanni" w:date="2017-10-23T20:05:00Z"/>
          <w:rFonts w:eastAsia="SimSun"/>
          <w:lang w:val="en-US" w:eastAsia="zh-CN"/>
        </w:rPr>
      </w:pPr>
      <w:del w:id="6502" w:author="Romano Giovanni" w:date="2017-10-23T20:05:00Z">
        <w:r w:rsidRPr="00CF3217" w:rsidDel="00B13845">
          <w:rPr>
            <w:rFonts w:eastAsia="SimSun"/>
            <w:lang w:val="en-US" w:eastAsia="zh-CN"/>
          </w:rPr>
          <w:delText>The commands described in this document may be observed on the link between the TE and the TA. However, most of the commands retrieve information about the MT, not about the TA.</w:delText>
        </w:r>
      </w:del>
    </w:p>
    <w:p w:rsidR="001D0093" w:rsidRPr="002D5C5B" w:rsidDel="00B13845" w:rsidRDefault="001D0093" w:rsidP="00C337DE">
      <w:pPr>
        <w:pStyle w:val="Titolo5"/>
        <w:rPr>
          <w:del w:id="6503" w:author="Romano Giovanni" w:date="2017-10-23T20:05:00Z"/>
          <w:rFonts w:eastAsia="SimSun"/>
          <w:bCs/>
          <w:color w:val="000000"/>
          <w:szCs w:val="24"/>
          <w:lang w:val="en-US" w:eastAsia="zh-CN"/>
        </w:rPr>
      </w:pPr>
      <w:del w:id="6504" w:author="Romano Giovanni" w:date="2017-10-23T20:05:00Z">
        <w:r w:rsidRPr="00CF3217" w:rsidDel="00B13845">
          <w:rPr>
            <w:rFonts w:eastAsia="SimSun"/>
            <w:bCs/>
            <w:color w:val="000000"/>
            <w:szCs w:val="24"/>
            <w:lang w:val="en-US" w:eastAsia="zh-CN"/>
          </w:rPr>
          <w:lastRenderedPageBreak/>
          <w:delText>5.1.2.12.127</w:delText>
        </w:r>
        <w:r w:rsidRPr="00CF3217" w:rsidDel="00B13845">
          <w:rPr>
            <w:rFonts w:eastAsia="SimSun"/>
            <w:bCs/>
            <w:color w:val="000000"/>
            <w:szCs w:val="24"/>
            <w:lang w:val="en-US" w:eastAsia="zh-CN"/>
          </w:rPr>
          <w:tab/>
          <w:delText>TS 27.010</w:delText>
        </w:r>
      </w:del>
    </w:p>
    <w:p w:rsidR="001D0093" w:rsidRPr="00CF3217" w:rsidDel="00B13845" w:rsidRDefault="001D0093" w:rsidP="001D0093">
      <w:pPr>
        <w:widowControl w:val="0"/>
        <w:tabs>
          <w:tab w:val="clear" w:pos="1134"/>
          <w:tab w:val="clear" w:pos="1871"/>
          <w:tab w:val="clear" w:pos="2268"/>
          <w:tab w:val="left" w:pos="90"/>
        </w:tabs>
        <w:overflowPunct/>
        <w:spacing w:before="91"/>
        <w:textAlignment w:val="auto"/>
        <w:rPr>
          <w:del w:id="6505" w:author="Romano Giovanni" w:date="2017-10-23T20:05:00Z"/>
          <w:rFonts w:eastAsia="SimSun"/>
          <w:b/>
          <w:bCs/>
          <w:color w:val="000000"/>
          <w:sz w:val="30"/>
          <w:szCs w:val="30"/>
          <w:lang w:val="en-US" w:eastAsia="zh-CN"/>
        </w:rPr>
      </w:pPr>
      <w:del w:id="6506" w:author="Romano Giovanni" w:date="2017-10-23T20:05:00Z">
        <w:r w:rsidRPr="00CF3217" w:rsidDel="00B13845">
          <w:rPr>
            <w:rFonts w:eastAsia="SimSun"/>
            <w:b/>
            <w:bCs/>
            <w:color w:val="000000"/>
            <w:szCs w:val="24"/>
            <w:lang w:val="en-US" w:eastAsia="zh-CN"/>
          </w:rPr>
          <w:delText>Terminal Equipment to User Equipment (TE-UE) multiplexer protocol</w:delText>
        </w:r>
      </w:del>
    </w:p>
    <w:p w:rsidR="001D0093" w:rsidDel="00B13845" w:rsidRDefault="001D0093" w:rsidP="001D0093">
      <w:pPr>
        <w:widowControl w:val="0"/>
        <w:tabs>
          <w:tab w:val="clear" w:pos="1134"/>
          <w:tab w:val="clear" w:pos="1871"/>
          <w:tab w:val="clear" w:pos="2268"/>
          <w:tab w:val="left" w:pos="90"/>
        </w:tabs>
        <w:overflowPunct/>
        <w:textAlignment w:val="auto"/>
        <w:rPr>
          <w:del w:id="6507" w:author="Romano Giovanni" w:date="2017-10-23T20:05:00Z"/>
          <w:rFonts w:eastAsia="SimSun"/>
          <w:color w:val="000000"/>
          <w:szCs w:val="24"/>
          <w:lang w:val="en-US" w:eastAsia="zh-CN"/>
        </w:rPr>
      </w:pPr>
      <w:del w:id="6508" w:author="Romano Giovanni" w:date="2017-10-23T20:05:00Z">
        <w:r w:rsidRPr="00CF3217" w:rsidDel="00B13845">
          <w:rPr>
            <w:rFonts w:eastAsia="SimSun"/>
            <w:color w:val="000000"/>
            <w:szCs w:val="24"/>
            <w:lang w:val="en-US" w:eastAsia="zh-CN"/>
          </w:rPr>
          <w:delText>This document defines a multiplexing protocol between a UE and a TE. The multiplexing protocol can be used to send any data, for instance voice, SMS, USSD, fax etc. The document describes the protocol, but not the commands or data transported with it.</w:delText>
        </w:r>
      </w:del>
    </w:p>
    <w:p w:rsidR="001D0093" w:rsidRPr="00C337DE" w:rsidDel="000E26CB" w:rsidRDefault="001D0093" w:rsidP="00C337DE">
      <w:pPr>
        <w:pStyle w:val="Titolo5"/>
        <w:rPr>
          <w:del w:id="6509" w:author="Romano Giovanni" w:date="2017-10-23T20:30:00Z"/>
          <w:rFonts w:eastAsia="SimSun"/>
          <w:bCs/>
          <w:color w:val="000000"/>
          <w:szCs w:val="24"/>
          <w:lang w:val="fr-CH" w:eastAsia="zh-CN"/>
        </w:rPr>
      </w:pPr>
      <w:del w:id="6510" w:author="Romano Giovanni" w:date="2017-10-23T20:30:00Z">
        <w:r w:rsidRPr="00842A34" w:rsidDel="000E26CB">
          <w:rPr>
            <w:rFonts w:eastAsia="SimSun"/>
            <w:bCs/>
            <w:color w:val="000000"/>
            <w:szCs w:val="24"/>
            <w:lang w:val="fr-CH" w:eastAsia="zh-CN"/>
          </w:rPr>
          <w:delText>5.1.2.</w:delText>
        </w:r>
      </w:del>
      <w:del w:id="6511" w:author="Romano Giovanni" w:date="2017-10-23T20:07:00Z">
        <w:r w:rsidRPr="00842A34" w:rsidDel="00E454E3">
          <w:rPr>
            <w:rFonts w:eastAsia="SimSun"/>
            <w:bCs/>
            <w:color w:val="000000"/>
            <w:szCs w:val="24"/>
            <w:lang w:val="fr-CH" w:eastAsia="zh-CN"/>
          </w:rPr>
          <w:delText>12</w:delText>
        </w:r>
      </w:del>
      <w:del w:id="6512" w:author="Romano Giovanni" w:date="2017-10-23T20:30:00Z">
        <w:r w:rsidRPr="00842A34" w:rsidDel="000E26CB">
          <w:rPr>
            <w:rFonts w:eastAsia="SimSun"/>
            <w:bCs/>
            <w:color w:val="000000"/>
            <w:szCs w:val="24"/>
            <w:lang w:val="fr-CH" w:eastAsia="zh-CN"/>
          </w:rPr>
          <w:delText>.</w:delText>
        </w:r>
      </w:del>
      <w:del w:id="6513" w:author="Romano Giovanni" w:date="2017-10-23T20:07:00Z">
        <w:r w:rsidRPr="00842A34" w:rsidDel="00E454E3">
          <w:rPr>
            <w:rFonts w:eastAsia="SimSun"/>
            <w:bCs/>
            <w:color w:val="000000"/>
            <w:szCs w:val="24"/>
            <w:lang w:val="fr-CH" w:eastAsia="zh-CN"/>
          </w:rPr>
          <w:delText>128</w:delText>
        </w:r>
      </w:del>
      <w:del w:id="6514" w:author="Romano Giovanni" w:date="2017-10-23T20:30:00Z">
        <w:r w:rsidRPr="00842A34" w:rsidDel="000E26CB">
          <w:rPr>
            <w:rFonts w:eastAsia="SimSun"/>
            <w:bCs/>
            <w:color w:val="000000"/>
            <w:szCs w:val="24"/>
            <w:lang w:val="fr-CH" w:eastAsia="zh-CN"/>
          </w:rPr>
          <w:tab/>
          <w:delText>TS 29.002</w:delText>
        </w:r>
      </w:del>
    </w:p>
    <w:p w:rsidR="001D0093" w:rsidRPr="00674922" w:rsidDel="000E26CB" w:rsidRDefault="001D0093" w:rsidP="001D0093">
      <w:pPr>
        <w:widowControl w:val="0"/>
        <w:tabs>
          <w:tab w:val="clear" w:pos="1134"/>
          <w:tab w:val="clear" w:pos="1871"/>
          <w:tab w:val="clear" w:pos="2268"/>
          <w:tab w:val="left" w:pos="90"/>
        </w:tabs>
        <w:overflowPunct/>
        <w:spacing w:before="91"/>
        <w:textAlignment w:val="auto"/>
        <w:rPr>
          <w:del w:id="6515" w:author="Romano Giovanni" w:date="2017-10-23T20:30:00Z"/>
          <w:rFonts w:eastAsia="SimSun"/>
          <w:b/>
          <w:bCs/>
          <w:color w:val="000000"/>
          <w:sz w:val="30"/>
          <w:szCs w:val="30"/>
          <w:lang w:val="fr-CH" w:eastAsia="zh-CN"/>
        </w:rPr>
      </w:pPr>
      <w:del w:id="6516" w:author="Romano Giovanni" w:date="2017-10-23T20:30:00Z">
        <w:r w:rsidRPr="00674922" w:rsidDel="000E26CB">
          <w:rPr>
            <w:rFonts w:eastAsia="SimSun"/>
            <w:b/>
            <w:bCs/>
            <w:color w:val="000000"/>
            <w:szCs w:val="24"/>
            <w:lang w:val="fr-CH" w:eastAsia="zh-CN"/>
          </w:rPr>
          <w:delText>Mobile Application Part (MAP) specification</w:delText>
        </w:r>
      </w:del>
    </w:p>
    <w:p w:rsidR="001D0093" w:rsidDel="000E26CB" w:rsidRDefault="001D0093" w:rsidP="001D0093">
      <w:pPr>
        <w:widowControl w:val="0"/>
        <w:tabs>
          <w:tab w:val="clear" w:pos="1134"/>
          <w:tab w:val="clear" w:pos="1871"/>
          <w:tab w:val="clear" w:pos="2268"/>
          <w:tab w:val="left" w:pos="90"/>
        </w:tabs>
        <w:overflowPunct/>
        <w:spacing w:before="0"/>
        <w:textAlignment w:val="auto"/>
        <w:rPr>
          <w:del w:id="6517" w:author="Romano Giovanni" w:date="2017-10-23T20:30:00Z"/>
          <w:rFonts w:eastAsia="SimSun"/>
          <w:color w:val="000000"/>
          <w:szCs w:val="24"/>
          <w:lang w:val="en-US" w:eastAsia="zh-CN"/>
        </w:rPr>
      </w:pPr>
      <w:del w:id="6518" w:author="Romano Giovanni" w:date="2017-10-23T20:30:00Z">
        <w:r w:rsidRPr="00CF3217" w:rsidDel="000E26CB">
          <w:rPr>
            <w:rFonts w:eastAsia="SimSun"/>
            <w:color w:val="000000"/>
            <w:szCs w:val="24"/>
            <w:lang w:val="en-US" w:eastAsia="zh-CN"/>
          </w:rPr>
          <w:delText>It is necessary to transfer between entities of a Public Land Mobile Network (PLMN) information specific to the PLMN in order to deal with the specific behaviour of roaming Mobile Stations (MS)s. The Signalling System No. 7 specified by CCITT is used to transfer this information.</w:delText>
        </w:r>
      </w:del>
    </w:p>
    <w:p w:rsidR="001D0093" w:rsidRPr="002D5C5B" w:rsidDel="000E26CB" w:rsidRDefault="001D0093" w:rsidP="00C337DE">
      <w:pPr>
        <w:pStyle w:val="Titolo5"/>
        <w:rPr>
          <w:del w:id="6519" w:author="Romano Giovanni" w:date="2017-10-23T20:30:00Z"/>
          <w:rFonts w:eastAsia="SimSun"/>
          <w:bCs/>
          <w:color w:val="000000"/>
          <w:szCs w:val="24"/>
          <w:lang w:val="en-US" w:eastAsia="zh-CN"/>
        </w:rPr>
      </w:pPr>
      <w:del w:id="6520" w:author="Romano Giovanni" w:date="2017-10-23T20:30:00Z">
        <w:r w:rsidRPr="00CF3217" w:rsidDel="000E26CB">
          <w:rPr>
            <w:rFonts w:eastAsia="SimSun"/>
            <w:bCs/>
            <w:color w:val="000000"/>
            <w:szCs w:val="24"/>
            <w:lang w:val="en-US" w:eastAsia="zh-CN"/>
          </w:rPr>
          <w:delText>5.1.2.</w:delText>
        </w:r>
      </w:del>
      <w:del w:id="6521" w:author="Romano Giovanni" w:date="2017-10-23T20:23:00Z">
        <w:r w:rsidRPr="00CF3217" w:rsidDel="00E00BF5">
          <w:rPr>
            <w:rFonts w:eastAsia="SimSun"/>
            <w:bCs/>
            <w:color w:val="000000"/>
            <w:szCs w:val="24"/>
            <w:lang w:val="en-US" w:eastAsia="zh-CN"/>
          </w:rPr>
          <w:delText>12.</w:delText>
        </w:r>
      </w:del>
      <w:del w:id="6522" w:author="Romano Giovanni" w:date="2017-10-23T20:25:00Z">
        <w:r w:rsidRPr="00CF3217" w:rsidDel="00E00BF5">
          <w:rPr>
            <w:rFonts w:eastAsia="SimSun"/>
            <w:bCs/>
            <w:color w:val="000000"/>
            <w:szCs w:val="24"/>
            <w:lang w:val="en-US" w:eastAsia="zh-CN"/>
          </w:rPr>
          <w:delText>129</w:delText>
        </w:r>
      </w:del>
      <w:del w:id="6523" w:author="Romano Giovanni" w:date="2017-10-23T20:30:00Z">
        <w:r w:rsidRPr="00CF3217" w:rsidDel="000E26CB">
          <w:rPr>
            <w:rFonts w:eastAsia="SimSun"/>
            <w:bCs/>
            <w:color w:val="000000"/>
            <w:szCs w:val="24"/>
            <w:lang w:val="en-US" w:eastAsia="zh-CN"/>
          </w:rPr>
          <w:tab/>
          <w:delText>TS 29.016</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524" w:author="Romano Giovanni" w:date="2017-10-23T20:30:00Z"/>
          <w:rFonts w:eastAsia="SimSun"/>
          <w:b/>
          <w:bCs/>
          <w:color w:val="000000"/>
          <w:sz w:val="27"/>
          <w:szCs w:val="27"/>
          <w:lang w:val="en-US" w:eastAsia="zh-CN"/>
        </w:rPr>
      </w:pPr>
      <w:del w:id="6525" w:author="Romano Giovanni" w:date="2017-10-23T20:30:00Z">
        <w:r w:rsidRPr="00CF3217" w:rsidDel="000E26CB">
          <w:rPr>
            <w:rFonts w:eastAsia="SimSun"/>
            <w:b/>
            <w:bCs/>
            <w:color w:val="000000"/>
            <w:szCs w:val="24"/>
            <w:lang w:val="en-US" w:eastAsia="zh-CN"/>
          </w:rPr>
          <w:delText>General Packet Radio Service (GPRS); Serving GPRS Support Node (SGSN) – Visitors Location Register (VLR); Gs interface network service specification</w:delText>
        </w:r>
      </w:del>
    </w:p>
    <w:p w:rsidR="001D0093" w:rsidDel="000E26CB" w:rsidRDefault="001D0093" w:rsidP="001D0093">
      <w:pPr>
        <w:widowControl w:val="0"/>
        <w:tabs>
          <w:tab w:val="clear" w:pos="1134"/>
          <w:tab w:val="clear" w:pos="1871"/>
          <w:tab w:val="clear" w:pos="2268"/>
          <w:tab w:val="left" w:pos="90"/>
        </w:tabs>
        <w:overflowPunct/>
        <w:spacing w:before="0"/>
        <w:textAlignment w:val="auto"/>
        <w:rPr>
          <w:del w:id="6526" w:author="Romano Giovanni" w:date="2017-10-23T20:30:00Z"/>
          <w:rFonts w:eastAsia="SimSun"/>
          <w:color w:val="000000"/>
          <w:szCs w:val="24"/>
          <w:lang w:val="en-US" w:eastAsia="zh-CN"/>
        </w:rPr>
      </w:pPr>
      <w:del w:id="6527" w:author="Romano Giovanni" w:date="2017-10-23T20:30:00Z">
        <w:r w:rsidRPr="00CF3217" w:rsidDel="000E26CB">
          <w:rPr>
            <w:rFonts w:eastAsia="SimSun"/>
            <w:color w:val="000000"/>
            <w:szCs w:val="24"/>
            <w:lang w:val="en-US" w:eastAsia="zh-CN"/>
          </w:rPr>
          <w:delTex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delText>
        </w:r>
      </w:del>
    </w:p>
    <w:p w:rsidR="001D0093" w:rsidRPr="002D5C5B" w:rsidDel="000E26CB" w:rsidRDefault="001D0093" w:rsidP="00C337DE">
      <w:pPr>
        <w:pStyle w:val="Titolo5"/>
        <w:rPr>
          <w:del w:id="6528" w:author="Romano Giovanni" w:date="2017-10-23T20:30:00Z"/>
          <w:rFonts w:eastAsia="SimSun"/>
          <w:bCs/>
          <w:color w:val="000000"/>
          <w:szCs w:val="24"/>
          <w:lang w:val="en-US" w:eastAsia="zh-CN"/>
        </w:rPr>
      </w:pPr>
      <w:del w:id="6529" w:author="Romano Giovanni" w:date="2017-10-23T20:30:00Z">
        <w:r w:rsidRPr="00CF3217" w:rsidDel="000E26CB">
          <w:rPr>
            <w:rFonts w:eastAsia="SimSun"/>
            <w:bCs/>
            <w:color w:val="000000"/>
            <w:szCs w:val="24"/>
            <w:lang w:val="en-US" w:eastAsia="zh-CN"/>
          </w:rPr>
          <w:delText>5.1.2.</w:delText>
        </w:r>
      </w:del>
      <w:del w:id="6530" w:author="Romano Giovanni" w:date="2017-10-23T20:23:00Z">
        <w:r w:rsidRPr="00CF3217" w:rsidDel="00E00BF5">
          <w:rPr>
            <w:rFonts w:eastAsia="SimSun"/>
            <w:bCs/>
            <w:color w:val="000000"/>
            <w:szCs w:val="24"/>
            <w:lang w:val="en-US" w:eastAsia="zh-CN"/>
          </w:rPr>
          <w:delText>12.</w:delText>
        </w:r>
      </w:del>
      <w:del w:id="6531" w:author="Romano Giovanni" w:date="2017-10-23T20:25:00Z">
        <w:r w:rsidRPr="00CF3217" w:rsidDel="00E00BF5">
          <w:rPr>
            <w:rFonts w:eastAsia="SimSun"/>
            <w:bCs/>
            <w:color w:val="000000"/>
            <w:szCs w:val="24"/>
            <w:lang w:val="en-US" w:eastAsia="zh-CN"/>
          </w:rPr>
          <w:delText>130</w:delText>
        </w:r>
      </w:del>
      <w:del w:id="6532" w:author="Romano Giovanni" w:date="2017-10-23T20:30:00Z">
        <w:r w:rsidRPr="00CF3217" w:rsidDel="000E26CB">
          <w:rPr>
            <w:rFonts w:eastAsia="SimSun"/>
            <w:bCs/>
            <w:color w:val="000000"/>
            <w:szCs w:val="24"/>
            <w:lang w:val="en-US" w:eastAsia="zh-CN"/>
          </w:rPr>
          <w:tab/>
          <w:delText>TS 29.018</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533" w:author="Romano Giovanni" w:date="2017-10-23T20:30:00Z"/>
          <w:rFonts w:eastAsia="SimSun"/>
          <w:b/>
          <w:bCs/>
          <w:color w:val="000000"/>
          <w:sz w:val="27"/>
          <w:szCs w:val="27"/>
          <w:lang w:val="en-US" w:eastAsia="zh-CN"/>
        </w:rPr>
      </w:pPr>
      <w:del w:id="6534" w:author="Romano Giovanni" w:date="2017-10-23T20:30:00Z">
        <w:r w:rsidRPr="00CF3217" w:rsidDel="000E26CB">
          <w:rPr>
            <w:rFonts w:eastAsia="SimSun"/>
            <w:b/>
            <w:bCs/>
            <w:color w:val="000000"/>
            <w:szCs w:val="24"/>
            <w:lang w:val="en-US" w:eastAsia="zh-CN"/>
          </w:rPr>
          <w:delText>General Packet Radio Service (GPRS); Serving GPRS Support Node (SGSN) – Visitors Location Register (VLR); Gs interface layer 3 specification</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535" w:author="Romano Giovanni" w:date="2017-10-23T20:30:00Z"/>
          <w:rFonts w:eastAsia="SimSun"/>
          <w:color w:val="000000"/>
          <w:sz w:val="27"/>
          <w:szCs w:val="27"/>
          <w:lang w:val="en-US" w:eastAsia="zh-CN"/>
        </w:rPr>
      </w:pPr>
      <w:del w:id="6536" w:author="Romano Giovanni" w:date="2017-10-23T20:30:00Z">
        <w:r w:rsidRPr="00CF3217" w:rsidDel="000E26CB">
          <w:rPr>
            <w:rFonts w:eastAsia="SimSun"/>
            <w:color w:val="000000"/>
            <w:szCs w:val="24"/>
            <w:lang w:val="en-US" w:eastAsia="zh-CN"/>
          </w:rPr>
          <w:delTex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delText>
        </w:r>
      </w:del>
    </w:p>
    <w:p w:rsidR="001D0093" w:rsidRPr="002D5C5B" w:rsidDel="000E26CB" w:rsidRDefault="001D0093" w:rsidP="00C337DE">
      <w:pPr>
        <w:pStyle w:val="Titolo5"/>
        <w:rPr>
          <w:del w:id="6537" w:author="Romano Giovanni" w:date="2017-10-23T20:30:00Z"/>
          <w:rFonts w:eastAsia="SimSun"/>
          <w:bCs/>
          <w:color w:val="000000"/>
          <w:szCs w:val="24"/>
          <w:lang w:val="en-US" w:eastAsia="zh-CN"/>
        </w:rPr>
      </w:pPr>
      <w:del w:id="6538" w:author="Romano Giovanni" w:date="2017-10-23T20:30:00Z">
        <w:r w:rsidRPr="00CF3217" w:rsidDel="000E26CB">
          <w:rPr>
            <w:rFonts w:eastAsia="SimSun"/>
            <w:bCs/>
            <w:color w:val="000000"/>
            <w:szCs w:val="24"/>
            <w:lang w:val="en-US" w:eastAsia="zh-CN"/>
          </w:rPr>
          <w:delText>5.1.2.</w:delText>
        </w:r>
      </w:del>
      <w:del w:id="6539" w:author="Romano Giovanni" w:date="2017-10-23T20:23:00Z">
        <w:r w:rsidRPr="00CF3217" w:rsidDel="00E00BF5">
          <w:rPr>
            <w:rFonts w:eastAsia="SimSun"/>
            <w:bCs/>
            <w:color w:val="000000"/>
            <w:szCs w:val="24"/>
            <w:lang w:val="en-US" w:eastAsia="zh-CN"/>
          </w:rPr>
          <w:delText>12.</w:delText>
        </w:r>
      </w:del>
      <w:del w:id="6540" w:author="Romano Giovanni" w:date="2017-10-23T20:25:00Z">
        <w:r w:rsidRPr="00CF3217" w:rsidDel="00E00BF5">
          <w:rPr>
            <w:rFonts w:eastAsia="SimSun"/>
            <w:bCs/>
            <w:color w:val="000000"/>
            <w:szCs w:val="24"/>
            <w:lang w:val="en-US" w:eastAsia="zh-CN"/>
          </w:rPr>
          <w:delText>131</w:delText>
        </w:r>
      </w:del>
      <w:del w:id="6541" w:author="Romano Giovanni" w:date="2017-10-23T20:30:00Z">
        <w:r w:rsidRPr="00CF3217" w:rsidDel="000E26CB">
          <w:rPr>
            <w:rFonts w:eastAsia="SimSun"/>
            <w:bCs/>
            <w:color w:val="000000"/>
            <w:szCs w:val="24"/>
            <w:lang w:val="en-US" w:eastAsia="zh-CN"/>
          </w:rPr>
          <w:tab/>
          <w:delText>TS 29.060</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542" w:author="Romano Giovanni" w:date="2017-10-23T20:30:00Z"/>
          <w:rFonts w:eastAsia="SimSun"/>
          <w:b/>
          <w:bCs/>
          <w:color w:val="000000"/>
          <w:sz w:val="30"/>
          <w:szCs w:val="30"/>
          <w:lang w:val="en-US" w:eastAsia="zh-CN"/>
        </w:rPr>
      </w:pPr>
      <w:del w:id="6543" w:author="Romano Giovanni" w:date="2017-10-23T20:30:00Z">
        <w:r w:rsidRPr="00CF3217" w:rsidDel="000E26CB">
          <w:rPr>
            <w:rFonts w:eastAsia="SimSun"/>
            <w:b/>
            <w:bCs/>
            <w:color w:val="000000"/>
            <w:szCs w:val="24"/>
            <w:lang w:val="en-US" w:eastAsia="zh-CN"/>
          </w:rPr>
          <w:delText>General Packet Radio Service (GPRS); GPRS Tunnelling Protocol (GTP) across the Gn and Gp interface</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544" w:author="Romano Giovanni" w:date="2017-10-23T20:30:00Z"/>
          <w:rFonts w:eastAsia="SimSun"/>
          <w:color w:val="000000"/>
          <w:sz w:val="27"/>
          <w:szCs w:val="27"/>
          <w:lang w:val="en-US" w:eastAsia="zh-CN"/>
        </w:rPr>
      </w:pPr>
      <w:del w:id="6545" w:author="Romano Giovanni" w:date="2017-10-23T20:30:00Z">
        <w:r w:rsidRPr="00CF3217" w:rsidDel="000E26CB">
          <w:rPr>
            <w:rFonts w:eastAsia="SimSun"/>
            <w:color w:val="000000"/>
            <w:szCs w:val="24"/>
            <w:lang w:val="en-US" w:eastAsia="zh-CN"/>
          </w:rPr>
          <w:delText>This document defines the second version of GTP used on: – the Gn and Gp interfaces of the General Packet Radio Service (GPRS); – the Iu, Gn and Gp interfaces of the UMTS system.</w:delText>
        </w:r>
      </w:del>
    </w:p>
    <w:p w:rsidR="001D0093" w:rsidRPr="002D5C5B" w:rsidDel="000E26CB" w:rsidRDefault="001D0093" w:rsidP="00C337DE">
      <w:pPr>
        <w:pStyle w:val="Titolo5"/>
        <w:rPr>
          <w:del w:id="6546" w:author="Romano Giovanni" w:date="2017-10-23T20:30:00Z"/>
          <w:rFonts w:eastAsia="SimSun"/>
          <w:bCs/>
          <w:color w:val="000000"/>
          <w:szCs w:val="24"/>
          <w:lang w:val="en-US" w:eastAsia="zh-CN"/>
        </w:rPr>
      </w:pPr>
      <w:del w:id="6547" w:author="Romano Giovanni" w:date="2017-10-23T20:30:00Z">
        <w:r w:rsidRPr="00CF3217" w:rsidDel="000E26CB">
          <w:rPr>
            <w:rFonts w:eastAsia="SimSun"/>
            <w:bCs/>
            <w:color w:val="000000"/>
            <w:szCs w:val="24"/>
            <w:lang w:val="en-US" w:eastAsia="zh-CN"/>
          </w:rPr>
          <w:delText>5.1.2.</w:delText>
        </w:r>
      </w:del>
      <w:del w:id="6548" w:author="Romano Giovanni" w:date="2017-10-23T20:23:00Z">
        <w:r w:rsidRPr="00CF3217" w:rsidDel="00E00BF5">
          <w:rPr>
            <w:rFonts w:eastAsia="SimSun"/>
            <w:bCs/>
            <w:color w:val="000000"/>
            <w:szCs w:val="24"/>
            <w:lang w:val="en-US" w:eastAsia="zh-CN"/>
          </w:rPr>
          <w:delText>12.</w:delText>
        </w:r>
      </w:del>
      <w:del w:id="6549" w:author="Romano Giovanni" w:date="2017-10-23T20:25:00Z">
        <w:r w:rsidRPr="00CF3217" w:rsidDel="00E00BF5">
          <w:rPr>
            <w:rFonts w:eastAsia="SimSun"/>
            <w:bCs/>
            <w:color w:val="000000"/>
            <w:szCs w:val="24"/>
            <w:lang w:val="en-US" w:eastAsia="zh-CN"/>
          </w:rPr>
          <w:delText>132</w:delText>
        </w:r>
      </w:del>
      <w:del w:id="6550" w:author="Romano Giovanni" w:date="2017-10-23T20:30:00Z">
        <w:r w:rsidRPr="00CF3217" w:rsidDel="000E26CB">
          <w:rPr>
            <w:rFonts w:eastAsia="SimSun"/>
            <w:bCs/>
            <w:color w:val="000000"/>
            <w:szCs w:val="24"/>
            <w:lang w:val="en-US" w:eastAsia="zh-CN"/>
          </w:rPr>
          <w:tab/>
          <w:delText>TS 29.061</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551" w:author="Romano Giovanni" w:date="2017-10-23T20:30:00Z"/>
          <w:rFonts w:eastAsia="SimSun"/>
          <w:b/>
          <w:bCs/>
          <w:color w:val="000000"/>
          <w:sz w:val="30"/>
          <w:szCs w:val="30"/>
          <w:lang w:val="en-US" w:eastAsia="zh-CN"/>
        </w:rPr>
      </w:pPr>
      <w:del w:id="6552" w:author="Romano Giovanni" w:date="2017-10-23T20:30:00Z">
        <w:r w:rsidRPr="00CF3217" w:rsidDel="000E26CB">
          <w:rPr>
            <w:rFonts w:eastAsia="SimSun"/>
            <w:b/>
            <w:bCs/>
            <w:color w:val="000000"/>
            <w:szCs w:val="24"/>
            <w:lang w:val="en-US" w:eastAsia="zh-CN"/>
          </w:rPr>
          <w:delText>Interworking between the Public Land Mobile Network (PLMN) supporting packet based services and Packet Data Networks (PDN)</w:delText>
        </w:r>
      </w:del>
    </w:p>
    <w:p w:rsidR="001D0093" w:rsidDel="000E26CB" w:rsidRDefault="001D0093" w:rsidP="001D0093">
      <w:pPr>
        <w:widowControl w:val="0"/>
        <w:tabs>
          <w:tab w:val="clear" w:pos="1134"/>
          <w:tab w:val="clear" w:pos="1871"/>
          <w:tab w:val="clear" w:pos="2268"/>
          <w:tab w:val="left" w:pos="90"/>
        </w:tabs>
        <w:overflowPunct/>
        <w:spacing w:before="0"/>
        <w:textAlignment w:val="auto"/>
        <w:rPr>
          <w:del w:id="6553" w:author="Romano Giovanni" w:date="2017-10-23T20:30:00Z"/>
          <w:rFonts w:eastAsia="SimSun"/>
          <w:color w:val="000000"/>
          <w:szCs w:val="24"/>
          <w:lang w:val="en-US" w:eastAsia="zh-CN"/>
        </w:rPr>
      </w:pPr>
      <w:del w:id="6554" w:author="Romano Giovanni" w:date="2017-10-23T20:30:00Z">
        <w:r w:rsidRPr="00CF3217" w:rsidDel="000E26CB">
          <w:rPr>
            <w:rFonts w:eastAsia="SimSun"/>
            <w:color w:val="000000"/>
            <w:szCs w:val="24"/>
            <w:lang w:val="en-US" w:eastAsia="zh-CN"/>
          </w:rPr>
          <w:delText>This document defines the requirements for Packet Domain interworking between a: a) PLMN and PDN; b) PLMN and PLMN. This document</w:delText>
        </w:r>
        <w:r w:rsidRPr="00CF3217" w:rsidDel="000E26CB">
          <w:rPr>
            <w:rFonts w:eastAsia="SimSun"/>
            <w:color w:val="000000"/>
            <w:sz w:val="30"/>
            <w:szCs w:val="30"/>
            <w:lang w:val="en-US" w:eastAsia="zh-CN"/>
          </w:rPr>
          <w:delText xml:space="preserve"> </w:delText>
        </w:r>
        <w:r w:rsidRPr="00CF3217" w:rsidDel="000E26CB">
          <w:rPr>
            <w:rFonts w:eastAsia="SimSun"/>
            <w:color w:val="000000"/>
            <w:szCs w:val="24"/>
            <w:lang w:val="en-US" w:eastAsia="zh-CN"/>
          </w:rPr>
          <w:delText xml:space="preserve">is valid </w:delText>
        </w:r>
        <w:r w:rsidRPr="00CF3217" w:rsidDel="000E26CB">
          <w:rPr>
            <w:rFonts w:eastAsia="SimSun"/>
            <w:color w:val="000000"/>
            <w:szCs w:val="24"/>
            <w:lang w:val="en-US" w:eastAsia="zh-CN"/>
          </w:rPr>
          <w:lastRenderedPageBreak/>
          <w:delText>for a PLMN in A/Gb mode as well as for a PLMN in Iu mode. If text applies only for one of these systems it is explicitly mentioned by using the terms “A/Gb mode” and “Iu mode”. The A interface does not play any role in the scope of this document although the term “A/Gb</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mode” is used.</w:delText>
        </w:r>
      </w:del>
    </w:p>
    <w:p w:rsidR="001D0093" w:rsidRPr="002D5C5B" w:rsidDel="000E26CB" w:rsidRDefault="001D0093" w:rsidP="00C337DE">
      <w:pPr>
        <w:pStyle w:val="Titolo5"/>
        <w:rPr>
          <w:del w:id="6555" w:author="Romano Giovanni" w:date="2017-10-23T20:30:00Z"/>
          <w:rFonts w:eastAsia="SimSun"/>
          <w:bCs/>
          <w:color w:val="000000"/>
          <w:szCs w:val="24"/>
          <w:lang w:val="en-US" w:eastAsia="zh-CN"/>
        </w:rPr>
      </w:pPr>
      <w:del w:id="6556" w:author="Romano Giovanni" w:date="2017-10-23T20:30:00Z">
        <w:r w:rsidRPr="00CF3217" w:rsidDel="000E26CB">
          <w:rPr>
            <w:rFonts w:eastAsia="SimSun"/>
            <w:bCs/>
            <w:color w:val="000000"/>
            <w:szCs w:val="24"/>
            <w:lang w:val="en-US" w:eastAsia="zh-CN"/>
          </w:rPr>
          <w:delText>5.1.2.</w:delText>
        </w:r>
      </w:del>
      <w:del w:id="6557" w:author="Romano Giovanni" w:date="2017-10-23T20:23:00Z">
        <w:r w:rsidRPr="00CF3217" w:rsidDel="00E00BF5">
          <w:rPr>
            <w:rFonts w:eastAsia="SimSun"/>
            <w:bCs/>
            <w:color w:val="000000"/>
            <w:szCs w:val="24"/>
            <w:lang w:val="en-US" w:eastAsia="zh-CN"/>
          </w:rPr>
          <w:delText>12.</w:delText>
        </w:r>
      </w:del>
      <w:del w:id="6558" w:author="Romano Giovanni" w:date="2017-10-23T20:25:00Z">
        <w:r w:rsidRPr="00CF3217" w:rsidDel="00E00BF5">
          <w:rPr>
            <w:rFonts w:eastAsia="SimSun"/>
            <w:bCs/>
            <w:color w:val="000000"/>
            <w:szCs w:val="24"/>
            <w:lang w:val="en-US" w:eastAsia="zh-CN"/>
          </w:rPr>
          <w:delText>133</w:delText>
        </w:r>
      </w:del>
      <w:del w:id="6559" w:author="Romano Giovanni" w:date="2017-10-23T20:30:00Z">
        <w:r w:rsidRPr="00CF3217" w:rsidDel="000E26CB">
          <w:rPr>
            <w:rFonts w:eastAsia="SimSun"/>
            <w:bCs/>
            <w:color w:val="000000"/>
            <w:szCs w:val="24"/>
            <w:lang w:val="en-US" w:eastAsia="zh-CN"/>
          </w:rPr>
          <w:tab/>
          <w:delText>TS 29.078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560" w:author="Romano Giovanni" w:date="2017-10-23T20:30:00Z"/>
          <w:rFonts w:eastAsia="SimSun"/>
          <w:b/>
          <w:bCs/>
          <w:color w:val="000000"/>
          <w:sz w:val="30"/>
          <w:szCs w:val="30"/>
          <w:lang w:val="en-US" w:eastAsia="zh-CN"/>
        </w:rPr>
      </w:pPr>
      <w:del w:id="6561" w:author="Romano Giovanni" w:date="2017-10-23T20:30:00Z">
        <w:r w:rsidRPr="00CF3217" w:rsidDel="000E26CB">
          <w:rPr>
            <w:rFonts w:eastAsia="SimSun"/>
            <w:b/>
            <w:bCs/>
            <w:color w:val="000000"/>
            <w:szCs w:val="24"/>
            <w:lang w:val="en-US" w:eastAsia="zh-CN"/>
          </w:rPr>
          <w:delText>Customised Applications for Mobile network Enhanced Logic (CAMEL) Phase 4; CAMEL Application Part (CAP) specification</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562" w:author="Romano Giovanni" w:date="2017-10-23T20:30:00Z"/>
          <w:rFonts w:eastAsia="SimSun"/>
          <w:color w:val="000000"/>
          <w:sz w:val="27"/>
          <w:szCs w:val="27"/>
          <w:lang w:val="en-US" w:eastAsia="zh-CN"/>
        </w:rPr>
      </w:pPr>
      <w:del w:id="6563" w:author="Romano Giovanni" w:date="2017-10-23T20:30:00Z">
        <w:r w:rsidRPr="00CF3217" w:rsidDel="000E26CB">
          <w:rPr>
            <w:rFonts w:eastAsia="SimSun"/>
            <w:color w:val="000000"/>
            <w:szCs w:val="24"/>
            <w:lang w:val="en-US" w:eastAsia="zh-CN"/>
          </w:rPr>
          <w:delText>This document specifies the CAMEL Application Part (CAP) supporting the fourth phase of the network feature Customized Applications for</w:delText>
        </w:r>
        <w:r w:rsidRPr="00CF3217" w:rsidDel="000E26CB">
          <w:rPr>
            <w:rFonts w:eastAsia="SimSun"/>
            <w:color w:val="000000"/>
            <w:sz w:val="30"/>
            <w:szCs w:val="30"/>
            <w:lang w:val="en-US" w:eastAsia="zh-CN"/>
          </w:rPr>
          <w:delText xml:space="preserve"> </w:delText>
        </w:r>
        <w:r w:rsidRPr="00CF3217" w:rsidDel="000E26CB">
          <w:rPr>
            <w:rFonts w:eastAsia="SimSun"/>
            <w:color w:val="000000"/>
            <w:szCs w:val="24"/>
            <w:lang w:val="en-US" w:eastAsia="zh-CN"/>
          </w:rPr>
          <w:delTex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delText>
        </w:r>
      </w:del>
    </w:p>
    <w:p w:rsidR="001D0093" w:rsidRPr="002D5C5B" w:rsidDel="000E26CB" w:rsidRDefault="001D0093" w:rsidP="00C337DE">
      <w:pPr>
        <w:pStyle w:val="Titolo5"/>
        <w:rPr>
          <w:del w:id="6564" w:author="Romano Giovanni" w:date="2017-10-23T20:30:00Z"/>
          <w:rFonts w:eastAsia="SimSun"/>
          <w:bCs/>
          <w:color w:val="000000"/>
          <w:szCs w:val="24"/>
          <w:lang w:val="en-US" w:eastAsia="zh-CN"/>
        </w:rPr>
      </w:pPr>
      <w:del w:id="6565" w:author="Romano Giovanni" w:date="2017-10-23T20:30:00Z">
        <w:r w:rsidRPr="00CF3217" w:rsidDel="000E26CB">
          <w:rPr>
            <w:rFonts w:eastAsia="SimSun"/>
            <w:bCs/>
            <w:color w:val="000000"/>
            <w:szCs w:val="24"/>
            <w:lang w:val="en-US" w:eastAsia="zh-CN"/>
          </w:rPr>
          <w:delText>5.1.2.</w:delText>
        </w:r>
      </w:del>
      <w:del w:id="6566" w:author="Romano Giovanni" w:date="2017-10-23T20:23:00Z">
        <w:r w:rsidRPr="00CF3217" w:rsidDel="00E00BF5">
          <w:rPr>
            <w:rFonts w:eastAsia="SimSun"/>
            <w:bCs/>
            <w:color w:val="000000"/>
            <w:szCs w:val="24"/>
            <w:lang w:val="en-US" w:eastAsia="zh-CN"/>
          </w:rPr>
          <w:delText>12.</w:delText>
        </w:r>
      </w:del>
      <w:del w:id="6567" w:author="Romano Giovanni" w:date="2017-10-23T20:25:00Z">
        <w:r w:rsidRPr="00CF3217" w:rsidDel="00E00BF5">
          <w:rPr>
            <w:rFonts w:eastAsia="SimSun"/>
            <w:bCs/>
            <w:color w:val="000000"/>
            <w:szCs w:val="24"/>
            <w:lang w:val="en-US" w:eastAsia="zh-CN"/>
          </w:rPr>
          <w:delText>134</w:delText>
        </w:r>
      </w:del>
      <w:del w:id="6568" w:author="Romano Giovanni" w:date="2017-10-23T20:30:00Z">
        <w:r w:rsidRPr="00CF3217" w:rsidDel="000E26CB">
          <w:rPr>
            <w:rFonts w:eastAsia="SimSun"/>
            <w:bCs/>
            <w:color w:val="000000"/>
            <w:szCs w:val="24"/>
            <w:lang w:val="en-US" w:eastAsia="zh-CN"/>
          </w:rPr>
          <w:tab/>
          <w:delText>TS 29.079</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569" w:author="Romano Giovanni" w:date="2017-10-23T20:30:00Z"/>
          <w:rFonts w:eastAsia="SimSun"/>
          <w:b/>
          <w:bCs/>
          <w:color w:val="000000"/>
          <w:sz w:val="30"/>
          <w:szCs w:val="30"/>
          <w:lang w:val="en-US" w:eastAsia="zh-CN"/>
        </w:rPr>
      </w:pPr>
      <w:del w:id="6570" w:author="Romano Giovanni" w:date="2017-10-23T20:30:00Z">
        <w:r w:rsidRPr="00CF3217" w:rsidDel="000E26CB">
          <w:rPr>
            <w:rFonts w:eastAsia="SimSun"/>
            <w:b/>
            <w:bCs/>
            <w:color w:val="000000"/>
            <w:szCs w:val="24"/>
            <w:lang w:val="en-US" w:eastAsia="zh-CN"/>
          </w:rPr>
          <w:delText>Optimal media routeing within the IP Multimedia Subsystem (IMS);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571" w:author="Romano Giovanni" w:date="2017-10-23T20:30:00Z"/>
          <w:rFonts w:eastAsia="SimSun"/>
          <w:color w:val="000000"/>
          <w:sz w:val="27"/>
          <w:szCs w:val="27"/>
          <w:lang w:val="en-US" w:eastAsia="zh-CN"/>
        </w:rPr>
      </w:pPr>
      <w:del w:id="6572" w:author="Romano Giovanni" w:date="2017-10-23T20:30:00Z">
        <w:r w:rsidRPr="00CF3217" w:rsidDel="000E26CB">
          <w:rPr>
            <w:rFonts w:eastAsia="SimSun"/>
            <w:color w:val="000000"/>
            <w:szCs w:val="24"/>
            <w:lang w:val="en-US" w:eastAsia="zh-CN"/>
          </w:rPr>
          <w:delText>This document defines optional Optimal Media Routeing (OMR) procedures that can be applied by entities in the IP Multimedia Subsystem (IMS) that control media resources and are capable of manipulating the Session Description Protocol (SDP) as defined by IETF RFC 4566. The</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OMR procedures relate to the handling of OMR-specific SDP attributes that are documented in TS 24.229. The OMR procedures use SDP offer/answer related procedures in IETF RFC 3264 and in 3GPP TS 24.229 in a backward-compatible manner.</w:delText>
        </w:r>
      </w:del>
    </w:p>
    <w:p w:rsidR="001D0093" w:rsidRPr="002D5C5B" w:rsidDel="000E26CB" w:rsidRDefault="001D0093" w:rsidP="00C337DE">
      <w:pPr>
        <w:pStyle w:val="Titolo5"/>
        <w:rPr>
          <w:del w:id="6573" w:author="Romano Giovanni" w:date="2017-10-23T20:30:00Z"/>
          <w:rFonts w:eastAsia="SimSun"/>
          <w:bCs/>
          <w:color w:val="000000"/>
          <w:szCs w:val="24"/>
          <w:lang w:val="en-US" w:eastAsia="zh-CN"/>
        </w:rPr>
      </w:pPr>
      <w:del w:id="6574" w:author="Romano Giovanni" w:date="2017-10-23T20:30:00Z">
        <w:r w:rsidRPr="00CF3217" w:rsidDel="000E26CB">
          <w:rPr>
            <w:rFonts w:eastAsia="SimSun"/>
            <w:bCs/>
            <w:color w:val="000000"/>
            <w:szCs w:val="24"/>
            <w:lang w:val="en-US" w:eastAsia="zh-CN"/>
          </w:rPr>
          <w:delText>5.1.2.</w:delText>
        </w:r>
      </w:del>
      <w:del w:id="6575" w:author="Romano Giovanni" w:date="2017-10-23T20:23:00Z">
        <w:r w:rsidRPr="00CF3217" w:rsidDel="00E00BF5">
          <w:rPr>
            <w:rFonts w:eastAsia="SimSun"/>
            <w:bCs/>
            <w:color w:val="000000"/>
            <w:szCs w:val="24"/>
            <w:lang w:val="en-US" w:eastAsia="zh-CN"/>
          </w:rPr>
          <w:delText>12.</w:delText>
        </w:r>
      </w:del>
      <w:del w:id="6576" w:author="Romano Giovanni" w:date="2017-10-23T20:25:00Z">
        <w:r w:rsidRPr="00CF3217" w:rsidDel="00E00BF5">
          <w:rPr>
            <w:rFonts w:eastAsia="SimSun"/>
            <w:bCs/>
            <w:color w:val="000000"/>
            <w:szCs w:val="24"/>
            <w:lang w:val="en-US" w:eastAsia="zh-CN"/>
          </w:rPr>
          <w:delText>135</w:delText>
        </w:r>
      </w:del>
      <w:del w:id="6577" w:author="Romano Giovanni" w:date="2017-10-23T20:30:00Z">
        <w:r w:rsidRPr="00CF3217" w:rsidDel="000E26CB">
          <w:rPr>
            <w:rFonts w:eastAsia="SimSun"/>
            <w:bCs/>
            <w:color w:val="000000"/>
            <w:szCs w:val="24"/>
            <w:lang w:val="en-US" w:eastAsia="zh-CN"/>
          </w:rPr>
          <w:tab/>
          <w:delText>TS 29.118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578" w:author="Romano Giovanni" w:date="2017-10-23T20:30:00Z"/>
          <w:rFonts w:eastAsia="SimSun"/>
          <w:b/>
          <w:bCs/>
          <w:color w:val="000000"/>
          <w:sz w:val="30"/>
          <w:szCs w:val="30"/>
          <w:lang w:val="en-US" w:eastAsia="zh-CN"/>
        </w:rPr>
      </w:pPr>
      <w:del w:id="6579" w:author="Romano Giovanni" w:date="2017-10-23T20:30:00Z">
        <w:r w:rsidRPr="00CF3217" w:rsidDel="000E26CB">
          <w:rPr>
            <w:rFonts w:eastAsia="SimSun"/>
            <w:b/>
            <w:bCs/>
            <w:color w:val="000000"/>
            <w:szCs w:val="24"/>
            <w:lang w:val="en-US" w:eastAsia="zh-CN"/>
          </w:rPr>
          <w:delText>Mobility Management Entity (MME) – Visitor Location Register (VLR) SGs interface specification</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580" w:author="Romano Giovanni" w:date="2017-10-23T20:30:00Z"/>
          <w:rFonts w:eastAsia="SimSun"/>
          <w:color w:val="000000"/>
          <w:sz w:val="27"/>
          <w:szCs w:val="27"/>
          <w:lang w:val="en-US" w:eastAsia="zh-CN"/>
        </w:rPr>
      </w:pPr>
      <w:del w:id="6581" w:author="Romano Giovanni" w:date="2017-10-23T20:30:00Z">
        <w:r w:rsidRPr="00CF3217" w:rsidDel="000E26CB">
          <w:rPr>
            <w:rFonts w:eastAsia="SimSun"/>
            <w:color w:val="000000"/>
            <w:szCs w:val="24"/>
            <w:lang w:val="en-US" w:eastAsia="zh-CN"/>
          </w:rPr>
          <w:delTex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delText>
        </w:r>
      </w:del>
    </w:p>
    <w:p w:rsidR="00674922" w:rsidDel="000E26CB" w:rsidRDefault="00674922"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6582" w:author="Romano Giovanni" w:date="2017-10-23T20:30:00Z"/>
          <w:rFonts w:eastAsiaTheme="minorEastAsia"/>
          <w:b/>
          <w:bCs/>
          <w:color w:val="000000"/>
          <w:sz w:val="18"/>
          <w:szCs w:val="18"/>
          <w:lang w:val="en-US" w:eastAsia="zh-CN"/>
        </w:rPr>
      </w:pPr>
    </w:p>
    <w:p w:rsidR="001D0093" w:rsidRPr="002D5C5B" w:rsidDel="000E26CB" w:rsidRDefault="001D0093" w:rsidP="00C337DE">
      <w:pPr>
        <w:pStyle w:val="Titolo5"/>
        <w:rPr>
          <w:del w:id="6583" w:author="Romano Giovanni" w:date="2017-10-23T20:30:00Z"/>
          <w:rFonts w:eastAsia="SimSun"/>
          <w:bCs/>
          <w:color w:val="000000"/>
          <w:szCs w:val="24"/>
          <w:lang w:val="en-US" w:eastAsia="zh-CN"/>
        </w:rPr>
      </w:pPr>
      <w:del w:id="6584" w:author="Romano Giovanni" w:date="2017-10-23T20:30:00Z">
        <w:r w:rsidRPr="00CF3217" w:rsidDel="000E26CB">
          <w:rPr>
            <w:rFonts w:eastAsia="SimSun"/>
            <w:bCs/>
            <w:color w:val="000000"/>
            <w:szCs w:val="24"/>
            <w:lang w:val="en-US" w:eastAsia="zh-CN"/>
          </w:rPr>
          <w:delText>5.1.2.</w:delText>
        </w:r>
      </w:del>
      <w:del w:id="6585" w:author="Romano Giovanni" w:date="2017-10-23T20:23:00Z">
        <w:r w:rsidRPr="00CF3217" w:rsidDel="00E00BF5">
          <w:rPr>
            <w:rFonts w:eastAsia="SimSun"/>
            <w:bCs/>
            <w:color w:val="000000"/>
            <w:szCs w:val="24"/>
            <w:lang w:val="en-US" w:eastAsia="zh-CN"/>
          </w:rPr>
          <w:delText>12.</w:delText>
        </w:r>
      </w:del>
      <w:del w:id="6586" w:author="Romano Giovanni" w:date="2017-10-23T20:25:00Z">
        <w:r w:rsidRPr="00CF3217" w:rsidDel="00E00BF5">
          <w:rPr>
            <w:rFonts w:eastAsia="SimSun"/>
            <w:bCs/>
            <w:color w:val="000000"/>
            <w:szCs w:val="24"/>
            <w:lang w:val="en-US" w:eastAsia="zh-CN"/>
          </w:rPr>
          <w:delText>136</w:delText>
        </w:r>
      </w:del>
      <w:del w:id="6587" w:author="Romano Giovanni" w:date="2017-10-23T20:30:00Z">
        <w:r w:rsidRPr="00CF3217" w:rsidDel="000E26CB">
          <w:rPr>
            <w:rFonts w:eastAsia="SimSun"/>
            <w:bCs/>
            <w:color w:val="000000"/>
            <w:szCs w:val="24"/>
            <w:lang w:val="en-US" w:eastAsia="zh-CN"/>
          </w:rPr>
          <w:tab/>
          <w:delText>TS 29.161</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588" w:author="Romano Giovanni" w:date="2017-10-23T20:30:00Z"/>
          <w:rFonts w:eastAsia="SimSun"/>
          <w:b/>
          <w:bCs/>
          <w:color w:val="000000"/>
          <w:sz w:val="27"/>
          <w:szCs w:val="27"/>
          <w:lang w:val="en-US" w:eastAsia="zh-CN"/>
        </w:rPr>
      </w:pPr>
      <w:del w:id="6589" w:author="Romano Giovanni" w:date="2017-10-23T20:30:00Z">
        <w:r w:rsidRPr="00CF3217" w:rsidDel="000E26CB">
          <w:rPr>
            <w:rFonts w:eastAsia="SimSun"/>
            <w:b/>
            <w:bCs/>
            <w:color w:val="000000"/>
            <w:szCs w:val="24"/>
            <w:lang w:val="en-US" w:eastAsia="zh-CN"/>
          </w:rPr>
          <w:delText>Interworking between the Public Land Mobile Network (PLMN) supporting packet based services with Wireless Local Area Network (WLAN) access and Packet data Networks (PDN)</w:delText>
        </w:r>
      </w:del>
    </w:p>
    <w:p w:rsidR="001D0093" w:rsidDel="000E26CB" w:rsidRDefault="001D0093" w:rsidP="001D0093">
      <w:pPr>
        <w:widowControl w:val="0"/>
        <w:tabs>
          <w:tab w:val="clear" w:pos="1134"/>
          <w:tab w:val="clear" w:pos="1871"/>
          <w:tab w:val="clear" w:pos="2268"/>
          <w:tab w:val="left" w:pos="90"/>
        </w:tabs>
        <w:overflowPunct/>
        <w:textAlignment w:val="auto"/>
        <w:rPr>
          <w:del w:id="6590" w:author="Romano Giovanni" w:date="2017-10-23T20:30:00Z"/>
          <w:rFonts w:eastAsia="SimSun"/>
          <w:color w:val="000000"/>
          <w:szCs w:val="24"/>
          <w:lang w:val="en-US" w:eastAsia="zh-CN"/>
        </w:rPr>
      </w:pPr>
      <w:del w:id="6591" w:author="Romano Giovanni" w:date="2017-10-23T20:30:00Z">
        <w:r w:rsidRPr="00CF3217" w:rsidDel="000E26CB">
          <w:rPr>
            <w:rFonts w:eastAsia="SimSun"/>
            <w:color w:val="000000"/>
            <w:szCs w:val="24"/>
            <w:lang w:val="en-US" w:eastAsia="zh-CN"/>
          </w:rPr>
          <w:delText xml:space="preserve">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w:delText>
        </w:r>
        <w:r w:rsidRPr="00CF3217" w:rsidDel="000E26CB">
          <w:rPr>
            <w:rFonts w:eastAsia="SimSun"/>
            <w:color w:val="000000"/>
            <w:szCs w:val="24"/>
            <w:lang w:val="en-US" w:eastAsia="zh-CN"/>
          </w:rPr>
          <w:lastRenderedPageBreak/>
          <w:delText>the Packet Data Gateway and the Presence Network Agent.</w:delText>
        </w:r>
      </w:del>
    </w:p>
    <w:p w:rsidR="001D0093" w:rsidRPr="002D5C5B" w:rsidDel="000E26CB" w:rsidRDefault="001D0093" w:rsidP="00C337DE">
      <w:pPr>
        <w:pStyle w:val="Titolo5"/>
        <w:rPr>
          <w:del w:id="6592" w:author="Romano Giovanni" w:date="2017-10-23T20:30:00Z"/>
          <w:rFonts w:eastAsia="SimSun"/>
          <w:bCs/>
          <w:color w:val="000000"/>
          <w:szCs w:val="24"/>
          <w:lang w:val="en-US" w:eastAsia="zh-CN"/>
        </w:rPr>
      </w:pPr>
      <w:del w:id="6593" w:author="Romano Giovanni" w:date="2017-10-23T20:30:00Z">
        <w:r w:rsidRPr="00CF3217" w:rsidDel="000E26CB">
          <w:rPr>
            <w:rFonts w:eastAsia="SimSun"/>
            <w:bCs/>
            <w:color w:val="000000"/>
            <w:szCs w:val="24"/>
            <w:lang w:val="en-US" w:eastAsia="zh-CN"/>
          </w:rPr>
          <w:delText>5.1.2.</w:delText>
        </w:r>
      </w:del>
      <w:del w:id="6594" w:author="Romano Giovanni" w:date="2017-10-23T20:23:00Z">
        <w:r w:rsidRPr="00CF3217" w:rsidDel="00E00BF5">
          <w:rPr>
            <w:rFonts w:eastAsia="SimSun"/>
            <w:bCs/>
            <w:color w:val="000000"/>
            <w:szCs w:val="24"/>
            <w:lang w:val="en-US" w:eastAsia="zh-CN"/>
          </w:rPr>
          <w:delText>12.</w:delText>
        </w:r>
      </w:del>
      <w:del w:id="6595" w:author="Romano Giovanni" w:date="2017-10-23T20:25:00Z">
        <w:r w:rsidRPr="00CF3217" w:rsidDel="00E00BF5">
          <w:rPr>
            <w:rFonts w:eastAsia="SimSun"/>
            <w:bCs/>
            <w:color w:val="000000"/>
            <w:szCs w:val="24"/>
            <w:lang w:val="en-US" w:eastAsia="zh-CN"/>
          </w:rPr>
          <w:delText>137</w:delText>
        </w:r>
      </w:del>
      <w:del w:id="6596" w:author="Romano Giovanni" w:date="2017-10-23T20:30:00Z">
        <w:r w:rsidRPr="00CF3217" w:rsidDel="000E26CB">
          <w:rPr>
            <w:rFonts w:eastAsia="SimSun"/>
            <w:bCs/>
            <w:color w:val="000000"/>
            <w:szCs w:val="24"/>
            <w:lang w:val="en-US" w:eastAsia="zh-CN"/>
          </w:rPr>
          <w:tab/>
          <w:delText>TS 29.162</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597" w:author="Romano Giovanni" w:date="2017-10-23T20:30:00Z"/>
          <w:rFonts w:eastAsia="SimSun"/>
          <w:b/>
          <w:bCs/>
          <w:color w:val="000000"/>
          <w:sz w:val="30"/>
          <w:szCs w:val="30"/>
          <w:lang w:val="en-US" w:eastAsia="zh-CN"/>
        </w:rPr>
      </w:pPr>
      <w:del w:id="6598" w:author="Romano Giovanni" w:date="2017-10-23T20:30:00Z">
        <w:r w:rsidRPr="00CF3217" w:rsidDel="000E26CB">
          <w:rPr>
            <w:rFonts w:eastAsia="SimSun"/>
            <w:b/>
            <w:bCs/>
            <w:color w:val="000000"/>
            <w:szCs w:val="24"/>
            <w:lang w:val="en-US" w:eastAsia="zh-CN"/>
          </w:rPr>
          <w:delText>Interworking between the IM CN subsystem and IP networks</w:delText>
        </w:r>
      </w:del>
    </w:p>
    <w:p w:rsidR="001D0093" w:rsidDel="000E26CB" w:rsidRDefault="001D0093" w:rsidP="001D0093">
      <w:pPr>
        <w:widowControl w:val="0"/>
        <w:tabs>
          <w:tab w:val="clear" w:pos="1134"/>
          <w:tab w:val="clear" w:pos="1871"/>
          <w:tab w:val="clear" w:pos="2268"/>
          <w:tab w:val="left" w:pos="90"/>
        </w:tabs>
        <w:overflowPunct/>
        <w:spacing w:before="0"/>
        <w:textAlignment w:val="auto"/>
        <w:rPr>
          <w:del w:id="6599" w:author="Romano Giovanni" w:date="2017-10-23T20:30:00Z"/>
          <w:rFonts w:eastAsia="SimSun"/>
          <w:color w:val="000000"/>
          <w:szCs w:val="24"/>
          <w:lang w:val="en-US" w:eastAsia="zh-CN"/>
        </w:rPr>
      </w:pPr>
      <w:del w:id="6600" w:author="Romano Giovanni" w:date="2017-10-23T20:30:00Z">
        <w:r w:rsidRPr="00CF3217" w:rsidDel="000E26CB">
          <w:rPr>
            <w:rFonts w:eastAsia="SimSun"/>
            <w:color w:val="000000"/>
            <w:szCs w:val="24"/>
            <w:lang w:val="en-US" w:eastAsia="zh-CN"/>
          </w:rPr>
          <w:delText>The IM CN subsystem interworks with the external IP networks through the Mb reference point. This document details the interworking between the IM CN subsystem and external IP networks for IM service support. It addresses the issues of control plane interworking and, user</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delText>
        </w:r>
      </w:del>
    </w:p>
    <w:p w:rsidR="001D0093" w:rsidRPr="002D5C5B" w:rsidDel="000E26CB" w:rsidRDefault="001D0093" w:rsidP="00C337DE">
      <w:pPr>
        <w:pStyle w:val="Titolo5"/>
        <w:rPr>
          <w:del w:id="6601" w:author="Romano Giovanni" w:date="2017-10-23T20:30:00Z"/>
          <w:rFonts w:eastAsia="SimSun"/>
          <w:bCs/>
          <w:color w:val="000000"/>
          <w:sz w:val="30"/>
          <w:szCs w:val="30"/>
          <w:lang w:val="en-US" w:eastAsia="zh-CN"/>
        </w:rPr>
      </w:pPr>
      <w:del w:id="6602" w:author="Romano Giovanni" w:date="2017-10-23T20:30:00Z">
        <w:r w:rsidRPr="00CF3217" w:rsidDel="000E26CB">
          <w:rPr>
            <w:rFonts w:eastAsia="SimSun"/>
            <w:bCs/>
            <w:color w:val="000000"/>
            <w:szCs w:val="24"/>
            <w:lang w:val="en-US" w:eastAsia="zh-CN"/>
          </w:rPr>
          <w:delText>5.1.2.</w:delText>
        </w:r>
      </w:del>
      <w:del w:id="6603" w:author="Romano Giovanni" w:date="2017-10-23T20:23:00Z">
        <w:r w:rsidRPr="00CF3217" w:rsidDel="00E00BF5">
          <w:rPr>
            <w:rFonts w:eastAsia="SimSun"/>
            <w:bCs/>
            <w:color w:val="000000"/>
            <w:szCs w:val="24"/>
            <w:lang w:val="en-US" w:eastAsia="zh-CN"/>
          </w:rPr>
          <w:delText>12.</w:delText>
        </w:r>
      </w:del>
      <w:del w:id="6604" w:author="Romano Giovanni" w:date="2017-10-23T20:25:00Z">
        <w:r w:rsidRPr="00CF3217" w:rsidDel="00E00BF5">
          <w:rPr>
            <w:rFonts w:eastAsia="SimSun"/>
            <w:bCs/>
            <w:color w:val="000000"/>
            <w:szCs w:val="24"/>
            <w:lang w:val="en-US" w:eastAsia="zh-CN"/>
          </w:rPr>
          <w:delText>138</w:delText>
        </w:r>
      </w:del>
      <w:del w:id="6605" w:author="Romano Giovanni" w:date="2017-10-23T20:30:00Z">
        <w:r w:rsidRPr="00CF3217" w:rsidDel="000E26CB">
          <w:rPr>
            <w:rFonts w:eastAsia="SimSun"/>
            <w:bCs/>
            <w:color w:val="000000"/>
            <w:szCs w:val="24"/>
            <w:lang w:val="en-US" w:eastAsia="zh-CN"/>
          </w:rPr>
          <w:tab/>
          <w:delText>TS 29.163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06" w:author="Romano Giovanni" w:date="2017-10-23T20:30:00Z"/>
          <w:rFonts w:eastAsia="SimSun"/>
          <w:b/>
          <w:bCs/>
          <w:color w:val="000000"/>
          <w:sz w:val="30"/>
          <w:szCs w:val="30"/>
          <w:lang w:val="en-US" w:eastAsia="zh-CN"/>
        </w:rPr>
      </w:pPr>
      <w:del w:id="6607" w:author="Romano Giovanni" w:date="2017-10-23T20:30:00Z">
        <w:r w:rsidRPr="00CF3217" w:rsidDel="000E26CB">
          <w:rPr>
            <w:rFonts w:eastAsia="SimSun"/>
            <w:b/>
            <w:bCs/>
            <w:color w:val="000000"/>
            <w:szCs w:val="24"/>
            <w:lang w:val="en-US" w:eastAsia="zh-CN"/>
          </w:rPr>
          <w:delText>Interworking between the IP Multimedia (IM) Core Network (CN) subsystem and Circuit Switched (CS) networks</w:delText>
        </w:r>
      </w:del>
    </w:p>
    <w:p w:rsidR="001D0093" w:rsidDel="000E26CB" w:rsidRDefault="001D0093" w:rsidP="001D0093">
      <w:pPr>
        <w:widowControl w:val="0"/>
        <w:tabs>
          <w:tab w:val="clear" w:pos="1134"/>
          <w:tab w:val="clear" w:pos="1871"/>
          <w:tab w:val="clear" w:pos="2268"/>
          <w:tab w:val="left" w:pos="90"/>
        </w:tabs>
        <w:overflowPunct/>
        <w:spacing w:before="0"/>
        <w:textAlignment w:val="auto"/>
        <w:rPr>
          <w:del w:id="6608" w:author="Romano Giovanni" w:date="2017-10-23T20:30:00Z"/>
          <w:rFonts w:eastAsia="SimSun"/>
          <w:color w:val="000000"/>
          <w:szCs w:val="24"/>
          <w:lang w:val="en-US" w:eastAsia="zh-CN"/>
        </w:rPr>
      </w:pPr>
      <w:del w:id="6609" w:author="Romano Giovanni" w:date="2017-10-23T20:30:00Z">
        <w:r w:rsidRPr="00CF3217" w:rsidDel="000E26CB">
          <w:rPr>
            <w:rFonts w:eastAsia="SimSun"/>
            <w:color w:val="000000"/>
            <w:szCs w:val="24"/>
            <w:lang w:val="en-US" w:eastAsia="zh-CN"/>
          </w:rPr>
          <w:delTex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delText>
        </w:r>
      </w:del>
    </w:p>
    <w:p w:rsidR="005066D6" w:rsidRPr="00CF3217" w:rsidDel="000E26CB" w:rsidRDefault="005066D6" w:rsidP="001D0093">
      <w:pPr>
        <w:widowControl w:val="0"/>
        <w:tabs>
          <w:tab w:val="clear" w:pos="1134"/>
          <w:tab w:val="clear" w:pos="1871"/>
          <w:tab w:val="clear" w:pos="2268"/>
          <w:tab w:val="left" w:pos="90"/>
        </w:tabs>
        <w:overflowPunct/>
        <w:spacing w:before="0"/>
        <w:textAlignment w:val="auto"/>
        <w:rPr>
          <w:del w:id="6610" w:author="Romano Giovanni" w:date="2017-10-23T20:30:00Z"/>
          <w:rFonts w:eastAsia="SimSun"/>
          <w:color w:val="000000"/>
          <w:sz w:val="27"/>
          <w:szCs w:val="27"/>
          <w:lang w:val="en-US" w:eastAsia="zh-CN"/>
        </w:rPr>
      </w:pPr>
    </w:p>
    <w:p w:rsidR="001D0093" w:rsidRPr="002D5C5B" w:rsidDel="000E26CB" w:rsidRDefault="001D0093" w:rsidP="00C337DE">
      <w:pPr>
        <w:pStyle w:val="Titolo5"/>
        <w:rPr>
          <w:del w:id="6611" w:author="Romano Giovanni" w:date="2017-10-23T20:30:00Z"/>
          <w:rFonts w:eastAsia="SimSun"/>
          <w:bCs/>
          <w:color w:val="000000"/>
          <w:szCs w:val="24"/>
          <w:lang w:val="en-US" w:eastAsia="zh-CN"/>
        </w:rPr>
      </w:pPr>
      <w:del w:id="6612" w:author="Romano Giovanni" w:date="2017-10-23T20:30:00Z">
        <w:r w:rsidRPr="00CF3217" w:rsidDel="000E26CB">
          <w:rPr>
            <w:rFonts w:eastAsia="SimSun"/>
            <w:bCs/>
            <w:color w:val="000000"/>
            <w:szCs w:val="24"/>
            <w:lang w:val="en-US" w:eastAsia="zh-CN"/>
          </w:rPr>
          <w:delText>5.1.2.</w:delText>
        </w:r>
      </w:del>
      <w:del w:id="6613" w:author="Romano Giovanni" w:date="2017-10-23T20:23:00Z">
        <w:r w:rsidRPr="00CF3217" w:rsidDel="00E00BF5">
          <w:rPr>
            <w:rFonts w:eastAsia="SimSun"/>
            <w:bCs/>
            <w:color w:val="000000"/>
            <w:szCs w:val="24"/>
            <w:lang w:val="en-US" w:eastAsia="zh-CN"/>
          </w:rPr>
          <w:delText>12.</w:delText>
        </w:r>
      </w:del>
      <w:del w:id="6614" w:author="Romano Giovanni" w:date="2017-10-23T20:25:00Z">
        <w:r w:rsidRPr="00CF3217" w:rsidDel="00E00BF5">
          <w:rPr>
            <w:rFonts w:eastAsia="SimSun"/>
            <w:bCs/>
            <w:color w:val="000000"/>
            <w:szCs w:val="24"/>
            <w:lang w:val="en-US" w:eastAsia="zh-CN"/>
          </w:rPr>
          <w:delText>139</w:delText>
        </w:r>
      </w:del>
      <w:del w:id="6615" w:author="Romano Giovanni" w:date="2017-10-23T20:30:00Z">
        <w:r w:rsidRPr="00CF3217" w:rsidDel="000E26CB">
          <w:rPr>
            <w:rFonts w:eastAsia="SimSun"/>
            <w:bCs/>
            <w:color w:val="000000"/>
            <w:szCs w:val="24"/>
            <w:lang w:val="en-US" w:eastAsia="zh-CN"/>
          </w:rPr>
          <w:tab/>
          <w:delText>TS 29.164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16" w:author="Romano Giovanni" w:date="2017-10-23T20:30:00Z"/>
          <w:rFonts w:eastAsia="SimSun"/>
          <w:b/>
          <w:bCs/>
          <w:color w:val="000000"/>
          <w:sz w:val="30"/>
          <w:szCs w:val="30"/>
          <w:lang w:val="en-US" w:eastAsia="zh-CN"/>
        </w:rPr>
      </w:pPr>
      <w:del w:id="6617" w:author="Romano Giovanni" w:date="2017-10-23T20:30:00Z">
        <w:r w:rsidRPr="00CF3217" w:rsidDel="000E26CB">
          <w:rPr>
            <w:rFonts w:eastAsia="SimSun"/>
            <w:b/>
            <w:bCs/>
            <w:color w:val="000000"/>
            <w:szCs w:val="24"/>
            <w:lang w:val="en-US" w:eastAsia="zh-CN"/>
          </w:rPr>
          <w:delText>Interworking between the 3GPP CS domain with BICC or ISUP as signalling protocol and external SIP-I networks</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618" w:author="Romano Giovanni" w:date="2017-10-23T20:30:00Z"/>
          <w:rFonts w:eastAsia="SimSun"/>
          <w:color w:val="000000"/>
          <w:sz w:val="27"/>
          <w:szCs w:val="27"/>
          <w:lang w:val="en-US" w:eastAsia="zh-CN"/>
        </w:rPr>
      </w:pPr>
      <w:del w:id="6619" w:author="Romano Giovanni" w:date="2017-10-23T20:30:00Z">
        <w:r w:rsidRPr="00CF3217" w:rsidDel="000E26CB">
          <w:rPr>
            <w:rFonts w:eastAsia="SimSun"/>
            <w:color w:val="000000"/>
            <w:szCs w:val="24"/>
            <w:lang w:val="en-US" w:eastAsia="zh-CN"/>
          </w:rPr>
          <w:delText>This document defines interworking procedures between a 3GPP CS domain (see 3GPP TS 23.205) which applies either BICC or ISUP as signalling protocol, and external networks that use SIP-I (see ITU-T Q.19</w:delText>
        </w:r>
      </w:del>
      <w:del w:id="6620" w:author="Romano Giovanni" w:date="2017-10-23T20:23:00Z">
        <w:r w:rsidRPr="00CF3217" w:rsidDel="00E00BF5">
          <w:rPr>
            <w:rFonts w:eastAsia="SimSun"/>
            <w:color w:val="000000"/>
            <w:szCs w:val="24"/>
            <w:lang w:val="en-US" w:eastAsia="zh-CN"/>
          </w:rPr>
          <w:delText>12.</w:delText>
        </w:r>
      </w:del>
      <w:del w:id="6621" w:author="Romano Giovanni" w:date="2017-10-23T20:30:00Z">
        <w:r w:rsidRPr="00CF3217" w:rsidDel="000E26CB">
          <w:rPr>
            <w:rFonts w:eastAsia="SimSun"/>
            <w:color w:val="000000"/>
            <w:szCs w:val="24"/>
            <w:lang w:val="en-US" w:eastAsia="zh-CN"/>
          </w:rPr>
          <w:delText>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delText>
        </w:r>
      </w:del>
    </w:p>
    <w:p w:rsidR="001D0093" w:rsidRPr="002D5C5B" w:rsidDel="000E26CB" w:rsidRDefault="001D0093" w:rsidP="00C337DE">
      <w:pPr>
        <w:pStyle w:val="Titolo5"/>
        <w:rPr>
          <w:del w:id="6622" w:author="Romano Giovanni" w:date="2017-10-23T20:30:00Z"/>
          <w:rFonts w:eastAsia="SimSun"/>
          <w:bCs/>
          <w:color w:val="000000"/>
          <w:szCs w:val="24"/>
          <w:lang w:val="en-US" w:eastAsia="zh-CN"/>
        </w:rPr>
      </w:pPr>
      <w:del w:id="6623" w:author="Romano Giovanni" w:date="2017-10-23T20:30:00Z">
        <w:r w:rsidRPr="00CF3217" w:rsidDel="000E26CB">
          <w:rPr>
            <w:rFonts w:eastAsia="SimSun"/>
            <w:bCs/>
            <w:color w:val="000000"/>
            <w:szCs w:val="24"/>
            <w:lang w:val="en-US" w:eastAsia="zh-CN"/>
          </w:rPr>
          <w:delText>5.1.2.</w:delText>
        </w:r>
      </w:del>
      <w:del w:id="6624" w:author="Romano Giovanni" w:date="2017-10-23T20:23:00Z">
        <w:r w:rsidRPr="00CF3217" w:rsidDel="00E00BF5">
          <w:rPr>
            <w:rFonts w:eastAsia="SimSun"/>
            <w:bCs/>
            <w:color w:val="000000"/>
            <w:szCs w:val="24"/>
            <w:lang w:val="en-US" w:eastAsia="zh-CN"/>
          </w:rPr>
          <w:delText>12.</w:delText>
        </w:r>
      </w:del>
      <w:del w:id="6625" w:author="Romano Giovanni" w:date="2017-10-23T20:26:00Z">
        <w:r w:rsidRPr="00CF3217" w:rsidDel="00E00BF5">
          <w:rPr>
            <w:rFonts w:eastAsia="SimSun"/>
            <w:bCs/>
            <w:color w:val="000000"/>
            <w:szCs w:val="24"/>
            <w:lang w:val="en-US" w:eastAsia="zh-CN"/>
          </w:rPr>
          <w:delText>140</w:delText>
        </w:r>
      </w:del>
      <w:del w:id="6626" w:author="Romano Giovanni" w:date="2017-10-23T20:30:00Z">
        <w:r w:rsidRPr="00CF3217" w:rsidDel="000E26CB">
          <w:rPr>
            <w:rFonts w:eastAsia="SimSun"/>
            <w:bCs/>
            <w:color w:val="000000"/>
            <w:szCs w:val="24"/>
            <w:lang w:val="en-US" w:eastAsia="zh-CN"/>
          </w:rPr>
          <w:tab/>
          <w:delText>TS 29.165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27" w:author="Romano Giovanni" w:date="2017-10-23T20:30:00Z"/>
          <w:rFonts w:eastAsia="SimSun"/>
          <w:b/>
          <w:bCs/>
          <w:color w:val="000000"/>
          <w:sz w:val="30"/>
          <w:szCs w:val="30"/>
          <w:lang w:val="en-US" w:eastAsia="zh-CN"/>
        </w:rPr>
      </w:pPr>
      <w:del w:id="6628" w:author="Romano Giovanni" w:date="2017-10-23T20:30:00Z">
        <w:r w:rsidRPr="00CF3217" w:rsidDel="000E26CB">
          <w:rPr>
            <w:rFonts w:eastAsia="SimSun"/>
            <w:b/>
            <w:bCs/>
            <w:color w:val="000000"/>
            <w:szCs w:val="24"/>
            <w:lang w:val="en-US" w:eastAsia="zh-CN"/>
          </w:rPr>
          <w:delText>Inter-IMS Network to Network Interface (NNI)</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629" w:author="Romano Giovanni" w:date="2017-10-23T20:30:00Z"/>
          <w:rFonts w:eastAsia="SimSun"/>
          <w:color w:val="000000"/>
          <w:sz w:val="27"/>
          <w:szCs w:val="27"/>
          <w:lang w:val="en-US" w:eastAsia="zh-CN"/>
        </w:rPr>
      </w:pPr>
      <w:del w:id="6630" w:author="Romano Giovanni" w:date="2017-10-23T20:30:00Z">
        <w:r w:rsidRPr="00CF3217" w:rsidDel="000E26CB">
          <w:rPr>
            <w:rFonts w:eastAsia="SimSun"/>
            <w:color w:val="000000"/>
            <w:szCs w:val="24"/>
            <w:lang w:val="en-US" w:eastAsia="zh-CN"/>
          </w:rPr>
          <w:delText xml:space="preserve">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w:delText>
        </w:r>
        <w:r w:rsidRPr="00CF3217" w:rsidDel="000E26CB">
          <w:rPr>
            <w:rFonts w:eastAsia="SimSun"/>
            <w:color w:val="000000"/>
            <w:szCs w:val="24"/>
            <w:lang w:val="en-US" w:eastAsia="zh-CN"/>
          </w:rPr>
          <w:lastRenderedPageBreak/>
          <w:delText>as transport protocol, media and codecs actually covered in a widespread set of 3GPP specifications. A profiling of the Inter-IMS Network to Network Interface (II-NNI) is also provided. Charging aspects are addressed as far as SIP signalling is concerned.</w:delText>
        </w:r>
      </w:del>
    </w:p>
    <w:p w:rsidR="001D0093" w:rsidRPr="002D5C5B" w:rsidDel="000E26CB" w:rsidRDefault="001D0093" w:rsidP="00C337DE">
      <w:pPr>
        <w:pStyle w:val="Titolo5"/>
        <w:rPr>
          <w:del w:id="6631" w:author="Romano Giovanni" w:date="2017-10-23T20:30:00Z"/>
          <w:rFonts w:eastAsia="SimSun"/>
          <w:bCs/>
          <w:color w:val="000000"/>
          <w:sz w:val="30"/>
          <w:szCs w:val="30"/>
          <w:lang w:val="en-US" w:eastAsia="zh-CN"/>
        </w:rPr>
      </w:pPr>
      <w:del w:id="6632" w:author="Romano Giovanni" w:date="2017-10-23T20:30:00Z">
        <w:r w:rsidRPr="00CF3217" w:rsidDel="000E26CB">
          <w:rPr>
            <w:rFonts w:eastAsia="SimSun"/>
            <w:bCs/>
            <w:color w:val="000000"/>
            <w:szCs w:val="24"/>
            <w:lang w:val="en-US" w:eastAsia="zh-CN"/>
          </w:rPr>
          <w:delText>5.1.2.</w:delText>
        </w:r>
      </w:del>
      <w:del w:id="6633" w:author="Romano Giovanni" w:date="2017-10-23T20:23:00Z">
        <w:r w:rsidRPr="00CF3217" w:rsidDel="00E00BF5">
          <w:rPr>
            <w:rFonts w:eastAsia="SimSun"/>
            <w:bCs/>
            <w:color w:val="000000"/>
            <w:szCs w:val="24"/>
            <w:lang w:val="en-US" w:eastAsia="zh-CN"/>
          </w:rPr>
          <w:delText>12.</w:delText>
        </w:r>
      </w:del>
      <w:del w:id="6634" w:author="Romano Giovanni" w:date="2017-10-23T20:26:00Z">
        <w:r w:rsidRPr="00CF3217" w:rsidDel="00E00BF5">
          <w:rPr>
            <w:rFonts w:eastAsia="SimSun"/>
            <w:bCs/>
            <w:color w:val="000000"/>
            <w:szCs w:val="24"/>
            <w:lang w:val="en-US" w:eastAsia="zh-CN"/>
          </w:rPr>
          <w:delText>141</w:delText>
        </w:r>
      </w:del>
      <w:del w:id="6635" w:author="Romano Giovanni" w:date="2017-10-23T20:30:00Z">
        <w:r w:rsidRPr="00CF3217" w:rsidDel="000E26CB">
          <w:rPr>
            <w:rFonts w:eastAsia="SimSun"/>
            <w:bCs/>
            <w:color w:val="000000"/>
            <w:szCs w:val="24"/>
            <w:lang w:val="en-US" w:eastAsia="zh-CN"/>
          </w:rPr>
          <w:tab/>
          <w:delText>TS 29.168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36" w:author="Romano Giovanni" w:date="2017-10-23T20:30:00Z"/>
          <w:rFonts w:eastAsia="SimSun"/>
          <w:b/>
          <w:bCs/>
          <w:color w:val="000000"/>
          <w:sz w:val="30"/>
          <w:szCs w:val="30"/>
          <w:lang w:val="en-US" w:eastAsia="zh-CN"/>
        </w:rPr>
      </w:pPr>
      <w:del w:id="6637" w:author="Romano Giovanni" w:date="2017-10-23T20:30:00Z">
        <w:r w:rsidRPr="00CF3217" w:rsidDel="000E26CB">
          <w:rPr>
            <w:rFonts w:eastAsia="SimSun"/>
            <w:b/>
            <w:bCs/>
            <w:color w:val="000000"/>
            <w:szCs w:val="24"/>
            <w:lang w:val="en-US" w:eastAsia="zh-CN"/>
          </w:rPr>
          <w:delText>Cell Broadcast Centre interfaces with the Evolved Packet Core;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638" w:author="Romano Giovanni" w:date="2017-10-23T20:30:00Z"/>
          <w:rFonts w:eastAsia="SimSun"/>
          <w:color w:val="000000"/>
          <w:sz w:val="27"/>
          <w:szCs w:val="27"/>
          <w:lang w:val="en-US" w:eastAsia="zh-CN"/>
        </w:rPr>
      </w:pPr>
      <w:del w:id="6639" w:author="Romano Giovanni" w:date="2017-10-23T20:30:00Z">
        <w:r w:rsidRPr="00CF3217" w:rsidDel="000E26CB">
          <w:rPr>
            <w:rFonts w:eastAsia="SimSun"/>
            <w:color w:val="000000"/>
            <w:szCs w:val="24"/>
            <w:lang w:val="en-US" w:eastAsia="zh-CN"/>
          </w:rPr>
          <w:delTex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delText>
        </w:r>
      </w:del>
    </w:p>
    <w:p w:rsidR="001D0093" w:rsidRPr="002D5C5B" w:rsidDel="000E26CB" w:rsidRDefault="001D0093" w:rsidP="00C337DE">
      <w:pPr>
        <w:pStyle w:val="Titolo5"/>
        <w:rPr>
          <w:del w:id="6640" w:author="Romano Giovanni" w:date="2017-10-23T20:30:00Z"/>
          <w:rFonts w:eastAsia="SimSun"/>
          <w:bCs/>
          <w:color w:val="000000"/>
          <w:szCs w:val="24"/>
          <w:lang w:val="en-US" w:eastAsia="zh-CN"/>
        </w:rPr>
      </w:pPr>
      <w:del w:id="6641" w:author="Romano Giovanni" w:date="2017-10-23T20:30:00Z">
        <w:r w:rsidRPr="00CF3217" w:rsidDel="000E26CB">
          <w:rPr>
            <w:rFonts w:eastAsia="SimSun"/>
            <w:bCs/>
            <w:color w:val="000000"/>
            <w:szCs w:val="24"/>
            <w:lang w:val="en-US" w:eastAsia="zh-CN"/>
          </w:rPr>
          <w:delText>5.1.2.</w:delText>
        </w:r>
      </w:del>
      <w:del w:id="6642" w:author="Romano Giovanni" w:date="2017-10-23T20:23:00Z">
        <w:r w:rsidRPr="00CF3217" w:rsidDel="00E00BF5">
          <w:rPr>
            <w:rFonts w:eastAsia="SimSun"/>
            <w:bCs/>
            <w:color w:val="000000"/>
            <w:szCs w:val="24"/>
            <w:lang w:val="en-US" w:eastAsia="zh-CN"/>
          </w:rPr>
          <w:delText>12.</w:delText>
        </w:r>
      </w:del>
      <w:del w:id="6643" w:author="Romano Giovanni" w:date="2017-10-23T20:26:00Z">
        <w:r w:rsidRPr="00CF3217" w:rsidDel="00E00BF5">
          <w:rPr>
            <w:rFonts w:eastAsia="SimSun"/>
            <w:bCs/>
            <w:color w:val="000000"/>
            <w:szCs w:val="24"/>
            <w:lang w:val="en-US" w:eastAsia="zh-CN"/>
          </w:rPr>
          <w:delText>142</w:delText>
        </w:r>
      </w:del>
      <w:del w:id="6644" w:author="Romano Giovanni" w:date="2017-10-23T20:30:00Z">
        <w:r w:rsidRPr="00CF3217" w:rsidDel="000E26CB">
          <w:rPr>
            <w:rFonts w:eastAsia="SimSun"/>
            <w:bCs/>
            <w:color w:val="000000"/>
            <w:szCs w:val="24"/>
            <w:lang w:val="en-US" w:eastAsia="zh-CN"/>
          </w:rPr>
          <w:tab/>
          <w:delText>TS 29.171</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645" w:author="Romano Giovanni" w:date="2017-10-23T20:30:00Z"/>
          <w:rFonts w:eastAsia="SimSun"/>
          <w:b/>
          <w:bCs/>
          <w:color w:val="000000"/>
          <w:sz w:val="27"/>
          <w:szCs w:val="27"/>
          <w:lang w:val="en-US" w:eastAsia="zh-CN"/>
        </w:rPr>
      </w:pPr>
      <w:del w:id="6646" w:author="Romano Giovanni" w:date="2017-10-23T20:30:00Z">
        <w:r w:rsidRPr="00CF3217" w:rsidDel="000E26CB">
          <w:rPr>
            <w:rFonts w:eastAsia="SimSun"/>
            <w:b/>
            <w:bCs/>
            <w:color w:val="000000"/>
            <w:szCs w:val="24"/>
            <w:lang w:val="en-US" w:eastAsia="zh-CN"/>
          </w:rPr>
          <w:delText>Location Services (LCS); LCS Application Protocol (LCS-AP) between the Mobile Management Entity (MME) and Evolved Serving Mobile Location Centre (E-SMLC); SLs interface</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647" w:author="Romano Giovanni" w:date="2017-10-23T20:30:00Z"/>
          <w:rFonts w:eastAsia="SimSun"/>
          <w:color w:val="000000"/>
          <w:sz w:val="27"/>
          <w:szCs w:val="27"/>
          <w:lang w:val="en-US" w:eastAsia="zh-CN"/>
        </w:rPr>
      </w:pPr>
      <w:del w:id="6648" w:author="Romano Giovanni" w:date="2017-10-23T20:30:00Z">
        <w:r w:rsidRPr="00CF3217" w:rsidDel="000E26CB">
          <w:rPr>
            <w:rFonts w:eastAsia="SimSun"/>
            <w:color w:val="000000"/>
            <w:szCs w:val="24"/>
            <w:lang w:val="en-US" w:eastAsia="zh-CN"/>
          </w:rPr>
          <w:delTex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delText>
        </w:r>
      </w:del>
    </w:p>
    <w:p w:rsidR="001D0093" w:rsidRPr="002D5C5B" w:rsidDel="000E26CB" w:rsidRDefault="001D0093" w:rsidP="00C337DE">
      <w:pPr>
        <w:pStyle w:val="Titolo5"/>
        <w:rPr>
          <w:del w:id="6649" w:author="Romano Giovanni" w:date="2017-10-23T20:30:00Z"/>
          <w:rFonts w:eastAsia="SimSun"/>
          <w:bCs/>
          <w:color w:val="000000"/>
          <w:szCs w:val="24"/>
          <w:lang w:val="en-US" w:eastAsia="zh-CN"/>
        </w:rPr>
      </w:pPr>
      <w:del w:id="6650" w:author="Romano Giovanni" w:date="2017-10-23T20:30:00Z">
        <w:r w:rsidRPr="00CF3217" w:rsidDel="000E26CB">
          <w:rPr>
            <w:rFonts w:eastAsia="SimSun"/>
            <w:bCs/>
            <w:color w:val="000000"/>
            <w:szCs w:val="24"/>
            <w:lang w:val="en-US" w:eastAsia="zh-CN"/>
          </w:rPr>
          <w:delText>5.1.2.</w:delText>
        </w:r>
      </w:del>
      <w:del w:id="6651" w:author="Romano Giovanni" w:date="2017-10-23T20:23:00Z">
        <w:r w:rsidRPr="00CF3217" w:rsidDel="00E00BF5">
          <w:rPr>
            <w:rFonts w:eastAsia="SimSun"/>
            <w:bCs/>
            <w:color w:val="000000"/>
            <w:szCs w:val="24"/>
            <w:lang w:val="en-US" w:eastAsia="zh-CN"/>
          </w:rPr>
          <w:delText>12.</w:delText>
        </w:r>
      </w:del>
      <w:del w:id="6652" w:author="Romano Giovanni" w:date="2017-10-23T20:26:00Z">
        <w:r w:rsidRPr="00CF3217" w:rsidDel="00E00BF5">
          <w:rPr>
            <w:rFonts w:eastAsia="SimSun"/>
            <w:bCs/>
            <w:color w:val="000000"/>
            <w:szCs w:val="24"/>
            <w:lang w:val="en-US" w:eastAsia="zh-CN"/>
          </w:rPr>
          <w:delText>143</w:delText>
        </w:r>
      </w:del>
      <w:del w:id="6653" w:author="Romano Giovanni" w:date="2017-10-23T20:30:00Z">
        <w:r w:rsidRPr="00CF3217" w:rsidDel="000E26CB">
          <w:rPr>
            <w:rFonts w:eastAsia="SimSun"/>
            <w:bCs/>
            <w:color w:val="000000"/>
            <w:szCs w:val="24"/>
            <w:lang w:val="en-US" w:eastAsia="zh-CN"/>
          </w:rPr>
          <w:tab/>
          <w:delText>TS 29.172</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654" w:author="Romano Giovanni" w:date="2017-10-23T20:30:00Z"/>
          <w:rFonts w:eastAsia="SimSun"/>
          <w:b/>
          <w:bCs/>
          <w:color w:val="000000"/>
          <w:sz w:val="27"/>
          <w:szCs w:val="27"/>
          <w:lang w:val="en-US" w:eastAsia="zh-CN"/>
        </w:rPr>
      </w:pPr>
      <w:del w:id="6655" w:author="Romano Giovanni" w:date="2017-10-23T20:30:00Z">
        <w:r w:rsidRPr="00CF3217" w:rsidDel="000E26CB">
          <w:rPr>
            <w:rFonts w:eastAsia="SimSun"/>
            <w:b/>
            <w:bCs/>
            <w:color w:val="000000"/>
            <w:szCs w:val="24"/>
            <w:lang w:val="en-US" w:eastAsia="zh-CN"/>
          </w:rPr>
          <w:delText>Location Services (LCS); Evolved Packet Core (EPC) LCS Protocol (ELP) between the Gateway Mobile Location Centre (GMLC) and</w:delText>
        </w:r>
        <w:r w:rsidRPr="00CF3217" w:rsidDel="000E26CB">
          <w:rPr>
            <w:rFonts w:eastAsia="SimSun"/>
            <w:b/>
            <w:bCs/>
            <w:color w:val="000000"/>
            <w:sz w:val="30"/>
            <w:szCs w:val="30"/>
            <w:lang w:val="en-US" w:eastAsia="zh-CN"/>
          </w:rPr>
          <w:delText xml:space="preserve"> </w:delText>
        </w:r>
        <w:r w:rsidRPr="00CF3217" w:rsidDel="000E26CB">
          <w:rPr>
            <w:rFonts w:eastAsia="SimSun"/>
            <w:b/>
            <w:bCs/>
            <w:color w:val="000000"/>
            <w:szCs w:val="24"/>
            <w:lang w:val="en-US" w:eastAsia="zh-CN"/>
          </w:rPr>
          <w:delText>the Mobile Management Entity (MME); SLg interface</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656" w:author="Romano Giovanni" w:date="2017-10-23T20:30:00Z"/>
          <w:rFonts w:eastAsia="SimSun"/>
          <w:color w:val="000000"/>
          <w:sz w:val="27"/>
          <w:szCs w:val="27"/>
          <w:lang w:val="en-US" w:eastAsia="zh-CN"/>
        </w:rPr>
      </w:pPr>
      <w:del w:id="6657" w:author="Romano Giovanni" w:date="2017-10-23T20:30:00Z">
        <w:r w:rsidRPr="00CF3217" w:rsidDel="000E26CB">
          <w:rPr>
            <w:rFonts w:eastAsia="SimSun"/>
            <w:color w:val="000000"/>
            <w:szCs w:val="24"/>
            <w:lang w:val="en-US" w:eastAsia="zh-CN"/>
          </w:rPr>
          <w:delTex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delText>
        </w:r>
      </w:del>
    </w:p>
    <w:p w:rsidR="001D0093" w:rsidRPr="002D5C5B" w:rsidDel="000E26CB" w:rsidRDefault="001D0093" w:rsidP="00C337DE">
      <w:pPr>
        <w:pStyle w:val="Titolo5"/>
        <w:rPr>
          <w:del w:id="6658" w:author="Romano Giovanni" w:date="2017-10-23T20:30:00Z"/>
          <w:rFonts w:eastAsia="SimSun"/>
          <w:bCs/>
          <w:color w:val="000000"/>
          <w:szCs w:val="24"/>
          <w:lang w:val="en-US" w:eastAsia="zh-CN"/>
        </w:rPr>
      </w:pPr>
      <w:del w:id="6659" w:author="Romano Giovanni" w:date="2017-10-23T20:30:00Z">
        <w:r w:rsidRPr="00CF3217" w:rsidDel="000E26CB">
          <w:rPr>
            <w:rFonts w:eastAsia="SimSun"/>
            <w:bCs/>
            <w:color w:val="000000"/>
            <w:szCs w:val="24"/>
            <w:lang w:val="en-US" w:eastAsia="zh-CN"/>
          </w:rPr>
          <w:delText>5.1.2.</w:delText>
        </w:r>
      </w:del>
      <w:del w:id="6660" w:author="Romano Giovanni" w:date="2017-10-23T20:23:00Z">
        <w:r w:rsidRPr="00CF3217" w:rsidDel="00E00BF5">
          <w:rPr>
            <w:rFonts w:eastAsia="SimSun"/>
            <w:bCs/>
            <w:color w:val="000000"/>
            <w:szCs w:val="24"/>
            <w:lang w:val="en-US" w:eastAsia="zh-CN"/>
          </w:rPr>
          <w:delText>12.</w:delText>
        </w:r>
      </w:del>
      <w:del w:id="6661" w:author="Romano Giovanni" w:date="2017-10-23T20:26:00Z">
        <w:r w:rsidRPr="00CF3217" w:rsidDel="00E00BF5">
          <w:rPr>
            <w:rFonts w:eastAsia="SimSun"/>
            <w:bCs/>
            <w:color w:val="000000"/>
            <w:szCs w:val="24"/>
            <w:lang w:val="en-US" w:eastAsia="zh-CN"/>
          </w:rPr>
          <w:delText>144</w:delText>
        </w:r>
      </w:del>
      <w:del w:id="6662" w:author="Romano Giovanni" w:date="2017-10-23T20:30:00Z">
        <w:r w:rsidRPr="00CF3217" w:rsidDel="000E26CB">
          <w:rPr>
            <w:rFonts w:eastAsia="SimSun"/>
            <w:bCs/>
            <w:color w:val="000000"/>
            <w:szCs w:val="24"/>
            <w:lang w:val="en-US" w:eastAsia="zh-CN"/>
          </w:rPr>
          <w:tab/>
          <w:delText>TS 29.173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63" w:author="Romano Giovanni" w:date="2017-10-23T20:30:00Z"/>
          <w:rFonts w:eastAsia="SimSun"/>
          <w:b/>
          <w:bCs/>
          <w:color w:val="000000"/>
          <w:sz w:val="30"/>
          <w:szCs w:val="30"/>
          <w:lang w:val="en-US" w:eastAsia="zh-CN"/>
        </w:rPr>
      </w:pPr>
      <w:del w:id="6664" w:author="Romano Giovanni" w:date="2017-10-23T20:30:00Z">
        <w:r w:rsidRPr="00CF3217" w:rsidDel="000E26CB">
          <w:rPr>
            <w:rFonts w:eastAsia="SimSun"/>
            <w:b/>
            <w:bCs/>
            <w:color w:val="000000"/>
            <w:szCs w:val="24"/>
            <w:lang w:val="en-US" w:eastAsia="zh-CN"/>
          </w:rPr>
          <w:delText>Location Services (LCS); Diameter-based SLh interface for Control Plane LCS</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6665" w:author="Romano Giovanni" w:date="2017-10-23T20:30:00Z"/>
          <w:rFonts w:eastAsia="SimSun"/>
          <w:color w:val="000000"/>
          <w:sz w:val="30"/>
          <w:szCs w:val="30"/>
          <w:lang w:val="en-US" w:eastAsia="zh-CN"/>
        </w:rPr>
      </w:pPr>
      <w:del w:id="6666" w:author="Romano Giovanni" w:date="2017-10-23T20:30:00Z">
        <w:r w:rsidRPr="00CF3217" w:rsidDel="000E26CB">
          <w:rPr>
            <w:rFonts w:eastAsia="SimSun"/>
            <w:color w:val="000000"/>
            <w:szCs w:val="24"/>
            <w:lang w:val="en-US" w:eastAsia="zh-CN"/>
          </w:rPr>
          <w:delText>This document describes the Diameter-based SLh interface between the GMLC and the HSS defined for the Control Plane LCS in EPC.</w:delText>
        </w:r>
      </w:del>
    </w:p>
    <w:p w:rsidR="001D0093" w:rsidRPr="00CF3217" w:rsidDel="000E26CB" w:rsidRDefault="001D0093" w:rsidP="001D0093">
      <w:pPr>
        <w:pStyle w:val="Titolo5"/>
        <w:rPr>
          <w:del w:id="6667" w:author="Romano Giovanni" w:date="2017-10-23T20:30:00Z"/>
          <w:rFonts w:eastAsia="SimSun"/>
          <w:bCs/>
          <w:color w:val="000000"/>
          <w:szCs w:val="24"/>
          <w:lang w:val="en-US" w:eastAsia="zh-CN"/>
        </w:rPr>
      </w:pPr>
      <w:del w:id="6668" w:author="Romano Giovanni" w:date="2017-10-23T20:30:00Z">
        <w:r w:rsidRPr="00CF3217" w:rsidDel="000E26CB">
          <w:rPr>
            <w:rFonts w:eastAsia="SimSun"/>
            <w:bCs/>
            <w:color w:val="000000"/>
            <w:szCs w:val="24"/>
            <w:lang w:val="en-US" w:eastAsia="zh-CN"/>
          </w:rPr>
          <w:delText>5.</w:delText>
        </w:r>
        <w:r w:rsidDel="000E26CB">
          <w:rPr>
            <w:rFonts w:hint="eastAsia"/>
            <w:bCs/>
            <w:color w:val="000000"/>
            <w:szCs w:val="24"/>
            <w:lang w:val="en-US" w:eastAsia="ja-JP"/>
          </w:rPr>
          <w:delText>1</w:delText>
        </w:r>
        <w:r w:rsidRPr="00CF3217" w:rsidDel="000E26CB">
          <w:rPr>
            <w:rFonts w:eastAsia="SimSun"/>
            <w:bCs/>
            <w:color w:val="000000"/>
            <w:szCs w:val="24"/>
            <w:lang w:val="en-US" w:eastAsia="zh-CN"/>
          </w:rPr>
          <w:delText>.2.</w:delText>
        </w:r>
      </w:del>
      <w:del w:id="6669" w:author="Romano Giovanni" w:date="2017-10-23T20:23:00Z">
        <w:r w:rsidRPr="00CF3217" w:rsidDel="00E00BF5">
          <w:rPr>
            <w:rFonts w:eastAsia="SimSun"/>
            <w:bCs/>
            <w:color w:val="000000"/>
            <w:szCs w:val="24"/>
            <w:lang w:val="en-US" w:eastAsia="zh-CN"/>
          </w:rPr>
          <w:delText>12.</w:delText>
        </w:r>
      </w:del>
      <w:del w:id="6670" w:author="Romano Giovanni" w:date="2017-10-23T20:26:00Z">
        <w:r w:rsidRPr="00CF3217" w:rsidDel="00E00BF5">
          <w:rPr>
            <w:rFonts w:eastAsia="SimSun"/>
            <w:bCs/>
            <w:color w:val="000000"/>
            <w:szCs w:val="24"/>
            <w:lang w:val="en-US" w:eastAsia="zh-CN"/>
          </w:rPr>
          <w:delText>145</w:delText>
        </w:r>
      </w:del>
      <w:del w:id="6671" w:author="Romano Giovanni" w:date="2017-10-23T20:30:00Z">
        <w:r w:rsidRPr="00CF3217" w:rsidDel="000E26CB">
          <w:rPr>
            <w:rFonts w:eastAsia="SimSun"/>
            <w:bCs/>
            <w:color w:val="000000"/>
            <w:szCs w:val="24"/>
            <w:lang w:val="en-US" w:eastAsia="zh-CN"/>
          </w:rPr>
          <w:tab/>
          <w:delText>TS 29.201</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72" w:author="Romano Giovanni" w:date="2017-10-23T20:30:00Z"/>
          <w:rFonts w:eastAsia="SimSun"/>
          <w:b/>
          <w:bCs/>
          <w:color w:val="000000"/>
          <w:szCs w:val="24"/>
          <w:lang w:val="en-US" w:eastAsia="zh-CN"/>
        </w:rPr>
      </w:pPr>
      <w:del w:id="6673" w:author="Romano Giovanni" w:date="2017-10-23T20:30:00Z">
        <w:r w:rsidRPr="00CF3217" w:rsidDel="000E26CB">
          <w:rPr>
            <w:rFonts w:eastAsia="SimSun"/>
            <w:b/>
            <w:bCs/>
            <w:color w:val="000000"/>
            <w:szCs w:val="24"/>
            <w:lang w:val="en-US" w:eastAsia="zh-CN"/>
          </w:rPr>
          <w:delText>Representational State Transfer (REST) reference point between Application Function (AF) and Protocol Converter (PC)</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6674" w:author="Romano Giovanni" w:date="2017-10-23T20:30:00Z"/>
          <w:rFonts w:eastAsia="SimSun"/>
          <w:color w:val="000000"/>
          <w:szCs w:val="24"/>
          <w:lang w:val="en-US" w:eastAsia="zh-CN"/>
        </w:rPr>
      </w:pPr>
      <w:del w:id="6675" w:author="Romano Giovanni" w:date="2017-10-23T20:30:00Z">
        <w:r w:rsidRPr="00CF3217" w:rsidDel="000E26CB">
          <w:rPr>
            <w:rFonts w:eastAsia="SimSun"/>
            <w:color w:val="000000"/>
            <w:szCs w:val="24"/>
            <w:lang w:val="en-US" w:eastAsia="zh-CN"/>
          </w:rPr>
          <w:delText>This document describes the Representational State Transfer (REST) reference point, which is used to exchange application level session information between the Protocol Converter (PC) and the Application Function (AF). REST shall be used as an architectural style as appropriate.</w:delText>
        </w:r>
      </w:del>
    </w:p>
    <w:p w:rsidR="001D0093" w:rsidRPr="002D5C5B" w:rsidDel="000E26CB" w:rsidRDefault="001D0093" w:rsidP="00C337DE">
      <w:pPr>
        <w:pStyle w:val="Titolo5"/>
        <w:rPr>
          <w:del w:id="6676" w:author="Romano Giovanni" w:date="2017-10-23T20:30:00Z"/>
          <w:rFonts w:eastAsia="SimSun"/>
          <w:bCs/>
          <w:color w:val="000000"/>
          <w:szCs w:val="24"/>
          <w:lang w:val="en-US" w:eastAsia="zh-CN"/>
        </w:rPr>
      </w:pPr>
      <w:del w:id="6677" w:author="Romano Giovanni" w:date="2017-10-23T20:30:00Z">
        <w:r w:rsidRPr="00CF3217" w:rsidDel="000E26CB">
          <w:rPr>
            <w:rFonts w:eastAsia="SimSun"/>
            <w:bCs/>
            <w:color w:val="000000"/>
            <w:szCs w:val="24"/>
            <w:lang w:val="en-US" w:eastAsia="zh-CN"/>
          </w:rPr>
          <w:lastRenderedPageBreak/>
          <w:delText>5.1.2.</w:delText>
        </w:r>
      </w:del>
      <w:del w:id="6678" w:author="Romano Giovanni" w:date="2017-10-23T20:23:00Z">
        <w:r w:rsidRPr="00CF3217" w:rsidDel="00E00BF5">
          <w:rPr>
            <w:rFonts w:eastAsia="SimSun"/>
            <w:bCs/>
            <w:color w:val="000000"/>
            <w:szCs w:val="24"/>
            <w:lang w:val="en-US" w:eastAsia="zh-CN"/>
          </w:rPr>
          <w:delText>12.</w:delText>
        </w:r>
      </w:del>
      <w:del w:id="6679" w:author="Romano Giovanni" w:date="2017-10-23T20:26:00Z">
        <w:r w:rsidRPr="00CF3217" w:rsidDel="00E00BF5">
          <w:rPr>
            <w:rFonts w:eastAsia="SimSun"/>
            <w:bCs/>
            <w:color w:val="000000"/>
            <w:szCs w:val="24"/>
            <w:lang w:val="en-US" w:eastAsia="zh-CN"/>
          </w:rPr>
          <w:delText>146</w:delText>
        </w:r>
      </w:del>
      <w:del w:id="6680" w:author="Romano Giovanni" w:date="2017-10-23T20:30:00Z">
        <w:r w:rsidRPr="00CF3217" w:rsidDel="000E26CB">
          <w:rPr>
            <w:rFonts w:eastAsia="SimSun"/>
            <w:bCs/>
            <w:color w:val="000000"/>
            <w:szCs w:val="24"/>
            <w:lang w:val="en-US" w:eastAsia="zh-CN"/>
          </w:rPr>
          <w:tab/>
          <w:delText>TS 29.202</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81" w:author="Romano Giovanni" w:date="2017-10-23T20:30:00Z"/>
          <w:rFonts w:eastAsia="SimSun"/>
          <w:b/>
          <w:bCs/>
          <w:color w:val="000000"/>
          <w:sz w:val="30"/>
          <w:szCs w:val="30"/>
          <w:lang w:val="en-US" w:eastAsia="zh-CN"/>
        </w:rPr>
      </w:pPr>
      <w:del w:id="6682" w:author="Romano Giovanni" w:date="2017-10-23T20:30:00Z">
        <w:r w:rsidRPr="00CF3217" w:rsidDel="000E26CB">
          <w:rPr>
            <w:rFonts w:eastAsia="SimSun"/>
            <w:b/>
            <w:bCs/>
            <w:color w:val="000000"/>
            <w:szCs w:val="24"/>
            <w:lang w:val="en-US" w:eastAsia="zh-CN"/>
          </w:rPr>
          <w:delText>Signalling System No. 7 (SS7) signalling transport in core network; Stage 3</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6683" w:author="Romano Giovanni" w:date="2017-10-23T20:30:00Z"/>
          <w:rFonts w:eastAsia="SimSun"/>
          <w:color w:val="000000"/>
          <w:sz w:val="30"/>
          <w:szCs w:val="30"/>
          <w:lang w:val="en-US" w:eastAsia="zh-CN"/>
        </w:rPr>
      </w:pPr>
      <w:del w:id="6684" w:author="Romano Giovanni" w:date="2017-10-23T20:30:00Z">
        <w:r w:rsidRPr="00CF3217" w:rsidDel="000E26CB">
          <w:rPr>
            <w:rFonts w:eastAsia="SimSun"/>
            <w:color w:val="000000"/>
            <w:szCs w:val="24"/>
            <w:lang w:val="en-US" w:eastAsia="zh-CN"/>
          </w:rPr>
          <w:delText>This document defines the possible protocol architectures for transport of SS7 signalling protocols in Core Network.</w:delText>
        </w:r>
      </w:del>
    </w:p>
    <w:p w:rsidR="001D0093" w:rsidRPr="002D5C5B" w:rsidDel="000E26CB" w:rsidRDefault="001D0093" w:rsidP="00C337DE">
      <w:pPr>
        <w:pStyle w:val="Titolo5"/>
        <w:rPr>
          <w:del w:id="6685" w:author="Romano Giovanni" w:date="2017-10-23T20:30:00Z"/>
          <w:rFonts w:eastAsia="SimSun"/>
          <w:bCs/>
          <w:color w:val="000000"/>
          <w:szCs w:val="24"/>
          <w:lang w:val="en-US" w:eastAsia="zh-CN"/>
        </w:rPr>
      </w:pPr>
      <w:del w:id="6686" w:author="Romano Giovanni" w:date="2017-10-23T20:30:00Z">
        <w:r w:rsidRPr="00CF3217" w:rsidDel="000E26CB">
          <w:rPr>
            <w:rFonts w:eastAsia="SimSun"/>
            <w:bCs/>
            <w:color w:val="000000"/>
            <w:szCs w:val="24"/>
            <w:lang w:val="en-US" w:eastAsia="zh-CN"/>
          </w:rPr>
          <w:delText>5.1.2.</w:delText>
        </w:r>
      </w:del>
      <w:del w:id="6687" w:author="Romano Giovanni" w:date="2017-10-23T20:23:00Z">
        <w:r w:rsidRPr="00CF3217" w:rsidDel="00E00BF5">
          <w:rPr>
            <w:rFonts w:eastAsia="SimSun"/>
            <w:bCs/>
            <w:color w:val="000000"/>
            <w:szCs w:val="24"/>
            <w:lang w:val="en-US" w:eastAsia="zh-CN"/>
          </w:rPr>
          <w:delText>12.</w:delText>
        </w:r>
      </w:del>
      <w:del w:id="6688" w:author="Romano Giovanni" w:date="2017-10-23T20:26:00Z">
        <w:r w:rsidRPr="00CF3217" w:rsidDel="00E00BF5">
          <w:rPr>
            <w:rFonts w:eastAsia="SimSun"/>
            <w:bCs/>
            <w:color w:val="000000"/>
            <w:szCs w:val="24"/>
            <w:lang w:val="en-US" w:eastAsia="zh-CN"/>
          </w:rPr>
          <w:delText>147</w:delText>
        </w:r>
      </w:del>
      <w:del w:id="6689" w:author="Romano Giovanni" w:date="2017-10-23T20:30:00Z">
        <w:r w:rsidRPr="00CF3217" w:rsidDel="000E26CB">
          <w:rPr>
            <w:rFonts w:eastAsia="SimSun"/>
            <w:bCs/>
            <w:color w:val="000000"/>
            <w:szCs w:val="24"/>
            <w:lang w:val="en-US" w:eastAsia="zh-CN"/>
          </w:rPr>
          <w:tab/>
          <w:delText>TS 29.204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90" w:author="Romano Giovanni" w:date="2017-10-23T20:30:00Z"/>
          <w:rFonts w:eastAsia="SimSun"/>
          <w:b/>
          <w:bCs/>
          <w:color w:val="000000"/>
          <w:sz w:val="30"/>
          <w:szCs w:val="30"/>
          <w:lang w:val="en-US" w:eastAsia="zh-CN"/>
        </w:rPr>
      </w:pPr>
      <w:del w:id="6691" w:author="Romano Giovanni" w:date="2017-10-23T20:30:00Z">
        <w:r w:rsidRPr="00CF3217" w:rsidDel="000E26CB">
          <w:rPr>
            <w:rFonts w:eastAsia="SimSun"/>
            <w:b/>
            <w:bCs/>
            <w:color w:val="000000"/>
            <w:szCs w:val="24"/>
            <w:lang w:val="en-US" w:eastAsia="zh-CN"/>
          </w:rPr>
          <w:delText>Signalling System No. 7 (SS7) security gateway; Architecture, functional description and protocol details</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692" w:author="Romano Giovanni" w:date="2017-10-23T20:30:00Z"/>
          <w:rFonts w:eastAsia="SimSun"/>
          <w:color w:val="000000"/>
          <w:sz w:val="27"/>
          <w:szCs w:val="27"/>
          <w:lang w:val="en-US" w:eastAsia="zh-CN"/>
        </w:rPr>
      </w:pPr>
      <w:del w:id="6693" w:author="Romano Giovanni" w:date="2017-10-23T20:30:00Z">
        <w:r w:rsidRPr="00CF3217" w:rsidDel="000E26CB">
          <w:rPr>
            <w:rFonts w:eastAsia="SimSun"/>
            <w:color w:val="000000"/>
            <w:szCs w:val="24"/>
            <w:lang w:val="en-US" w:eastAsia="zh-CN"/>
          </w:rPr>
          <w:delText>This document provides the functional description of the SS7 Security Gateway. The document covers also network architecture, routeing considerations, and protocol details.</w:delText>
        </w:r>
      </w:del>
    </w:p>
    <w:p w:rsidR="001D0093" w:rsidRPr="002D5C5B" w:rsidDel="000E26CB" w:rsidRDefault="001D0093" w:rsidP="00C337DE">
      <w:pPr>
        <w:pStyle w:val="Titolo5"/>
        <w:rPr>
          <w:del w:id="6694" w:author="Romano Giovanni" w:date="2017-10-23T20:30:00Z"/>
          <w:rFonts w:eastAsia="SimSun"/>
          <w:bCs/>
          <w:color w:val="000000"/>
          <w:szCs w:val="24"/>
          <w:lang w:val="en-US" w:eastAsia="zh-CN"/>
        </w:rPr>
      </w:pPr>
      <w:del w:id="6695" w:author="Romano Giovanni" w:date="2017-10-23T20:30:00Z">
        <w:r w:rsidRPr="00CF3217" w:rsidDel="000E26CB">
          <w:rPr>
            <w:rFonts w:eastAsia="SimSun"/>
            <w:bCs/>
            <w:color w:val="000000"/>
            <w:szCs w:val="24"/>
            <w:lang w:val="en-US" w:eastAsia="zh-CN"/>
          </w:rPr>
          <w:delText>5.1.2.</w:delText>
        </w:r>
      </w:del>
      <w:del w:id="6696" w:author="Romano Giovanni" w:date="2017-10-23T20:23:00Z">
        <w:r w:rsidRPr="00CF3217" w:rsidDel="00E00BF5">
          <w:rPr>
            <w:rFonts w:eastAsia="SimSun"/>
            <w:bCs/>
            <w:color w:val="000000"/>
            <w:szCs w:val="24"/>
            <w:lang w:val="en-US" w:eastAsia="zh-CN"/>
          </w:rPr>
          <w:delText>12.</w:delText>
        </w:r>
      </w:del>
      <w:del w:id="6697" w:author="Romano Giovanni" w:date="2017-10-23T20:26:00Z">
        <w:r w:rsidRPr="00CF3217" w:rsidDel="00E00BF5">
          <w:rPr>
            <w:rFonts w:eastAsia="SimSun"/>
            <w:bCs/>
            <w:color w:val="000000"/>
            <w:szCs w:val="24"/>
            <w:lang w:val="en-US" w:eastAsia="zh-CN"/>
          </w:rPr>
          <w:delText>148</w:delText>
        </w:r>
      </w:del>
      <w:del w:id="6698" w:author="Romano Giovanni" w:date="2017-10-23T20:30:00Z">
        <w:r w:rsidRPr="00CF3217" w:rsidDel="000E26CB">
          <w:rPr>
            <w:rFonts w:eastAsia="SimSun"/>
            <w:bCs/>
            <w:color w:val="000000"/>
            <w:szCs w:val="24"/>
            <w:lang w:val="en-US" w:eastAsia="zh-CN"/>
          </w:rPr>
          <w:tab/>
          <w:delText>TS 29.205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699" w:author="Romano Giovanni" w:date="2017-10-23T20:30:00Z"/>
          <w:rFonts w:eastAsia="SimSun"/>
          <w:b/>
          <w:bCs/>
          <w:color w:val="000000"/>
          <w:sz w:val="30"/>
          <w:szCs w:val="30"/>
          <w:lang w:val="en-US" w:eastAsia="zh-CN"/>
        </w:rPr>
      </w:pPr>
      <w:del w:id="6700" w:author="Romano Giovanni" w:date="2017-10-23T20:30:00Z">
        <w:r w:rsidRPr="00CF3217" w:rsidDel="000E26CB">
          <w:rPr>
            <w:rFonts w:eastAsia="SimSun"/>
            <w:b/>
            <w:bCs/>
            <w:color w:val="000000"/>
            <w:szCs w:val="24"/>
            <w:lang w:val="en-US" w:eastAsia="zh-CN"/>
          </w:rPr>
          <w:delText>Application of Q.1900 series to bearer independent Circuit Switched (CS) core network architecture; 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701" w:author="Romano Giovanni" w:date="2017-10-23T20:30:00Z"/>
          <w:rFonts w:eastAsia="SimSun"/>
          <w:color w:val="000000"/>
          <w:sz w:val="27"/>
          <w:szCs w:val="27"/>
          <w:lang w:val="en-US" w:eastAsia="zh-CN"/>
        </w:rPr>
      </w:pPr>
      <w:del w:id="6702" w:author="Romano Giovanni" w:date="2017-10-23T20:30:00Z">
        <w:r w:rsidRPr="00CF3217" w:rsidDel="000E26CB">
          <w:rPr>
            <w:rFonts w:eastAsia="SimSun"/>
            <w:color w:val="000000"/>
            <w:szCs w:val="24"/>
            <w:lang w:val="en-US" w:eastAsia="zh-CN"/>
          </w:rPr>
          <w:delText>This document describes the protocols to be used when ITU-T Q.1902 “Bearer Independent Call Control” is used as call control protocol in a 3GPP Bearer Independent CS core network 3GPP TS 23.205 The Q.1902 operates between (G)MSC servers. The BICC architecture as described in ITU</w:delText>
        </w:r>
        <w:r w:rsidRPr="00CF3217" w:rsidDel="000E26CB">
          <w:rPr>
            <w:rFonts w:asciiTheme="minorEastAsia" w:hAnsiTheme="minorEastAsia"/>
            <w:color w:val="000000"/>
            <w:szCs w:val="24"/>
            <w:lang w:val="en-US" w:eastAsia="ja-JP"/>
          </w:rPr>
          <w:delText>-</w:delText>
        </w:r>
        <w:r w:rsidRPr="00CF3217" w:rsidDel="000E26CB">
          <w:rPr>
            <w:rFonts w:eastAsia="SimSun"/>
            <w:color w:val="000000"/>
            <w:szCs w:val="24"/>
            <w:lang w:val="en-US" w:eastAsia="zh-CN"/>
          </w:rPr>
          <w:delText>T Q.1902 consists of a number of protocols. The following types of protocols are described: call control protocol, bearer control protocols and a resource control protocol for this architecture. The architecture complies with the requirements imposed by 3GPP TS 23.205 and TS 23.153.</w:delText>
        </w:r>
      </w:del>
    </w:p>
    <w:p w:rsidR="001D0093" w:rsidRPr="002D5C5B" w:rsidDel="000E26CB" w:rsidRDefault="001D0093" w:rsidP="00C337DE">
      <w:pPr>
        <w:pStyle w:val="Titolo5"/>
        <w:rPr>
          <w:del w:id="6703" w:author="Romano Giovanni" w:date="2017-10-23T20:30:00Z"/>
          <w:rFonts w:eastAsia="SimSun"/>
          <w:bCs/>
          <w:color w:val="000000"/>
          <w:szCs w:val="24"/>
          <w:lang w:val="en-US" w:eastAsia="zh-CN"/>
        </w:rPr>
      </w:pPr>
      <w:del w:id="6704" w:author="Romano Giovanni" w:date="2017-10-23T20:30:00Z">
        <w:r w:rsidRPr="00CF3217" w:rsidDel="000E26CB">
          <w:rPr>
            <w:rFonts w:eastAsia="SimSun"/>
            <w:bCs/>
            <w:color w:val="000000"/>
            <w:szCs w:val="24"/>
            <w:lang w:val="en-US" w:eastAsia="zh-CN"/>
          </w:rPr>
          <w:delText>5.1.2.</w:delText>
        </w:r>
      </w:del>
      <w:del w:id="6705" w:author="Romano Giovanni" w:date="2017-10-23T20:23:00Z">
        <w:r w:rsidRPr="00CF3217" w:rsidDel="00E00BF5">
          <w:rPr>
            <w:rFonts w:eastAsia="SimSun"/>
            <w:bCs/>
            <w:color w:val="000000"/>
            <w:szCs w:val="24"/>
            <w:lang w:val="en-US" w:eastAsia="zh-CN"/>
          </w:rPr>
          <w:delText>12.</w:delText>
        </w:r>
      </w:del>
      <w:del w:id="6706" w:author="Romano Giovanni" w:date="2017-10-23T20:26:00Z">
        <w:r w:rsidRPr="00CF3217" w:rsidDel="00E00BF5">
          <w:rPr>
            <w:rFonts w:eastAsia="SimSun"/>
            <w:bCs/>
            <w:color w:val="000000"/>
            <w:szCs w:val="24"/>
            <w:lang w:val="en-US" w:eastAsia="zh-CN"/>
          </w:rPr>
          <w:delText>149</w:delText>
        </w:r>
      </w:del>
      <w:del w:id="6707" w:author="Romano Giovanni" w:date="2017-10-23T20:30:00Z">
        <w:r w:rsidRPr="00CF3217" w:rsidDel="000E26CB">
          <w:rPr>
            <w:rFonts w:eastAsia="SimSun"/>
            <w:bCs/>
            <w:color w:val="000000"/>
            <w:szCs w:val="24"/>
            <w:lang w:val="en-US" w:eastAsia="zh-CN"/>
          </w:rPr>
          <w:tab/>
          <w:delText>TS 29.212</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08" w:author="Romano Giovanni" w:date="2017-10-23T20:30:00Z"/>
          <w:rFonts w:eastAsia="SimSun"/>
          <w:b/>
          <w:bCs/>
          <w:color w:val="000000"/>
          <w:sz w:val="30"/>
          <w:szCs w:val="30"/>
          <w:lang w:val="en-US" w:eastAsia="zh-CN"/>
        </w:rPr>
      </w:pPr>
      <w:del w:id="6709" w:author="Romano Giovanni" w:date="2017-10-23T20:30:00Z">
        <w:r w:rsidRPr="00CF3217" w:rsidDel="000E26CB">
          <w:rPr>
            <w:rFonts w:eastAsia="SimSun"/>
            <w:b/>
            <w:bCs/>
            <w:color w:val="000000"/>
            <w:szCs w:val="24"/>
            <w:lang w:val="en-US" w:eastAsia="zh-CN"/>
          </w:rPr>
          <w:delText>Policy and Charging Control (PCC) over Gx/Sd reference point</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710" w:author="Romano Giovanni" w:date="2017-10-23T20:30:00Z"/>
          <w:rFonts w:eastAsia="SimSun"/>
          <w:color w:val="000000"/>
          <w:sz w:val="27"/>
          <w:szCs w:val="27"/>
          <w:lang w:val="en-US" w:eastAsia="zh-CN"/>
        </w:rPr>
      </w:pPr>
      <w:del w:id="6711" w:author="Romano Giovanni" w:date="2017-10-23T20:30:00Z">
        <w:r w:rsidRPr="00CF3217" w:rsidDel="000E26CB">
          <w:rPr>
            <w:rFonts w:eastAsia="SimSun"/>
            <w:color w:val="000000"/>
            <w:szCs w:val="24"/>
            <w:lang w:val="en-US" w:eastAsia="zh-CN"/>
          </w:rPr>
          <w:delTex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and the Policy and Charging Enforcement Function. The Gxx reference point lies between the Policy and Charging Rule Function and the Bearer</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delText>
        </w:r>
      </w:del>
    </w:p>
    <w:p w:rsidR="001D0093" w:rsidRPr="006A403D" w:rsidDel="000E26CB" w:rsidRDefault="001D0093" w:rsidP="001D0093">
      <w:pPr>
        <w:widowControl w:val="0"/>
        <w:tabs>
          <w:tab w:val="clear" w:pos="1134"/>
          <w:tab w:val="clear" w:pos="1871"/>
          <w:tab w:val="clear" w:pos="2268"/>
          <w:tab w:val="left" w:pos="90"/>
          <w:tab w:val="left" w:pos="1267"/>
        </w:tabs>
        <w:overflowPunct/>
        <w:spacing w:before="271"/>
        <w:textAlignment w:val="auto"/>
        <w:rPr>
          <w:del w:id="6712" w:author="Romano Giovanni" w:date="2017-10-23T20:30:00Z"/>
          <w:rFonts w:eastAsia="SimSun"/>
          <w:b/>
          <w:bCs/>
          <w:color w:val="000000"/>
          <w:sz w:val="30"/>
          <w:szCs w:val="30"/>
          <w:lang w:val="en-US" w:eastAsia="zh-CN"/>
        </w:rPr>
      </w:pPr>
      <w:del w:id="6713" w:author="Romano Giovanni" w:date="2017-10-23T20:30:00Z">
        <w:r w:rsidRPr="006A403D" w:rsidDel="000E26CB">
          <w:rPr>
            <w:rFonts w:eastAsia="SimSun"/>
            <w:b/>
            <w:bCs/>
            <w:color w:val="000000"/>
            <w:szCs w:val="24"/>
            <w:lang w:val="en-US" w:eastAsia="zh-CN"/>
          </w:rPr>
          <w:delText>5.1.2.</w:delText>
        </w:r>
      </w:del>
      <w:del w:id="6714" w:author="Romano Giovanni" w:date="2017-10-23T20:23:00Z">
        <w:r w:rsidRPr="006A403D" w:rsidDel="00E00BF5">
          <w:rPr>
            <w:rFonts w:eastAsia="SimSun"/>
            <w:b/>
            <w:bCs/>
            <w:color w:val="000000"/>
            <w:szCs w:val="24"/>
            <w:lang w:val="en-US" w:eastAsia="zh-CN"/>
          </w:rPr>
          <w:delText>12.</w:delText>
        </w:r>
      </w:del>
      <w:del w:id="6715" w:author="Romano Giovanni" w:date="2017-10-23T20:27:00Z">
        <w:r w:rsidRPr="006A403D" w:rsidDel="00E00BF5">
          <w:rPr>
            <w:rFonts w:eastAsia="SimSun"/>
            <w:b/>
            <w:bCs/>
            <w:color w:val="000000"/>
            <w:szCs w:val="24"/>
            <w:lang w:val="en-US" w:eastAsia="zh-CN"/>
          </w:rPr>
          <w:delText>150</w:delText>
        </w:r>
      </w:del>
      <w:del w:id="6716" w:author="Romano Giovanni" w:date="2017-10-23T20:30:00Z">
        <w:r w:rsidRPr="006A403D" w:rsidDel="000E26CB">
          <w:rPr>
            <w:rFonts w:ascii="Arial" w:eastAsia="SimSun" w:hAnsi="Arial" w:cs="Arial"/>
            <w:szCs w:val="24"/>
            <w:lang w:val="en-US" w:eastAsia="zh-CN"/>
          </w:rPr>
          <w:tab/>
        </w:r>
        <w:r w:rsidRPr="006A403D" w:rsidDel="000E26CB">
          <w:rPr>
            <w:rFonts w:eastAsia="SimSun"/>
            <w:b/>
            <w:bCs/>
            <w:color w:val="000000"/>
            <w:szCs w:val="24"/>
            <w:lang w:val="en-US" w:eastAsia="zh-CN"/>
          </w:rPr>
          <w:delText>TS 29.213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17" w:author="Romano Giovanni" w:date="2017-10-23T20:30:00Z"/>
          <w:rFonts w:eastAsia="SimSun"/>
          <w:b/>
          <w:bCs/>
          <w:color w:val="000000"/>
          <w:sz w:val="30"/>
          <w:szCs w:val="30"/>
          <w:lang w:val="en-US" w:eastAsia="zh-CN"/>
        </w:rPr>
      </w:pPr>
      <w:del w:id="6718" w:author="Romano Giovanni" w:date="2017-10-23T20:30:00Z">
        <w:r w:rsidRPr="00CF3217" w:rsidDel="000E26CB">
          <w:rPr>
            <w:rFonts w:eastAsia="SimSun"/>
            <w:b/>
            <w:bCs/>
            <w:color w:val="000000"/>
            <w:szCs w:val="24"/>
            <w:lang w:val="en-US" w:eastAsia="zh-CN"/>
          </w:rPr>
          <w:delText>Policy and charging control signalling flows and Quality of Service (QoS) parameter mapping</w:delText>
        </w:r>
      </w:del>
    </w:p>
    <w:p w:rsidR="001D0093" w:rsidDel="000E26CB" w:rsidRDefault="001D0093" w:rsidP="001D0093">
      <w:pPr>
        <w:widowControl w:val="0"/>
        <w:tabs>
          <w:tab w:val="clear" w:pos="1134"/>
          <w:tab w:val="clear" w:pos="1871"/>
          <w:tab w:val="clear" w:pos="2268"/>
          <w:tab w:val="left" w:pos="90"/>
        </w:tabs>
        <w:overflowPunct/>
        <w:spacing w:before="81"/>
        <w:textAlignment w:val="auto"/>
        <w:rPr>
          <w:del w:id="6719" w:author="Romano Giovanni" w:date="2017-10-23T20:30:00Z"/>
          <w:rFonts w:eastAsia="SimSun"/>
          <w:color w:val="000000"/>
          <w:szCs w:val="24"/>
          <w:lang w:val="en-US" w:eastAsia="zh-CN"/>
        </w:rPr>
      </w:pPr>
      <w:del w:id="6720" w:author="Romano Giovanni" w:date="2017-10-23T20:30:00Z">
        <w:r w:rsidRPr="00CF3217" w:rsidDel="000E26CB">
          <w:rPr>
            <w:rFonts w:eastAsia="SimSun"/>
            <w:color w:val="000000"/>
            <w:szCs w:val="24"/>
            <w:lang w:val="en-US" w:eastAsia="zh-CN"/>
          </w:rPr>
          <w:delText>This specification adds detailed flows of Policy and Charging Control (PCC) over the Rx, Gx, Gxx and S9 reference points and their relationship 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delText>
        </w:r>
      </w:del>
    </w:p>
    <w:p w:rsidR="001D0093" w:rsidRPr="002D5C5B" w:rsidDel="000E26CB" w:rsidRDefault="001D0093" w:rsidP="00C337DE">
      <w:pPr>
        <w:pStyle w:val="Titolo5"/>
        <w:rPr>
          <w:del w:id="6721" w:author="Romano Giovanni" w:date="2017-10-23T20:30:00Z"/>
          <w:rFonts w:eastAsia="SimSun"/>
          <w:bCs/>
          <w:color w:val="000000"/>
          <w:szCs w:val="24"/>
          <w:lang w:val="en-US" w:eastAsia="zh-CN"/>
        </w:rPr>
      </w:pPr>
      <w:del w:id="6722" w:author="Romano Giovanni" w:date="2017-10-23T20:30:00Z">
        <w:r w:rsidRPr="00CF3217" w:rsidDel="000E26CB">
          <w:rPr>
            <w:rFonts w:eastAsia="SimSun"/>
            <w:bCs/>
            <w:color w:val="000000"/>
            <w:szCs w:val="24"/>
            <w:lang w:val="en-US" w:eastAsia="zh-CN"/>
          </w:rPr>
          <w:lastRenderedPageBreak/>
          <w:delText>5.1.2.</w:delText>
        </w:r>
      </w:del>
      <w:del w:id="6723" w:author="Romano Giovanni" w:date="2017-10-23T20:23:00Z">
        <w:r w:rsidRPr="00CF3217" w:rsidDel="00E00BF5">
          <w:rPr>
            <w:rFonts w:eastAsia="SimSun"/>
            <w:bCs/>
            <w:color w:val="000000"/>
            <w:szCs w:val="24"/>
            <w:lang w:val="en-US" w:eastAsia="zh-CN"/>
          </w:rPr>
          <w:delText>12.</w:delText>
        </w:r>
      </w:del>
      <w:del w:id="6724" w:author="Romano Giovanni" w:date="2017-10-23T20:27:00Z">
        <w:r w:rsidRPr="00CF3217" w:rsidDel="00E00BF5">
          <w:rPr>
            <w:rFonts w:eastAsia="SimSun"/>
            <w:bCs/>
            <w:color w:val="000000"/>
            <w:szCs w:val="24"/>
            <w:lang w:val="en-US" w:eastAsia="zh-CN"/>
          </w:rPr>
          <w:delText>151</w:delText>
        </w:r>
      </w:del>
      <w:del w:id="6725" w:author="Romano Giovanni" w:date="2017-10-23T20:30:00Z">
        <w:r w:rsidRPr="00CF3217" w:rsidDel="000E26CB">
          <w:rPr>
            <w:rFonts w:eastAsia="SimSun"/>
            <w:bCs/>
            <w:color w:val="000000"/>
            <w:szCs w:val="24"/>
            <w:lang w:val="en-US" w:eastAsia="zh-CN"/>
          </w:rPr>
          <w:tab/>
          <w:delText>TS 29.214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26" w:author="Romano Giovanni" w:date="2017-10-23T20:30:00Z"/>
          <w:rFonts w:eastAsia="SimSun"/>
          <w:b/>
          <w:bCs/>
          <w:color w:val="000000"/>
          <w:sz w:val="30"/>
          <w:szCs w:val="30"/>
          <w:lang w:val="en-US" w:eastAsia="zh-CN"/>
        </w:rPr>
      </w:pPr>
      <w:del w:id="6727" w:author="Romano Giovanni" w:date="2017-10-23T20:30:00Z">
        <w:r w:rsidRPr="00CF3217" w:rsidDel="000E26CB">
          <w:rPr>
            <w:rFonts w:eastAsia="SimSun"/>
            <w:b/>
            <w:bCs/>
            <w:color w:val="000000"/>
            <w:szCs w:val="24"/>
            <w:lang w:val="en-US" w:eastAsia="zh-CN"/>
          </w:rPr>
          <w:delText>Policy and charging control over Rx reference point</w:delText>
        </w:r>
      </w:del>
    </w:p>
    <w:p w:rsidR="001D0093" w:rsidDel="000E26CB" w:rsidRDefault="001D0093" w:rsidP="001D0093">
      <w:pPr>
        <w:widowControl w:val="0"/>
        <w:tabs>
          <w:tab w:val="clear" w:pos="1134"/>
          <w:tab w:val="clear" w:pos="1871"/>
          <w:tab w:val="clear" w:pos="2268"/>
          <w:tab w:val="left" w:pos="90"/>
        </w:tabs>
        <w:overflowPunct/>
        <w:spacing w:before="0"/>
        <w:textAlignment w:val="auto"/>
        <w:rPr>
          <w:del w:id="6728" w:author="Romano Giovanni" w:date="2017-10-23T20:30:00Z"/>
          <w:rFonts w:eastAsia="SimSun"/>
          <w:color w:val="000000"/>
          <w:szCs w:val="24"/>
          <w:lang w:val="en-US" w:eastAsia="zh-CN"/>
        </w:rPr>
      </w:pPr>
      <w:del w:id="6729" w:author="Romano Giovanni" w:date="2017-10-23T20:30:00Z">
        <w:r w:rsidRPr="00CF3217" w:rsidDel="000E26CB">
          <w:rPr>
            <w:rFonts w:eastAsia="SimSun"/>
            <w:color w:val="000000"/>
            <w:szCs w:val="24"/>
            <w:lang w:val="en-US" w:eastAsia="zh-CN"/>
          </w:rPr>
          <w:delTex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delText>
        </w:r>
      </w:del>
    </w:p>
    <w:p w:rsidR="005066D6" w:rsidRPr="00CF3217" w:rsidDel="000E26CB" w:rsidRDefault="005066D6" w:rsidP="001D0093">
      <w:pPr>
        <w:widowControl w:val="0"/>
        <w:tabs>
          <w:tab w:val="clear" w:pos="1134"/>
          <w:tab w:val="clear" w:pos="1871"/>
          <w:tab w:val="clear" w:pos="2268"/>
          <w:tab w:val="left" w:pos="90"/>
        </w:tabs>
        <w:overflowPunct/>
        <w:spacing w:before="0"/>
        <w:textAlignment w:val="auto"/>
        <w:rPr>
          <w:del w:id="6730" w:author="Romano Giovanni" w:date="2017-10-23T20:30:00Z"/>
          <w:rFonts w:eastAsia="SimSun"/>
          <w:color w:val="000000"/>
          <w:sz w:val="27"/>
          <w:szCs w:val="27"/>
          <w:lang w:val="en-US" w:eastAsia="zh-CN"/>
        </w:rPr>
      </w:pPr>
    </w:p>
    <w:p w:rsidR="001D0093" w:rsidRPr="002D5C5B" w:rsidDel="000E26CB" w:rsidRDefault="001D0093" w:rsidP="00C337DE">
      <w:pPr>
        <w:pStyle w:val="Titolo5"/>
        <w:rPr>
          <w:del w:id="6731" w:author="Romano Giovanni" w:date="2017-10-23T20:30:00Z"/>
          <w:rFonts w:eastAsia="SimSun"/>
          <w:bCs/>
          <w:color w:val="000000"/>
          <w:szCs w:val="24"/>
          <w:lang w:val="en-US" w:eastAsia="zh-CN"/>
        </w:rPr>
      </w:pPr>
      <w:del w:id="6732" w:author="Romano Giovanni" w:date="2017-10-23T20:30:00Z">
        <w:r w:rsidRPr="00CF3217" w:rsidDel="000E26CB">
          <w:rPr>
            <w:rFonts w:eastAsia="SimSun"/>
            <w:bCs/>
            <w:color w:val="000000"/>
            <w:szCs w:val="24"/>
            <w:lang w:val="en-US" w:eastAsia="zh-CN"/>
          </w:rPr>
          <w:delText>5.1.2.</w:delText>
        </w:r>
      </w:del>
      <w:del w:id="6733" w:author="Romano Giovanni" w:date="2017-10-23T20:23:00Z">
        <w:r w:rsidRPr="00CF3217" w:rsidDel="00E00BF5">
          <w:rPr>
            <w:rFonts w:eastAsia="SimSun"/>
            <w:bCs/>
            <w:color w:val="000000"/>
            <w:szCs w:val="24"/>
            <w:lang w:val="en-US" w:eastAsia="zh-CN"/>
          </w:rPr>
          <w:delText>12.</w:delText>
        </w:r>
      </w:del>
      <w:del w:id="6734" w:author="Romano Giovanni" w:date="2017-10-23T20:27:00Z">
        <w:r w:rsidRPr="00CF3217" w:rsidDel="00E00BF5">
          <w:rPr>
            <w:rFonts w:eastAsia="SimSun"/>
            <w:bCs/>
            <w:color w:val="000000"/>
            <w:szCs w:val="24"/>
            <w:lang w:val="en-US" w:eastAsia="zh-CN"/>
          </w:rPr>
          <w:delText>152</w:delText>
        </w:r>
      </w:del>
      <w:del w:id="6735" w:author="Romano Giovanni" w:date="2017-10-23T20:30:00Z">
        <w:r w:rsidRPr="00CF3217" w:rsidDel="000E26CB">
          <w:rPr>
            <w:rFonts w:eastAsia="SimSun"/>
            <w:bCs/>
            <w:color w:val="000000"/>
            <w:szCs w:val="24"/>
            <w:lang w:val="en-US" w:eastAsia="zh-CN"/>
          </w:rPr>
          <w:tab/>
          <w:delText>TS 29.215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36" w:author="Romano Giovanni" w:date="2017-10-23T20:30:00Z"/>
          <w:rFonts w:eastAsia="SimSun"/>
          <w:b/>
          <w:bCs/>
          <w:color w:val="000000"/>
          <w:sz w:val="30"/>
          <w:szCs w:val="30"/>
          <w:lang w:val="en-US" w:eastAsia="zh-CN"/>
        </w:rPr>
      </w:pPr>
      <w:del w:id="6737" w:author="Romano Giovanni" w:date="2017-10-23T20:30:00Z">
        <w:r w:rsidRPr="00CF3217" w:rsidDel="000E26CB">
          <w:rPr>
            <w:rFonts w:eastAsia="SimSun"/>
            <w:b/>
            <w:bCs/>
            <w:color w:val="000000"/>
            <w:szCs w:val="24"/>
            <w:lang w:val="en-US" w:eastAsia="zh-CN"/>
          </w:rPr>
          <w:delText>Policy and Charging Control (PCC) over S9 reference point; 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738" w:author="Romano Giovanni" w:date="2017-10-23T20:30:00Z"/>
          <w:rFonts w:eastAsia="SimSun"/>
          <w:color w:val="000000"/>
          <w:sz w:val="27"/>
          <w:szCs w:val="27"/>
          <w:lang w:val="en-US" w:eastAsia="zh-CN"/>
        </w:rPr>
      </w:pPr>
      <w:del w:id="6739" w:author="Romano Giovanni" w:date="2017-10-23T20:30:00Z">
        <w:r w:rsidRPr="00CF3217" w:rsidDel="000E26CB">
          <w:rPr>
            <w:rFonts w:eastAsia="SimSun"/>
            <w:color w:val="000000"/>
            <w:szCs w:val="24"/>
            <w:lang w:val="en-US" w:eastAsia="zh-CN"/>
          </w:rPr>
          <w:delTex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delText>
        </w:r>
      </w:del>
    </w:p>
    <w:p w:rsidR="001D0093" w:rsidRPr="002D5C5B" w:rsidDel="000E26CB" w:rsidRDefault="001D0093" w:rsidP="00C337DE">
      <w:pPr>
        <w:pStyle w:val="Titolo5"/>
        <w:rPr>
          <w:del w:id="6740" w:author="Romano Giovanni" w:date="2017-10-23T20:30:00Z"/>
          <w:rFonts w:eastAsia="SimSun"/>
          <w:bCs/>
          <w:color w:val="000000"/>
          <w:szCs w:val="24"/>
          <w:lang w:val="en-US" w:eastAsia="zh-CN"/>
        </w:rPr>
      </w:pPr>
      <w:del w:id="6741" w:author="Romano Giovanni" w:date="2017-10-23T20:30:00Z">
        <w:r w:rsidRPr="00CF3217" w:rsidDel="000E26CB">
          <w:rPr>
            <w:rFonts w:eastAsia="SimSun"/>
            <w:bCs/>
            <w:color w:val="000000"/>
            <w:szCs w:val="24"/>
            <w:lang w:val="en-US" w:eastAsia="zh-CN"/>
          </w:rPr>
          <w:delText>5.1.2.</w:delText>
        </w:r>
      </w:del>
      <w:del w:id="6742" w:author="Romano Giovanni" w:date="2017-10-23T20:23:00Z">
        <w:r w:rsidRPr="00CF3217" w:rsidDel="00E00BF5">
          <w:rPr>
            <w:rFonts w:eastAsia="SimSun"/>
            <w:bCs/>
            <w:color w:val="000000"/>
            <w:szCs w:val="24"/>
            <w:lang w:val="en-US" w:eastAsia="zh-CN"/>
          </w:rPr>
          <w:delText>12.</w:delText>
        </w:r>
      </w:del>
      <w:del w:id="6743" w:author="Romano Giovanni" w:date="2017-10-23T20:27:00Z">
        <w:r w:rsidRPr="00CF3217" w:rsidDel="00E00BF5">
          <w:rPr>
            <w:rFonts w:eastAsia="SimSun"/>
            <w:bCs/>
            <w:color w:val="000000"/>
            <w:szCs w:val="24"/>
            <w:lang w:val="en-US" w:eastAsia="zh-CN"/>
          </w:rPr>
          <w:delText>153</w:delText>
        </w:r>
      </w:del>
      <w:del w:id="6744" w:author="Romano Giovanni" w:date="2017-10-23T20:30:00Z">
        <w:r w:rsidRPr="00CF3217" w:rsidDel="000E26CB">
          <w:rPr>
            <w:rFonts w:eastAsia="SimSun"/>
            <w:bCs/>
            <w:color w:val="000000"/>
            <w:szCs w:val="24"/>
            <w:lang w:val="en-US" w:eastAsia="zh-CN"/>
          </w:rPr>
          <w:tab/>
          <w:delText>TS 29.219</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45" w:author="Romano Giovanni" w:date="2017-10-23T20:30:00Z"/>
          <w:rFonts w:eastAsia="SimSun"/>
          <w:b/>
          <w:bCs/>
          <w:color w:val="000000"/>
          <w:sz w:val="30"/>
          <w:szCs w:val="30"/>
          <w:lang w:val="en-US" w:eastAsia="zh-CN"/>
        </w:rPr>
      </w:pPr>
      <w:del w:id="6746" w:author="Romano Giovanni" w:date="2017-10-23T20:30:00Z">
        <w:r w:rsidRPr="00CF3217" w:rsidDel="000E26CB">
          <w:rPr>
            <w:rFonts w:eastAsia="SimSun"/>
            <w:b/>
            <w:bCs/>
            <w:color w:val="000000"/>
            <w:szCs w:val="24"/>
            <w:lang w:val="en-US" w:eastAsia="zh-CN"/>
          </w:rPr>
          <w:delText>Policy and charging control: Spending limit reporting over Sy reference point</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747" w:author="Romano Giovanni" w:date="2017-10-23T20:30:00Z"/>
          <w:rFonts w:eastAsia="SimSun"/>
          <w:color w:val="000000"/>
          <w:sz w:val="27"/>
          <w:szCs w:val="27"/>
          <w:lang w:val="en-US" w:eastAsia="zh-CN"/>
        </w:rPr>
      </w:pPr>
      <w:del w:id="6748" w:author="Romano Giovanni" w:date="2017-10-23T20:30:00Z">
        <w:r w:rsidRPr="00CF3217" w:rsidDel="000E26CB">
          <w:rPr>
            <w:rFonts w:eastAsia="SimSun"/>
            <w:color w:val="000000"/>
            <w:szCs w:val="24"/>
            <w:lang w:val="en-US" w:eastAsia="zh-CN"/>
          </w:rPr>
          <w:delTex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delText>
        </w:r>
      </w:del>
    </w:p>
    <w:p w:rsidR="001D0093" w:rsidRPr="002D5C5B" w:rsidDel="000E26CB" w:rsidRDefault="001D0093" w:rsidP="00C337DE">
      <w:pPr>
        <w:pStyle w:val="Titolo5"/>
        <w:rPr>
          <w:del w:id="6749" w:author="Romano Giovanni" w:date="2017-10-23T20:30:00Z"/>
          <w:rFonts w:eastAsia="SimSun"/>
          <w:bCs/>
          <w:color w:val="000000"/>
          <w:szCs w:val="24"/>
          <w:lang w:val="en-US" w:eastAsia="zh-CN"/>
        </w:rPr>
      </w:pPr>
      <w:del w:id="6750" w:author="Romano Giovanni" w:date="2017-10-23T20:30:00Z">
        <w:r w:rsidRPr="00CF3217" w:rsidDel="000E26CB">
          <w:rPr>
            <w:rFonts w:eastAsia="SimSun"/>
            <w:bCs/>
            <w:color w:val="000000"/>
            <w:szCs w:val="24"/>
            <w:lang w:val="en-US" w:eastAsia="zh-CN"/>
          </w:rPr>
          <w:delText>5.1.2.</w:delText>
        </w:r>
      </w:del>
      <w:del w:id="6751" w:author="Romano Giovanni" w:date="2017-10-23T20:23:00Z">
        <w:r w:rsidRPr="00CF3217" w:rsidDel="00E00BF5">
          <w:rPr>
            <w:rFonts w:eastAsia="SimSun"/>
            <w:bCs/>
            <w:color w:val="000000"/>
            <w:szCs w:val="24"/>
            <w:lang w:val="en-US" w:eastAsia="zh-CN"/>
          </w:rPr>
          <w:delText>12.</w:delText>
        </w:r>
      </w:del>
      <w:del w:id="6752" w:author="Romano Giovanni" w:date="2017-10-23T20:27:00Z">
        <w:r w:rsidRPr="00CF3217" w:rsidDel="00E00BF5">
          <w:rPr>
            <w:rFonts w:eastAsia="SimSun"/>
            <w:bCs/>
            <w:color w:val="000000"/>
            <w:szCs w:val="24"/>
            <w:lang w:val="en-US" w:eastAsia="zh-CN"/>
          </w:rPr>
          <w:delText>154</w:delText>
        </w:r>
      </w:del>
      <w:del w:id="6753" w:author="Romano Giovanni" w:date="2017-10-23T20:30:00Z">
        <w:r w:rsidRPr="00CF3217" w:rsidDel="000E26CB">
          <w:rPr>
            <w:rFonts w:eastAsia="SimSun"/>
            <w:bCs/>
            <w:color w:val="000000"/>
            <w:szCs w:val="24"/>
            <w:lang w:val="en-US" w:eastAsia="zh-CN"/>
          </w:rPr>
          <w:tab/>
          <w:delText>TS 29.228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54" w:author="Romano Giovanni" w:date="2017-10-23T20:30:00Z"/>
          <w:rFonts w:eastAsia="SimSun"/>
          <w:b/>
          <w:bCs/>
          <w:color w:val="000000"/>
          <w:sz w:val="30"/>
          <w:szCs w:val="30"/>
          <w:lang w:val="en-US" w:eastAsia="zh-CN"/>
        </w:rPr>
      </w:pPr>
      <w:del w:id="6755" w:author="Romano Giovanni" w:date="2017-10-23T20:30:00Z">
        <w:r w:rsidRPr="00CF3217" w:rsidDel="000E26CB">
          <w:rPr>
            <w:rFonts w:eastAsia="SimSun"/>
            <w:b/>
            <w:bCs/>
            <w:color w:val="000000"/>
            <w:szCs w:val="24"/>
            <w:lang w:val="en-US" w:eastAsia="zh-CN"/>
          </w:rPr>
          <w:delText>IP Multimedia (IM) Subsystem Cx and Dx Interfaces; Signalling flows and message contents</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756" w:author="Romano Giovanni" w:date="2017-10-23T20:30:00Z"/>
          <w:rFonts w:eastAsia="SimSun"/>
          <w:color w:val="000000"/>
          <w:sz w:val="27"/>
          <w:szCs w:val="27"/>
          <w:lang w:val="en-US" w:eastAsia="zh-CN"/>
        </w:rPr>
      </w:pPr>
      <w:del w:id="6757" w:author="Romano Giovanni" w:date="2017-10-23T20:30:00Z">
        <w:r w:rsidRPr="00CF3217" w:rsidDel="000E26CB">
          <w:rPr>
            <w:rFonts w:eastAsia="SimSun"/>
            <w:color w:val="000000"/>
            <w:szCs w:val="24"/>
            <w:lang w:val="en-US" w:eastAsia="zh-CN"/>
          </w:rPr>
          <w:delTex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delText>
        </w:r>
      </w:del>
    </w:p>
    <w:p w:rsidR="001D0093" w:rsidRPr="002D5C5B" w:rsidDel="000E26CB" w:rsidRDefault="001D0093" w:rsidP="00C337DE">
      <w:pPr>
        <w:pStyle w:val="Titolo5"/>
        <w:rPr>
          <w:del w:id="6758" w:author="Romano Giovanni" w:date="2017-10-23T20:30:00Z"/>
          <w:rFonts w:eastAsia="SimSun"/>
          <w:bCs/>
          <w:color w:val="000000"/>
          <w:szCs w:val="24"/>
          <w:lang w:val="en-US" w:eastAsia="zh-CN"/>
        </w:rPr>
      </w:pPr>
      <w:del w:id="6759" w:author="Romano Giovanni" w:date="2017-10-23T20:30:00Z">
        <w:r w:rsidRPr="00CF3217" w:rsidDel="000E26CB">
          <w:rPr>
            <w:rFonts w:eastAsia="SimSun"/>
            <w:bCs/>
            <w:color w:val="000000"/>
            <w:szCs w:val="24"/>
            <w:lang w:val="en-US" w:eastAsia="zh-CN"/>
          </w:rPr>
          <w:delText>5.1.2.</w:delText>
        </w:r>
      </w:del>
      <w:del w:id="6760" w:author="Romano Giovanni" w:date="2017-10-23T20:23:00Z">
        <w:r w:rsidRPr="00CF3217" w:rsidDel="00E00BF5">
          <w:rPr>
            <w:rFonts w:eastAsia="SimSun"/>
            <w:bCs/>
            <w:color w:val="000000"/>
            <w:szCs w:val="24"/>
            <w:lang w:val="en-US" w:eastAsia="zh-CN"/>
          </w:rPr>
          <w:delText>12.</w:delText>
        </w:r>
      </w:del>
      <w:del w:id="6761" w:author="Romano Giovanni" w:date="2017-10-23T20:27:00Z">
        <w:r w:rsidRPr="00CF3217" w:rsidDel="00E00BF5">
          <w:rPr>
            <w:rFonts w:eastAsia="SimSun"/>
            <w:bCs/>
            <w:color w:val="000000"/>
            <w:szCs w:val="24"/>
            <w:lang w:val="en-US" w:eastAsia="zh-CN"/>
          </w:rPr>
          <w:delText>155</w:delText>
        </w:r>
      </w:del>
      <w:del w:id="6762" w:author="Romano Giovanni" w:date="2017-10-23T20:30:00Z">
        <w:r w:rsidRPr="00CF3217" w:rsidDel="000E26CB">
          <w:rPr>
            <w:rFonts w:eastAsia="SimSun"/>
            <w:bCs/>
            <w:color w:val="000000"/>
            <w:szCs w:val="24"/>
            <w:lang w:val="en-US" w:eastAsia="zh-CN"/>
          </w:rPr>
          <w:tab/>
          <w:delText>TS 29.229</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63" w:author="Romano Giovanni" w:date="2017-10-23T20:30:00Z"/>
          <w:rFonts w:eastAsia="SimSun"/>
          <w:b/>
          <w:bCs/>
          <w:color w:val="000000"/>
          <w:sz w:val="30"/>
          <w:szCs w:val="30"/>
          <w:lang w:val="en-US" w:eastAsia="zh-CN"/>
        </w:rPr>
      </w:pPr>
      <w:del w:id="6764" w:author="Romano Giovanni" w:date="2017-10-23T20:30:00Z">
        <w:r w:rsidRPr="00CF3217" w:rsidDel="000E26CB">
          <w:rPr>
            <w:rFonts w:eastAsia="SimSun"/>
            <w:b/>
            <w:bCs/>
            <w:color w:val="000000"/>
            <w:szCs w:val="24"/>
            <w:lang w:val="en-US" w:eastAsia="zh-CN"/>
          </w:rPr>
          <w:delText>Cx and Dx interfaces based on the Diameter protocol; Protocol details</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6765" w:author="Romano Giovanni" w:date="2017-10-23T20:30:00Z"/>
          <w:rFonts w:eastAsia="SimSun"/>
          <w:color w:val="000000"/>
          <w:sz w:val="30"/>
          <w:szCs w:val="30"/>
          <w:lang w:val="en-US" w:eastAsia="zh-CN"/>
        </w:rPr>
      </w:pPr>
      <w:del w:id="6766" w:author="Romano Giovanni" w:date="2017-10-23T20:30:00Z">
        <w:r w:rsidRPr="00CF3217" w:rsidDel="000E26CB">
          <w:rPr>
            <w:rFonts w:eastAsia="SimSun"/>
            <w:color w:val="000000"/>
            <w:szCs w:val="24"/>
            <w:lang w:val="en-US" w:eastAsia="zh-CN"/>
          </w:rPr>
          <w:delText>This specification defines a transport protocol for use in the IP multimedia (IM) Core Network (CN) subsystem based on Diameter.</w:delText>
        </w:r>
      </w:del>
    </w:p>
    <w:p w:rsidR="001D0093" w:rsidRPr="002D5C5B" w:rsidDel="000E26CB" w:rsidRDefault="001D0093" w:rsidP="00C337DE">
      <w:pPr>
        <w:pStyle w:val="Titolo5"/>
        <w:rPr>
          <w:del w:id="6767" w:author="Romano Giovanni" w:date="2017-10-23T20:30:00Z"/>
          <w:rFonts w:eastAsia="SimSun"/>
          <w:bCs/>
          <w:color w:val="000000"/>
          <w:szCs w:val="24"/>
          <w:lang w:val="en-US" w:eastAsia="zh-CN"/>
        </w:rPr>
      </w:pPr>
      <w:del w:id="6768" w:author="Romano Giovanni" w:date="2017-10-23T20:30:00Z">
        <w:r w:rsidRPr="00CF3217" w:rsidDel="000E26CB">
          <w:rPr>
            <w:rFonts w:eastAsia="SimSun"/>
            <w:bCs/>
            <w:color w:val="000000"/>
            <w:szCs w:val="24"/>
            <w:lang w:val="en-US" w:eastAsia="zh-CN"/>
          </w:rPr>
          <w:delText>5.1.2.</w:delText>
        </w:r>
      </w:del>
      <w:del w:id="6769" w:author="Romano Giovanni" w:date="2017-10-23T20:23:00Z">
        <w:r w:rsidRPr="00CF3217" w:rsidDel="00E00BF5">
          <w:rPr>
            <w:rFonts w:eastAsia="SimSun"/>
            <w:bCs/>
            <w:color w:val="000000"/>
            <w:szCs w:val="24"/>
            <w:lang w:val="en-US" w:eastAsia="zh-CN"/>
          </w:rPr>
          <w:delText>12.</w:delText>
        </w:r>
      </w:del>
      <w:del w:id="6770" w:author="Romano Giovanni" w:date="2017-10-23T20:27:00Z">
        <w:r w:rsidRPr="00CF3217" w:rsidDel="00E00BF5">
          <w:rPr>
            <w:rFonts w:eastAsia="SimSun"/>
            <w:bCs/>
            <w:color w:val="000000"/>
            <w:szCs w:val="24"/>
            <w:lang w:val="en-US" w:eastAsia="zh-CN"/>
          </w:rPr>
          <w:delText>156</w:delText>
        </w:r>
      </w:del>
      <w:del w:id="6771" w:author="Romano Giovanni" w:date="2017-10-23T20:30:00Z">
        <w:r w:rsidRPr="00CF3217" w:rsidDel="000E26CB">
          <w:rPr>
            <w:rFonts w:eastAsia="SimSun"/>
            <w:bCs/>
            <w:color w:val="000000"/>
            <w:szCs w:val="24"/>
            <w:lang w:val="en-US" w:eastAsia="zh-CN"/>
          </w:rPr>
          <w:tab/>
          <w:delText>TS 29.230</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72" w:author="Romano Giovanni" w:date="2017-10-23T20:30:00Z"/>
          <w:rFonts w:eastAsia="SimSun"/>
          <w:b/>
          <w:bCs/>
          <w:color w:val="000000"/>
          <w:sz w:val="30"/>
          <w:szCs w:val="30"/>
          <w:lang w:val="en-US" w:eastAsia="zh-CN"/>
        </w:rPr>
      </w:pPr>
      <w:del w:id="6773" w:author="Romano Giovanni" w:date="2017-10-23T20:30:00Z">
        <w:r w:rsidRPr="00CF3217" w:rsidDel="000E26CB">
          <w:rPr>
            <w:rFonts w:eastAsia="SimSun"/>
            <w:b/>
            <w:bCs/>
            <w:color w:val="000000"/>
            <w:szCs w:val="24"/>
            <w:lang w:val="en-US" w:eastAsia="zh-CN"/>
          </w:rPr>
          <w:delText>Diameter applications; 3GPP specific codes and identifiers</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774" w:author="Romano Giovanni" w:date="2017-10-23T20:30:00Z"/>
          <w:rFonts w:eastAsia="SimSun"/>
          <w:color w:val="000000"/>
          <w:sz w:val="27"/>
          <w:szCs w:val="27"/>
          <w:lang w:val="en-US" w:eastAsia="zh-CN"/>
        </w:rPr>
      </w:pPr>
      <w:del w:id="6775" w:author="Romano Giovanni" w:date="2017-10-23T20:30:00Z">
        <w:r w:rsidRPr="00CF3217" w:rsidDel="000E26CB">
          <w:rPr>
            <w:rFonts w:eastAsia="SimSun"/>
            <w:color w:val="000000"/>
            <w:szCs w:val="24"/>
            <w:lang w:val="en-US" w:eastAsia="zh-CN"/>
          </w:rPr>
          <w:lastRenderedPageBreak/>
          <w:delTex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delText>
        </w:r>
      </w:del>
    </w:p>
    <w:p w:rsidR="001D0093" w:rsidRPr="002D5C5B" w:rsidDel="000E26CB" w:rsidRDefault="001D0093" w:rsidP="00C337DE">
      <w:pPr>
        <w:pStyle w:val="Titolo5"/>
        <w:rPr>
          <w:del w:id="6776" w:author="Romano Giovanni" w:date="2017-10-23T20:30:00Z"/>
          <w:rFonts w:eastAsia="SimSun"/>
          <w:bCs/>
          <w:color w:val="000000"/>
          <w:szCs w:val="24"/>
          <w:lang w:val="en-US" w:eastAsia="zh-CN"/>
        </w:rPr>
      </w:pPr>
      <w:del w:id="6777" w:author="Romano Giovanni" w:date="2017-10-23T20:30:00Z">
        <w:r w:rsidRPr="00CF3217" w:rsidDel="000E26CB">
          <w:rPr>
            <w:rFonts w:eastAsia="SimSun"/>
            <w:bCs/>
            <w:color w:val="000000"/>
            <w:szCs w:val="24"/>
            <w:lang w:val="en-US" w:eastAsia="zh-CN"/>
          </w:rPr>
          <w:delText>5.1.2.</w:delText>
        </w:r>
      </w:del>
      <w:del w:id="6778" w:author="Romano Giovanni" w:date="2017-10-23T20:23:00Z">
        <w:r w:rsidRPr="00CF3217" w:rsidDel="00E00BF5">
          <w:rPr>
            <w:rFonts w:eastAsia="SimSun"/>
            <w:bCs/>
            <w:color w:val="000000"/>
            <w:szCs w:val="24"/>
            <w:lang w:val="en-US" w:eastAsia="zh-CN"/>
          </w:rPr>
          <w:delText>12.</w:delText>
        </w:r>
      </w:del>
      <w:del w:id="6779" w:author="Romano Giovanni" w:date="2017-10-23T20:27:00Z">
        <w:r w:rsidRPr="00CF3217" w:rsidDel="00E00BF5">
          <w:rPr>
            <w:rFonts w:eastAsia="SimSun"/>
            <w:bCs/>
            <w:color w:val="000000"/>
            <w:szCs w:val="24"/>
            <w:lang w:val="en-US" w:eastAsia="zh-CN"/>
          </w:rPr>
          <w:delText>157</w:delText>
        </w:r>
      </w:del>
      <w:del w:id="6780" w:author="Romano Giovanni" w:date="2017-10-23T20:30:00Z">
        <w:r w:rsidRPr="00CF3217" w:rsidDel="000E26CB">
          <w:rPr>
            <w:rFonts w:eastAsia="SimSun"/>
            <w:bCs/>
            <w:color w:val="000000"/>
            <w:szCs w:val="24"/>
            <w:lang w:val="en-US" w:eastAsia="zh-CN"/>
          </w:rPr>
          <w:tab/>
          <w:delText>TS 29.231</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81" w:author="Romano Giovanni" w:date="2017-10-23T20:30:00Z"/>
          <w:rFonts w:eastAsia="SimSun"/>
          <w:b/>
          <w:bCs/>
          <w:color w:val="000000"/>
          <w:sz w:val="30"/>
          <w:szCs w:val="30"/>
          <w:lang w:val="en-US" w:eastAsia="zh-CN"/>
        </w:rPr>
      </w:pPr>
      <w:del w:id="6782" w:author="Romano Giovanni" w:date="2017-10-23T20:30:00Z">
        <w:r w:rsidRPr="00CF3217" w:rsidDel="000E26CB">
          <w:rPr>
            <w:rFonts w:eastAsia="SimSun"/>
            <w:b/>
            <w:bCs/>
            <w:color w:val="000000"/>
            <w:szCs w:val="24"/>
            <w:lang w:val="en-US" w:eastAsia="zh-CN"/>
          </w:rPr>
          <w:delText>Application of SIP-I Protocols to Circuit Switched (CS) core network architecture; 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783" w:author="Romano Giovanni" w:date="2017-10-23T20:30:00Z"/>
          <w:rFonts w:eastAsia="SimSun"/>
          <w:color w:val="000000"/>
          <w:sz w:val="27"/>
          <w:szCs w:val="27"/>
          <w:lang w:val="en-US" w:eastAsia="zh-CN"/>
        </w:rPr>
      </w:pPr>
      <w:del w:id="6784" w:author="Romano Giovanni" w:date="2017-10-23T20:30:00Z">
        <w:r w:rsidRPr="00CF3217" w:rsidDel="000E26CB">
          <w:rPr>
            <w:rFonts w:eastAsia="SimSun"/>
            <w:color w:val="000000"/>
            <w:szCs w:val="24"/>
            <w:lang w:val="en-US" w:eastAsia="zh-CN"/>
          </w:rPr>
          <w:delTex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delText>
        </w:r>
      </w:del>
    </w:p>
    <w:p w:rsidR="001D0093" w:rsidRPr="002D5C5B" w:rsidDel="000E26CB" w:rsidRDefault="001D0093" w:rsidP="00C337DE">
      <w:pPr>
        <w:pStyle w:val="Titolo5"/>
        <w:rPr>
          <w:del w:id="6785" w:author="Romano Giovanni" w:date="2017-10-23T20:30:00Z"/>
          <w:rFonts w:eastAsia="SimSun"/>
          <w:bCs/>
          <w:color w:val="000000"/>
          <w:szCs w:val="24"/>
          <w:lang w:val="en-US" w:eastAsia="zh-CN"/>
        </w:rPr>
      </w:pPr>
      <w:del w:id="6786" w:author="Romano Giovanni" w:date="2017-10-23T20:30:00Z">
        <w:r w:rsidRPr="00CF3217" w:rsidDel="000E26CB">
          <w:rPr>
            <w:rFonts w:eastAsia="SimSun"/>
            <w:bCs/>
            <w:color w:val="000000"/>
            <w:szCs w:val="24"/>
            <w:lang w:val="en-US" w:eastAsia="zh-CN"/>
          </w:rPr>
          <w:delText>5.1.2.</w:delText>
        </w:r>
      </w:del>
      <w:del w:id="6787" w:author="Romano Giovanni" w:date="2017-10-23T20:23:00Z">
        <w:r w:rsidRPr="00CF3217" w:rsidDel="00E00BF5">
          <w:rPr>
            <w:rFonts w:eastAsia="SimSun"/>
            <w:bCs/>
            <w:color w:val="000000"/>
            <w:szCs w:val="24"/>
            <w:lang w:val="en-US" w:eastAsia="zh-CN"/>
          </w:rPr>
          <w:delText>12.</w:delText>
        </w:r>
      </w:del>
      <w:del w:id="6788" w:author="Romano Giovanni" w:date="2017-10-23T20:27:00Z">
        <w:r w:rsidRPr="00CF3217" w:rsidDel="00E00BF5">
          <w:rPr>
            <w:rFonts w:eastAsia="SimSun"/>
            <w:bCs/>
            <w:color w:val="000000"/>
            <w:szCs w:val="24"/>
            <w:lang w:val="en-US" w:eastAsia="zh-CN"/>
          </w:rPr>
          <w:delText>158</w:delText>
        </w:r>
      </w:del>
      <w:del w:id="6789" w:author="Romano Giovanni" w:date="2017-10-23T20:30:00Z">
        <w:r w:rsidRPr="00CF3217" w:rsidDel="000E26CB">
          <w:rPr>
            <w:rFonts w:eastAsia="SimSun"/>
            <w:bCs/>
            <w:color w:val="000000"/>
            <w:szCs w:val="24"/>
            <w:lang w:val="en-US" w:eastAsia="zh-CN"/>
          </w:rPr>
          <w:tab/>
          <w:delText>TS 29.232</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790" w:author="Romano Giovanni" w:date="2017-10-23T20:30:00Z"/>
          <w:rFonts w:eastAsia="SimSun"/>
          <w:b/>
          <w:bCs/>
          <w:color w:val="000000"/>
          <w:sz w:val="30"/>
          <w:szCs w:val="30"/>
          <w:lang w:val="en-US" w:eastAsia="zh-CN"/>
        </w:rPr>
      </w:pPr>
      <w:del w:id="6791" w:author="Romano Giovanni" w:date="2017-10-23T20:30:00Z">
        <w:r w:rsidRPr="00CF3217" w:rsidDel="000E26CB">
          <w:rPr>
            <w:rFonts w:eastAsia="SimSun"/>
            <w:b/>
            <w:bCs/>
            <w:color w:val="000000"/>
            <w:szCs w:val="24"/>
            <w:lang w:val="en-US" w:eastAsia="zh-CN"/>
          </w:rPr>
          <w:delText>Media Gateway Controller (MGC) – Media Gateway (MGW) interface;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792" w:author="Romano Giovanni" w:date="2017-10-23T20:30:00Z"/>
          <w:rFonts w:eastAsia="SimSun"/>
          <w:color w:val="000000"/>
          <w:szCs w:val="24"/>
          <w:lang w:val="en-US" w:eastAsia="zh-CN"/>
        </w:rPr>
      </w:pPr>
      <w:del w:id="6793" w:author="Romano Giovanni" w:date="2017-10-23T20:30:00Z">
        <w:r w:rsidRPr="00CF3217" w:rsidDel="000E26CB">
          <w:rPr>
            <w:rFonts w:eastAsia="SimSun"/>
            <w:color w:val="000000"/>
            <w:szCs w:val="24"/>
            <w:lang w:val="en-US" w:eastAsia="zh-CN"/>
          </w:rPr>
          <w:delTex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 xml:space="preserve">23.231 and 3GPP TS 29.231 for SIP-I circuit switched core network. </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794" w:author="Romano Giovanni" w:date="2017-10-23T20:30:00Z"/>
          <w:rFonts w:eastAsia="SimSun"/>
          <w:color w:val="000000"/>
          <w:sz w:val="27"/>
          <w:szCs w:val="27"/>
          <w:lang w:val="en-US" w:eastAsia="zh-CN"/>
        </w:rPr>
      </w:pPr>
      <w:del w:id="6795" w:author="Romano Giovanni" w:date="2017-10-23T20:30:00Z">
        <w:r w:rsidRPr="00CF3217" w:rsidDel="000E26CB">
          <w:rPr>
            <w:rFonts w:eastAsia="SimSun"/>
            <w:color w:val="000000"/>
            <w:szCs w:val="24"/>
            <w:lang w:val="en-US" w:eastAsia="zh-CN"/>
          </w:rPr>
          <w:delText>This profile includes the support for the enhanced MSC server to provide</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delText>
        </w:r>
      </w:del>
    </w:p>
    <w:p w:rsidR="001D0093" w:rsidRPr="002D5C5B" w:rsidDel="000E26CB" w:rsidRDefault="001D0093" w:rsidP="00C337DE">
      <w:pPr>
        <w:pStyle w:val="Titolo5"/>
        <w:rPr>
          <w:del w:id="6796" w:author="Romano Giovanni" w:date="2017-10-23T20:30:00Z"/>
          <w:rFonts w:eastAsia="SimSun"/>
          <w:bCs/>
          <w:color w:val="000000"/>
          <w:szCs w:val="24"/>
          <w:lang w:val="en-US" w:eastAsia="zh-CN"/>
        </w:rPr>
      </w:pPr>
      <w:del w:id="6797" w:author="Romano Giovanni" w:date="2017-10-23T20:30:00Z">
        <w:r w:rsidRPr="00CF3217" w:rsidDel="000E26CB">
          <w:rPr>
            <w:rFonts w:eastAsia="SimSun"/>
            <w:bCs/>
            <w:color w:val="000000"/>
            <w:szCs w:val="24"/>
            <w:lang w:val="en-US" w:eastAsia="zh-CN"/>
          </w:rPr>
          <w:delText>5.1.2.</w:delText>
        </w:r>
      </w:del>
      <w:del w:id="6798" w:author="Romano Giovanni" w:date="2017-10-23T20:23:00Z">
        <w:r w:rsidRPr="00CF3217" w:rsidDel="00E00BF5">
          <w:rPr>
            <w:rFonts w:eastAsia="SimSun"/>
            <w:bCs/>
            <w:color w:val="000000"/>
            <w:szCs w:val="24"/>
            <w:lang w:val="en-US" w:eastAsia="zh-CN"/>
          </w:rPr>
          <w:delText>12.</w:delText>
        </w:r>
      </w:del>
      <w:del w:id="6799" w:author="Romano Giovanni" w:date="2017-10-23T20:27:00Z">
        <w:r w:rsidRPr="00CF3217" w:rsidDel="00E00BF5">
          <w:rPr>
            <w:rFonts w:eastAsia="SimSun"/>
            <w:bCs/>
            <w:color w:val="000000"/>
            <w:szCs w:val="24"/>
            <w:lang w:val="en-US" w:eastAsia="zh-CN"/>
          </w:rPr>
          <w:delText>159</w:delText>
        </w:r>
      </w:del>
      <w:del w:id="6800" w:author="Romano Giovanni" w:date="2017-10-23T20:30:00Z">
        <w:r w:rsidRPr="00CF3217" w:rsidDel="000E26CB">
          <w:rPr>
            <w:rFonts w:eastAsia="SimSun"/>
            <w:bCs/>
            <w:color w:val="000000"/>
            <w:szCs w:val="24"/>
            <w:lang w:val="en-US" w:eastAsia="zh-CN"/>
          </w:rPr>
          <w:tab/>
          <w:delText>TS 29.234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801" w:author="Romano Giovanni" w:date="2017-10-23T20:30:00Z"/>
          <w:rFonts w:eastAsia="SimSun"/>
          <w:b/>
          <w:bCs/>
          <w:color w:val="000000"/>
          <w:sz w:val="30"/>
          <w:szCs w:val="30"/>
          <w:lang w:val="en-US" w:eastAsia="zh-CN"/>
        </w:rPr>
      </w:pPr>
      <w:del w:id="6802" w:author="Romano Giovanni" w:date="2017-10-23T20:30:00Z">
        <w:r w:rsidRPr="00CF3217" w:rsidDel="000E26CB">
          <w:rPr>
            <w:rFonts w:eastAsia="SimSun"/>
            <w:b/>
            <w:bCs/>
            <w:color w:val="000000"/>
            <w:szCs w:val="24"/>
            <w:lang w:val="en-US" w:eastAsia="zh-CN"/>
          </w:rPr>
          <w:delText>3GPP system to Wireless Local Area Network (WLAN) interworking; Stage 3</w:delText>
        </w:r>
      </w:del>
    </w:p>
    <w:p w:rsidR="001D0093" w:rsidRPr="00CF3217" w:rsidDel="000E26CB" w:rsidRDefault="001D0093" w:rsidP="001D0093">
      <w:pPr>
        <w:rPr>
          <w:del w:id="6803" w:author="Romano Giovanni" w:date="2017-10-23T20:30:00Z"/>
          <w:rFonts w:eastAsia="SimSun"/>
          <w:lang w:val="en-US" w:eastAsia="zh-CN"/>
        </w:rPr>
      </w:pPr>
      <w:del w:id="6804" w:author="Romano Giovanni" w:date="2017-10-23T20:30:00Z">
        <w:r w:rsidRPr="00CF3217" w:rsidDel="000E26CB">
          <w:rPr>
            <w:rFonts w:eastAsia="SimSun"/>
            <w:lang w:val="en-US" w:eastAsia="zh-CN"/>
          </w:rPr>
          <w:delText xml:space="preserve">This document defines the stage-3 protocol description for several reference points in the WLAN-3GPP Interworking System. </w:delText>
        </w:r>
      </w:del>
    </w:p>
    <w:p w:rsidR="001D0093" w:rsidRPr="00CF3217" w:rsidDel="000E26CB" w:rsidRDefault="001D0093" w:rsidP="001D0093">
      <w:pPr>
        <w:rPr>
          <w:del w:id="6805" w:author="Romano Giovanni" w:date="2017-10-23T20:30:00Z"/>
          <w:rFonts w:eastAsia="SimSun"/>
          <w:lang w:val="en-US" w:eastAsia="zh-CN"/>
        </w:rPr>
      </w:pPr>
      <w:del w:id="6806" w:author="Romano Giovanni" w:date="2017-10-23T20:30:00Z">
        <w:r w:rsidRPr="00CF3217" w:rsidDel="000E26CB">
          <w:rPr>
            <w:rFonts w:eastAsia="SimSun"/>
            <w:lang w:val="en-US" w:eastAsia="zh-CN"/>
          </w:rPr>
          <w:delText>The document is</w:delText>
        </w:r>
        <w:r w:rsidRPr="00CF3217" w:rsidDel="000E26CB">
          <w:rPr>
            <w:rFonts w:eastAsia="SimSun"/>
            <w:sz w:val="30"/>
            <w:szCs w:val="30"/>
            <w:lang w:val="en-US" w:eastAsia="zh-CN"/>
          </w:rPr>
          <w:delText xml:space="preserve"> </w:delText>
        </w:r>
        <w:r w:rsidRPr="00CF3217" w:rsidDel="000E26CB">
          <w:rPr>
            <w:rFonts w:eastAsia="SimSun"/>
            <w:lang w:val="en-US" w:eastAsia="zh-CN"/>
          </w:rPr>
          <w:delText xml:space="preserve">applicable to: </w:delText>
        </w:r>
      </w:del>
    </w:p>
    <w:p w:rsidR="001D0093" w:rsidRPr="00CF3217" w:rsidDel="000E26CB" w:rsidRDefault="001D0093" w:rsidP="001D0093">
      <w:pPr>
        <w:rPr>
          <w:del w:id="6807" w:author="Romano Giovanni" w:date="2017-10-23T20:30:00Z"/>
          <w:rFonts w:eastAsia="SimSun"/>
          <w:lang w:val="en-US" w:eastAsia="zh-CN"/>
        </w:rPr>
      </w:pPr>
      <w:del w:id="6808" w:author="Romano Giovanni" w:date="2017-10-23T20:30:00Z">
        <w:r w:rsidRPr="00CF3217" w:rsidDel="000E26CB">
          <w:rPr>
            <w:rFonts w:eastAsia="SimSun"/>
            <w:lang w:val="en-US" w:eastAsia="zh-CN"/>
          </w:rPr>
          <w:delText xml:space="preserve">–   the Dw reference point between the 3GPP AAA Server and an SLF; </w:delText>
        </w:r>
      </w:del>
    </w:p>
    <w:p w:rsidR="001D0093" w:rsidRPr="00CF3217" w:rsidDel="000E26CB" w:rsidRDefault="001D0093" w:rsidP="001D0093">
      <w:pPr>
        <w:rPr>
          <w:del w:id="6809" w:author="Romano Giovanni" w:date="2017-10-23T20:30:00Z"/>
          <w:rFonts w:eastAsia="SimSun"/>
          <w:lang w:val="en-US" w:eastAsia="zh-CN"/>
        </w:rPr>
      </w:pPr>
      <w:del w:id="6810" w:author="Romano Giovanni" w:date="2017-10-23T20:30:00Z">
        <w:r w:rsidRPr="00CF3217" w:rsidDel="000E26CB">
          <w:rPr>
            <w:rFonts w:eastAsia="SimSun"/>
            <w:lang w:val="en-US" w:eastAsia="zh-CN"/>
          </w:rPr>
          <w:delText>–   the Wa reference point between the WLAN AN and the 3GPP AAA Proxy;</w:delText>
        </w:r>
      </w:del>
    </w:p>
    <w:p w:rsidR="001D0093" w:rsidRPr="00CF3217" w:rsidDel="000E26CB" w:rsidRDefault="001D0093" w:rsidP="001D0093">
      <w:pPr>
        <w:rPr>
          <w:del w:id="6811" w:author="Romano Giovanni" w:date="2017-10-23T20:30:00Z"/>
          <w:rFonts w:eastAsia="SimSun"/>
          <w:lang w:val="en-US" w:eastAsia="zh-CN"/>
        </w:rPr>
      </w:pPr>
      <w:del w:id="6812" w:author="Romano Giovanni" w:date="2017-10-23T20:30:00Z">
        <w:r w:rsidRPr="00CF3217" w:rsidDel="000E26CB">
          <w:rPr>
            <w:rFonts w:eastAsia="SimSun"/>
            <w:lang w:val="en-US" w:eastAsia="zh-CN"/>
          </w:rPr>
          <w:delText xml:space="preserve">–   the Wd reference point between the 3GPP AAA Proxy and 3GPP AAA Server; </w:delText>
        </w:r>
      </w:del>
    </w:p>
    <w:p w:rsidR="001D0093" w:rsidRPr="00CF3217" w:rsidDel="000E26CB" w:rsidRDefault="001D0093" w:rsidP="001D0093">
      <w:pPr>
        <w:rPr>
          <w:del w:id="6813" w:author="Romano Giovanni" w:date="2017-10-23T20:30:00Z"/>
          <w:rFonts w:eastAsia="SimSun"/>
          <w:lang w:val="en-US" w:eastAsia="zh-CN"/>
        </w:rPr>
      </w:pPr>
      <w:del w:id="6814" w:author="Romano Giovanni" w:date="2017-10-23T20:30:00Z">
        <w:r w:rsidRPr="00CF3217" w:rsidDel="000E26CB">
          <w:rPr>
            <w:rFonts w:eastAsia="SimSun"/>
            <w:lang w:val="en-US" w:eastAsia="zh-CN"/>
          </w:rPr>
          <w:delText xml:space="preserve">–   the Wx reference point between the 3GPP AAA Server and the HSS; </w:delText>
        </w:r>
      </w:del>
    </w:p>
    <w:p w:rsidR="001D0093" w:rsidRPr="00CF3217" w:rsidDel="000E26CB" w:rsidRDefault="001D0093" w:rsidP="001D0093">
      <w:pPr>
        <w:rPr>
          <w:del w:id="6815" w:author="Romano Giovanni" w:date="2017-10-23T20:30:00Z"/>
          <w:rFonts w:eastAsia="SimSun"/>
          <w:lang w:val="en-US" w:eastAsia="zh-CN"/>
        </w:rPr>
      </w:pPr>
      <w:del w:id="6816" w:author="Romano Giovanni" w:date="2017-10-23T20:30:00Z">
        <w:r w:rsidRPr="00CF3217" w:rsidDel="000E26CB">
          <w:rPr>
            <w:rFonts w:eastAsia="SimSun"/>
            <w:lang w:val="en-US" w:eastAsia="zh-CN"/>
          </w:rPr>
          <w:lastRenderedPageBreak/>
          <w:delText xml:space="preserve">–   the Wm reference point between the 3GPP AAA Server and the PDG; </w:delText>
        </w:r>
      </w:del>
    </w:p>
    <w:p w:rsidR="001D0093" w:rsidRPr="00CF3217" w:rsidDel="000E26CB" w:rsidRDefault="001D0093" w:rsidP="001D0093">
      <w:pPr>
        <w:rPr>
          <w:del w:id="6817" w:author="Romano Giovanni" w:date="2017-10-23T20:30:00Z"/>
          <w:rFonts w:eastAsia="SimSun"/>
          <w:lang w:val="en-US" w:eastAsia="zh-CN"/>
        </w:rPr>
      </w:pPr>
      <w:del w:id="6818" w:author="Romano Giovanni" w:date="2017-10-23T20:30:00Z">
        <w:r w:rsidRPr="00CF3217" w:rsidDel="000E26CB">
          <w:rPr>
            <w:rFonts w:eastAsia="SimSun"/>
            <w:lang w:val="en-US" w:eastAsia="zh-CN"/>
          </w:rPr>
          <w:delText xml:space="preserve">–   the Wg reference point between the 3GPP AAA Server/Proxy and the WAG; </w:delText>
        </w:r>
      </w:del>
    </w:p>
    <w:p w:rsidR="001D0093" w:rsidRPr="00CF3217" w:rsidDel="000E26CB" w:rsidRDefault="001D0093" w:rsidP="001D0093">
      <w:pPr>
        <w:rPr>
          <w:del w:id="6819" w:author="Romano Giovanni" w:date="2017-10-23T20:30:00Z"/>
          <w:rFonts w:eastAsia="SimSun"/>
          <w:sz w:val="27"/>
          <w:szCs w:val="27"/>
          <w:lang w:val="en-US" w:eastAsia="zh-CN"/>
        </w:rPr>
      </w:pPr>
      <w:del w:id="6820" w:author="Romano Giovanni" w:date="2017-10-23T20:30:00Z">
        <w:r w:rsidRPr="00CF3217" w:rsidDel="000E26CB">
          <w:rPr>
            <w:rFonts w:eastAsia="SimSun"/>
            <w:lang w:val="en-US" w:eastAsia="zh-CN"/>
          </w:rPr>
          <w:delText>–   the Pr reference point between the 3GPP AAA Server and the PNA.</w:delText>
        </w:r>
      </w:del>
    </w:p>
    <w:p w:rsidR="001D0093" w:rsidRPr="002D5C5B" w:rsidDel="000E26CB" w:rsidRDefault="001D0093" w:rsidP="00C337DE">
      <w:pPr>
        <w:pStyle w:val="Titolo5"/>
        <w:rPr>
          <w:del w:id="6821" w:author="Romano Giovanni" w:date="2017-10-23T20:30:00Z"/>
          <w:rFonts w:eastAsia="SimSun"/>
          <w:bCs/>
          <w:color w:val="000000"/>
          <w:szCs w:val="24"/>
          <w:lang w:val="en-US" w:eastAsia="zh-CN"/>
        </w:rPr>
      </w:pPr>
      <w:del w:id="6822" w:author="Romano Giovanni" w:date="2017-10-23T20:30:00Z">
        <w:r w:rsidRPr="00CF3217" w:rsidDel="000E26CB">
          <w:rPr>
            <w:rFonts w:eastAsia="SimSun"/>
            <w:bCs/>
            <w:color w:val="000000"/>
            <w:szCs w:val="24"/>
            <w:lang w:val="en-US" w:eastAsia="zh-CN"/>
          </w:rPr>
          <w:delText>5.1.2.</w:delText>
        </w:r>
      </w:del>
      <w:del w:id="6823" w:author="Romano Giovanni" w:date="2017-10-23T20:23:00Z">
        <w:r w:rsidRPr="00CF3217" w:rsidDel="00E00BF5">
          <w:rPr>
            <w:rFonts w:eastAsia="SimSun"/>
            <w:bCs/>
            <w:color w:val="000000"/>
            <w:szCs w:val="24"/>
            <w:lang w:val="en-US" w:eastAsia="zh-CN"/>
          </w:rPr>
          <w:delText>12.</w:delText>
        </w:r>
      </w:del>
      <w:del w:id="6824" w:author="Romano Giovanni" w:date="2017-10-23T20:27:00Z">
        <w:r w:rsidRPr="00CF3217" w:rsidDel="00E00BF5">
          <w:rPr>
            <w:rFonts w:eastAsia="SimSun"/>
            <w:bCs/>
            <w:color w:val="000000"/>
            <w:szCs w:val="24"/>
            <w:lang w:val="en-US" w:eastAsia="zh-CN"/>
          </w:rPr>
          <w:delText>160</w:delText>
        </w:r>
      </w:del>
      <w:del w:id="6825" w:author="Romano Giovanni" w:date="2017-10-23T20:30:00Z">
        <w:r w:rsidRPr="00CF3217" w:rsidDel="000E26CB">
          <w:rPr>
            <w:rFonts w:eastAsia="SimSun"/>
            <w:bCs/>
            <w:color w:val="000000"/>
            <w:szCs w:val="24"/>
            <w:lang w:val="en-US" w:eastAsia="zh-CN"/>
          </w:rPr>
          <w:tab/>
          <w:delText>TS 29.235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826" w:author="Romano Giovanni" w:date="2017-10-23T20:30:00Z"/>
          <w:rFonts w:eastAsia="SimSun"/>
          <w:b/>
          <w:bCs/>
          <w:color w:val="000000"/>
          <w:sz w:val="30"/>
          <w:szCs w:val="30"/>
          <w:lang w:val="en-US" w:eastAsia="zh-CN"/>
        </w:rPr>
      </w:pPr>
      <w:del w:id="6827" w:author="Romano Giovanni" w:date="2017-10-23T20:30:00Z">
        <w:r w:rsidRPr="00CF3217" w:rsidDel="000E26CB">
          <w:rPr>
            <w:rFonts w:eastAsia="SimSun"/>
            <w:b/>
            <w:bCs/>
            <w:color w:val="000000"/>
            <w:szCs w:val="24"/>
            <w:lang w:val="en-US" w:eastAsia="zh-CN"/>
          </w:rPr>
          <w:delText>Interworking between SIP-I based circuit-switched core network and other networks</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828" w:author="Romano Giovanni" w:date="2017-10-23T20:30:00Z"/>
          <w:rFonts w:eastAsia="SimSun"/>
          <w:color w:val="000000"/>
          <w:sz w:val="27"/>
          <w:szCs w:val="27"/>
          <w:lang w:val="en-US" w:eastAsia="zh-CN"/>
        </w:rPr>
      </w:pPr>
      <w:del w:id="6829" w:author="Romano Giovanni" w:date="2017-10-23T20:30:00Z">
        <w:r w:rsidRPr="00CF3217" w:rsidDel="000E26CB">
          <w:rPr>
            <w:rFonts w:eastAsia="SimSun"/>
            <w:color w:val="000000"/>
            <w:szCs w:val="24"/>
            <w:lang w:val="en-US" w:eastAsia="zh-CN"/>
          </w:rPr>
          <w:delTex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delText>
        </w:r>
      </w:del>
    </w:p>
    <w:p w:rsidR="001D0093" w:rsidRPr="002D5C5B" w:rsidDel="000E26CB" w:rsidRDefault="001D0093" w:rsidP="00C337DE">
      <w:pPr>
        <w:pStyle w:val="Titolo5"/>
        <w:rPr>
          <w:del w:id="6830" w:author="Romano Giovanni" w:date="2017-10-23T20:30:00Z"/>
          <w:rFonts w:eastAsia="SimSun"/>
          <w:bCs/>
          <w:color w:val="000000"/>
          <w:szCs w:val="24"/>
          <w:lang w:val="en-US" w:eastAsia="zh-CN"/>
        </w:rPr>
      </w:pPr>
      <w:del w:id="6831" w:author="Romano Giovanni" w:date="2017-10-23T20:30:00Z">
        <w:r w:rsidRPr="00CF3217" w:rsidDel="000E26CB">
          <w:rPr>
            <w:rFonts w:eastAsia="SimSun"/>
            <w:bCs/>
            <w:color w:val="000000"/>
            <w:szCs w:val="24"/>
            <w:lang w:val="en-US" w:eastAsia="zh-CN"/>
          </w:rPr>
          <w:delText>5.1.2.</w:delText>
        </w:r>
      </w:del>
      <w:del w:id="6832" w:author="Romano Giovanni" w:date="2017-10-23T20:23:00Z">
        <w:r w:rsidRPr="00CF3217" w:rsidDel="00E00BF5">
          <w:rPr>
            <w:rFonts w:eastAsia="SimSun"/>
            <w:bCs/>
            <w:color w:val="000000"/>
            <w:szCs w:val="24"/>
            <w:lang w:val="en-US" w:eastAsia="zh-CN"/>
          </w:rPr>
          <w:delText>12.</w:delText>
        </w:r>
      </w:del>
      <w:del w:id="6833" w:author="Romano Giovanni" w:date="2017-10-23T20:27:00Z">
        <w:r w:rsidRPr="00CF3217" w:rsidDel="00E00BF5">
          <w:rPr>
            <w:rFonts w:eastAsia="SimSun"/>
            <w:bCs/>
            <w:color w:val="000000"/>
            <w:szCs w:val="24"/>
            <w:lang w:val="en-US" w:eastAsia="zh-CN"/>
          </w:rPr>
          <w:delText>161</w:delText>
        </w:r>
      </w:del>
      <w:del w:id="6834" w:author="Romano Giovanni" w:date="2017-10-23T20:30:00Z">
        <w:r w:rsidRPr="00CF3217" w:rsidDel="000E26CB">
          <w:rPr>
            <w:rFonts w:eastAsia="SimSun"/>
            <w:bCs/>
            <w:color w:val="000000"/>
            <w:szCs w:val="24"/>
            <w:lang w:val="en-US" w:eastAsia="zh-CN"/>
          </w:rPr>
          <w:tab/>
          <w:delText>TS 29.238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835" w:author="Romano Giovanni" w:date="2017-10-23T20:30:00Z"/>
          <w:rFonts w:eastAsia="SimSun"/>
          <w:b/>
          <w:bCs/>
          <w:color w:val="000000"/>
          <w:sz w:val="30"/>
          <w:szCs w:val="30"/>
          <w:lang w:val="en-US" w:eastAsia="zh-CN"/>
        </w:rPr>
      </w:pPr>
      <w:del w:id="6836" w:author="Romano Giovanni" w:date="2017-10-23T20:30:00Z">
        <w:r w:rsidRPr="00CF3217" w:rsidDel="000E26CB">
          <w:rPr>
            <w:rFonts w:eastAsia="SimSun"/>
            <w:b/>
            <w:bCs/>
            <w:color w:val="000000"/>
            <w:szCs w:val="24"/>
            <w:lang w:val="en-US" w:eastAsia="zh-CN"/>
          </w:rPr>
          <w:delText>Interconnection Border Control Functions (IBCF) – Transition Gateway (TrGW) interface, Ix interface; 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37" w:author="Romano Giovanni" w:date="2017-10-23T20:30:00Z"/>
          <w:rFonts w:eastAsia="SimSun"/>
          <w:color w:val="000000"/>
          <w:szCs w:val="24"/>
          <w:lang w:val="en-US" w:eastAsia="zh-CN"/>
        </w:rPr>
      </w:pPr>
      <w:del w:id="6838" w:author="Romano Giovanni" w:date="2017-10-23T20:30:00Z">
        <w:r w:rsidRPr="00CF3217" w:rsidDel="000E26CB">
          <w:rPr>
            <w:rFonts w:eastAsia="SimSun"/>
            <w:color w:val="000000"/>
            <w:szCs w:val="24"/>
            <w:lang w:val="en-US" w:eastAsia="zh-CN"/>
          </w:rPr>
          <w:delText xml:space="preserve">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39" w:author="Romano Giovanni" w:date="2017-10-23T20:30:00Z"/>
          <w:rFonts w:eastAsia="SimSun"/>
          <w:color w:val="000000"/>
          <w:sz w:val="27"/>
          <w:szCs w:val="27"/>
          <w:lang w:val="en-US" w:eastAsia="zh-CN"/>
        </w:rPr>
      </w:pPr>
      <w:del w:id="6840" w:author="Romano Giovanni" w:date="2017-10-23T20:30:00Z">
        <w:r w:rsidRPr="00CF3217" w:rsidDel="000E26CB">
          <w:rPr>
            <w:rFonts w:eastAsia="SimSun"/>
            <w:color w:val="000000"/>
            <w:szCs w:val="24"/>
            <w:lang w:val="en-US" w:eastAsia="zh-CN"/>
          </w:rPr>
          <w:delTex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delText>
        </w:r>
      </w:del>
    </w:p>
    <w:p w:rsidR="001D0093" w:rsidRPr="002D5C5B" w:rsidDel="000E26CB" w:rsidRDefault="001D0093" w:rsidP="00C337DE">
      <w:pPr>
        <w:pStyle w:val="Titolo5"/>
        <w:rPr>
          <w:del w:id="6841" w:author="Romano Giovanni" w:date="2017-10-23T20:30:00Z"/>
          <w:rFonts w:eastAsia="SimSun"/>
          <w:bCs/>
          <w:color w:val="000000"/>
          <w:szCs w:val="24"/>
          <w:lang w:val="en-US" w:eastAsia="zh-CN"/>
        </w:rPr>
      </w:pPr>
      <w:del w:id="6842" w:author="Romano Giovanni" w:date="2017-10-23T20:30:00Z">
        <w:r w:rsidRPr="00CF3217" w:rsidDel="000E26CB">
          <w:rPr>
            <w:rFonts w:eastAsia="SimSun"/>
            <w:bCs/>
            <w:color w:val="000000"/>
            <w:szCs w:val="24"/>
            <w:lang w:val="en-US" w:eastAsia="zh-CN"/>
          </w:rPr>
          <w:delText>5.1.2.</w:delText>
        </w:r>
      </w:del>
      <w:del w:id="6843" w:author="Romano Giovanni" w:date="2017-10-23T20:23:00Z">
        <w:r w:rsidRPr="00CF3217" w:rsidDel="00E00BF5">
          <w:rPr>
            <w:rFonts w:eastAsia="SimSun"/>
            <w:bCs/>
            <w:color w:val="000000"/>
            <w:szCs w:val="24"/>
            <w:lang w:val="en-US" w:eastAsia="zh-CN"/>
          </w:rPr>
          <w:delText>12.</w:delText>
        </w:r>
      </w:del>
      <w:del w:id="6844" w:author="Romano Giovanni" w:date="2017-10-23T20:27:00Z">
        <w:r w:rsidRPr="00CF3217" w:rsidDel="00E00BF5">
          <w:rPr>
            <w:rFonts w:eastAsia="SimSun"/>
            <w:bCs/>
            <w:color w:val="000000"/>
            <w:szCs w:val="24"/>
            <w:lang w:val="en-US" w:eastAsia="zh-CN"/>
          </w:rPr>
          <w:delText>162</w:delText>
        </w:r>
      </w:del>
      <w:del w:id="6845" w:author="Romano Giovanni" w:date="2017-10-23T20:30:00Z">
        <w:r w:rsidRPr="00CF3217" w:rsidDel="000E26CB">
          <w:rPr>
            <w:rFonts w:eastAsia="SimSun"/>
            <w:bCs/>
            <w:color w:val="000000"/>
            <w:szCs w:val="24"/>
            <w:lang w:val="en-US" w:eastAsia="zh-CN"/>
          </w:rPr>
          <w:tab/>
          <w:delText>TS 29.272</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46" w:author="Romano Giovanni" w:date="2017-10-23T20:30:00Z"/>
          <w:rFonts w:eastAsia="SimSun"/>
          <w:b/>
          <w:bCs/>
          <w:color w:val="000000"/>
          <w:sz w:val="27"/>
          <w:szCs w:val="27"/>
          <w:lang w:val="en-US" w:eastAsia="zh-CN"/>
        </w:rPr>
      </w:pPr>
      <w:del w:id="6847" w:author="Romano Giovanni" w:date="2017-10-23T20:30:00Z">
        <w:r w:rsidRPr="00CF3217" w:rsidDel="000E26CB">
          <w:rPr>
            <w:rFonts w:eastAsia="SimSun"/>
            <w:b/>
            <w:bCs/>
            <w:color w:val="000000"/>
            <w:szCs w:val="24"/>
            <w:lang w:val="en-US" w:eastAsia="zh-CN"/>
          </w:rPr>
          <w:delText>Evolved Packet System (EPS); Mobility Management Entity (MME) and Serving GPRS Support Node (SGSN) related interfaces based on Diameter protocol</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48" w:author="Romano Giovanni" w:date="2017-10-23T20:30:00Z"/>
          <w:rFonts w:eastAsia="SimSun"/>
          <w:color w:val="000000"/>
          <w:sz w:val="27"/>
          <w:szCs w:val="27"/>
          <w:lang w:val="en-US" w:eastAsia="zh-CN"/>
        </w:rPr>
      </w:pPr>
      <w:del w:id="6849" w:author="Romano Giovanni" w:date="2017-10-23T20:30:00Z">
        <w:r w:rsidRPr="00CF3217" w:rsidDel="000E26CB">
          <w:rPr>
            <w:rFonts w:eastAsia="SimSun"/>
            <w:color w:val="000000"/>
            <w:szCs w:val="24"/>
            <w:lang w:val="en-US" w:eastAsia="zh-CN"/>
          </w:rPr>
          <w:delTex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delText>
        </w:r>
      </w:del>
    </w:p>
    <w:p w:rsidR="001D0093" w:rsidRPr="002D5C5B" w:rsidDel="000E26CB" w:rsidRDefault="001D0093" w:rsidP="00C337DE">
      <w:pPr>
        <w:pStyle w:val="Titolo5"/>
        <w:rPr>
          <w:del w:id="6850" w:author="Romano Giovanni" w:date="2017-10-23T20:30:00Z"/>
          <w:rFonts w:eastAsia="SimSun"/>
          <w:bCs/>
          <w:color w:val="000000"/>
          <w:szCs w:val="24"/>
          <w:lang w:val="en-US" w:eastAsia="zh-CN"/>
        </w:rPr>
      </w:pPr>
      <w:del w:id="6851" w:author="Romano Giovanni" w:date="2017-10-23T20:30:00Z">
        <w:r w:rsidRPr="00CF3217" w:rsidDel="000E26CB">
          <w:rPr>
            <w:rFonts w:eastAsia="SimSun"/>
            <w:bCs/>
            <w:color w:val="000000"/>
            <w:szCs w:val="24"/>
            <w:lang w:val="en-US" w:eastAsia="zh-CN"/>
          </w:rPr>
          <w:delText>5.1.2.</w:delText>
        </w:r>
      </w:del>
      <w:del w:id="6852" w:author="Romano Giovanni" w:date="2017-10-23T20:23:00Z">
        <w:r w:rsidRPr="00CF3217" w:rsidDel="00E00BF5">
          <w:rPr>
            <w:rFonts w:eastAsia="SimSun"/>
            <w:bCs/>
            <w:color w:val="000000"/>
            <w:szCs w:val="24"/>
            <w:lang w:val="en-US" w:eastAsia="zh-CN"/>
          </w:rPr>
          <w:delText>12.</w:delText>
        </w:r>
      </w:del>
      <w:del w:id="6853" w:author="Romano Giovanni" w:date="2017-10-23T20:27:00Z">
        <w:r w:rsidRPr="00CF3217" w:rsidDel="00E00BF5">
          <w:rPr>
            <w:rFonts w:eastAsia="SimSun"/>
            <w:bCs/>
            <w:color w:val="000000"/>
            <w:szCs w:val="24"/>
            <w:lang w:val="en-US" w:eastAsia="zh-CN"/>
          </w:rPr>
          <w:delText>163</w:delText>
        </w:r>
      </w:del>
      <w:del w:id="6854" w:author="Romano Giovanni" w:date="2017-10-23T20:30:00Z">
        <w:r w:rsidRPr="00CF3217" w:rsidDel="000E26CB">
          <w:rPr>
            <w:rFonts w:eastAsia="SimSun"/>
            <w:bCs/>
            <w:color w:val="000000"/>
            <w:szCs w:val="24"/>
            <w:lang w:val="en-US" w:eastAsia="zh-CN"/>
          </w:rPr>
          <w:tab/>
          <w:delText>TS 29.273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855" w:author="Romano Giovanni" w:date="2017-10-23T20:30:00Z"/>
          <w:rFonts w:eastAsia="SimSun"/>
          <w:b/>
          <w:bCs/>
          <w:color w:val="000000"/>
          <w:sz w:val="30"/>
          <w:szCs w:val="30"/>
          <w:lang w:val="en-US" w:eastAsia="zh-CN"/>
        </w:rPr>
      </w:pPr>
      <w:del w:id="6856" w:author="Romano Giovanni" w:date="2017-10-23T20:30:00Z">
        <w:r w:rsidRPr="00CF3217" w:rsidDel="000E26CB">
          <w:rPr>
            <w:rFonts w:eastAsia="SimSun"/>
            <w:b/>
            <w:bCs/>
            <w:color w:val="000000"/>
            <w:szCs w:val="24"/>
            <w:lang w:val="en-US" w:eastAsia="zh-CN"/>
          </w:rPr>
          <w:delText>Evolved Packet System (EPS); 3GPP EPS AAA interfaces</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6857" w:author="Romano Giovanni" w:date="2017-10-23T20:30:00Z"/>
          <w:rFonts w:eastAsia="SimSun"/>
          <w:color w:val="000000"/>
          <w:sz w:val="30"/>
          <w:szCs w:val="30"/>
          <w:lang w:val="en-US" w:eastAsia="zh-CN"/>
        </w:rPr>
      </w:pPr>
      <w:del w:id="6858" w:author="Romano Giovanni" w:date="2017-10-23T20:30:00Z">
        <w:r w:rsidRPr="00CF3217" w:rsidDel="000E26CB">
          <w:rPr>
            <w:rFonts w:eastAsia="SimSun"/>
            <w:color w:val="000000"/>
            <w:szCs w:val="24"/>
            <w:lang w:val="en-US" w:eastAsia="zh-CN"/>
          </w:rPr>
          <w:lastRenderedPageBreak/>
          <w:delText>This document defines the stage-3 protocol description for several reference points for the non-3GPP access in EPS.</w:delText>
        </w:r>
      </w:del>
    </w:p>
    <w:p w:rsidR="001D0093" w:rsidRPr="002D5C5B" w:rsidDel="000E26CB" w:rsidRDefault="001D0093" w:rsidP="00C337DE">
      <w:pPr>
        <w:pStyle w:val="Titolo5"/>
        <w:rPr>
          <w:del w:id="6859" w:author="Romano Giovanni" w:date="2017-10-23T20:30:00Z"/>
          <w:rFonts w:eastAsia="SimSun"/>
          <w:bCs/>
          <w:color w:val="000000"/>
          <w:szCs w:val="24"/>
          <w:lang w:val="en-US" w:eastAsia="zh-CN"/>
        </w:rPr>
      </w:pPr>
      <w:del w:id="6860" w:author="Romano Giovanni" w:date="2017-10-23T20:30:00Z">
        <w:r w:rsidRPr="00CF3217" w:rsidDel="000E26CB">
          <w:rPr>
            <w:rFonts w:eastAsia="SimSun"/>
            <w:bCs/>
            <w:color w:val="000000"/>
            <w:szCs w:val="24"/>
            <w:lang w:val="en-US" w:eastAsia="zh-CN"/>
          </w:rPr>
          <w:delText>5.1.2.</w:delText>
        </w:r>
      </w:del>
      <w:del w:id="6861" w:author="Romano Giovanni" w:date="2017-10-23T20:23:00Z">
        <w:r w:rsidRPr="00CF3217" w:rsidDel="00E00BF5">
          <w:rPr>
            <w:rFonts w:eastAsia="SimSun"/>
            <w:bCs/>
            <w:color w:val="000000"/>
            <w:szCs w:val="24"/>
            <w:lang w:val="en-US" w:eastAsia="zh-CN"/>
          </w:rPr>
          <w:delText>12.</w:delText>
        </w:r>
      </w:del>
      <w:del w:id="6862" w:author="Romano Giovanni" w:date="2017-10-23T20:27:00Z">
        <w:r w:rsidRPr="00CF3217" w:rsidDel="00E00BF5">
          <w:rPr>
            <w:rFonts w:eastAsia="SimSun"/>
            <w:bCs/>
            <w:color w:val="000000"/>
            <w:szCs w:val="24"/>
            <w:lang w:val="en-US" w:eastAsia="zh-CN"/>
          </w:rPr>
          <w:delText>164</w:delText>
        </w:r>
      </w:del>
      <w:del w:id="6863" w:author="Romano Giovanni" w:date="2017-10-23T20:30:00Z">
        <w:r w:rsidRPr="00CF3217" w:rsidDel="000E26CB">
          <w:rPr>
            <w:rFonts w:eastAsia="SimSun"/>
            <w:bCs/>
            <w:color w:val="000000"/>
            <w:szCs w:val="24"/>
            <w:lang w:val="en-US" w:eastAsia="zh-CN"/>
          </w:rPr>
          <w:tab/>
          <w:delText>TS 29.274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864" w:author="Romano Giovanni" w:date="2017-10-23T20:30:00Z"/>
          <w:rFonts w:eastAsia="SimSun"/>
          <w:b/>
          <w:bCs/>
          <w:color w:val="000000"/>
          <w:sz w:val="27"/>
          <w:szCs w:val="27"/>
          <w:lang w:val="en-US" w:eastAsia="zh-CN"/>
        </w:rPr>
      </w:pPr>
      <w:del w:id="6865" w:author="Romano Giovanni" w:date="2017-10-23T20:30:00Z">
        <w:r w:rsidRPr="00CF3217" w:rsidDel="000E26CB">
          <w:rPr>
            <w:rFonts w:eastAsia="SimSun"/>
            <w:b/>
            <w:bCs/>
            <w:color w:val="000000"/>
            <w:szCs w:val="24"/>
            <w:lang w:val="en-US" w:eastAsia="zh-CN"/>
          </w:rPr>
          <w:delText>3GPP Evolved Packet System (EPS); Evolved General Packet Radio Service (GPRS) Tunnelling Protocol for Control plane (GTPv2-C);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866" w:author="Romano Giovanni" w:date="2017-10-23T20:30:00Z"/>
          <w:rFonts w:eastAsia="SimSun"/>
          <w:color w:val="000000"/>
          <w:szCs w:val="24"/>
          <w:lang w:val="en-US" w:eastAsia="zh-CN"/>
        </w:rPr>
      </w:pPr>
      <w:del w:id="6867" w:author="Romano Giovanni" w:date="2017-10-23T20:30:00Z">
        <w:r w:rsidRPr="00CF3217" w:rsidDel="000E26CB">
          <w:rPr>
            <w:rFonts w:eastAsia="SimSun"/>
            <w:color w:val="000000"/>
            <w:szCs w:val="24"/>
            <w:lang w:val="en-US" w:eastAsia="zh-CN"/>
          </w:rPr>
          <w:delText xml:space="preserve">This document specifies the stage 3 of the control plane of the GPRS Tunnelling Protocol, Version 2 for Evolved Packet System interfaces (GTPv2_C). </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868" w:author="Romano Giovanni" w:date="2017-10-23T20:30:00Z"/>
          <w:rFonts w:eastAsia="SimSun"/>
          <w:color w:val="000000"/>
          <w:sz w:val="27"/>
          <w:szCs w:val="27"/>
          <w:lang w:val="en-US" w:eastAsia="zh-CN"/>
        </w:rPr>
      </w:pPr>
      <w:del w:id="6869" w:author="Romano Giovanni" w:date="2017-10-23T20:30:00Z">
        <w:r w:rsidRPr="00CF3217" w:rsidDel="000E26CB">
          <w:rPr>
            <w:rFonts w:eastAsia="SimSun"/>
            <w:color w:val="000000"/>
            <w:szCs w:val="24"/>
            <w:lang w:val="en-US" w:eastAsia="zh-CN"/>
          </w:rPr>
          <w:delText>In this document, unless otherwise specified the S5 interface refers always to “GTP-based S5” and S8 interface refers always to “GTP_based S8” interface.</w:delText>
        </w:r>
      </w:del>
    </w:p>
    <w:p w:rsidR="001D0093" w:rsidRPr="002D5C5B" w:rsidDel="000E26CB" w:rsidRDefault="001D0093" w:rsidP="00C337DE">
      <w:pPr>
        <w:pStyle w:val="Titolo5"/>
        <w:rPr>
          <w:del w:id="6870" w:author="Romano Giovanni" w:date="2017-10-23T20:30:00Z"/>
          <w:rFonts w:eastAsia="SimSun"/>
          <w:bCs/>
          <w:color w:val="000000"/>
          <w:szCs w:val="24"/>
          <w:lang w:val="en-US" w:eastAsia="zh-CN"/>
        </w:rPr>
      </w:pPr>
      <w:del w:id="6871" w:author="Romano Giovanni" w:date="2017-10-23T20:30:00Z">
        <w:r w:rsidRPr="00CF3217" w:rsidDel="000E26CB">
          <w:rPr>
            <w:rFonts w:eastAsia="SimSun"/>
            <w:bCs/>
            <w:color w:val="000000"/>
            <w:szCs w:val="24"/>
            <w:lang w:val="en-US" w:eastAsia="zh-CN"/>
          </w:rPr>
          <w:delText>5.1.2.</w:delText>
        </w:r>
      </w:del>
      <w:del w:id="6872" w:author="Romano Giovanni" w:date="2017-10-23T20:23:00Z">
        <w:r w:rsidRPr="00CF3217" w:rsidDel="00E00BF5">
          <w:rPr>
            <w:rFonts w:eastAsia="SimSun"/>
            <w:bCs/>
            <w:color w:val="000000"/>
            <w:szCs w:val="24"/>
            <w:lang w:val="en-US" w:eastAsia="zh-CN"/>
          </w:rPr>
          <w:delText>12.</w:delText>
        </w:r>
      </w:del>
      <w:del w:id="6873" w:author="Romano Giovanni" w:date="2017-10-23T20:27:00Z">
        <w:r w:rsidRPr="00CF3217" w:rsidDel="00E00BF5">
          <w:rPr>
            <w:rFonts w:eastAsia="SimSun"/>
            <w:bCs/>
            <w:color w:val="000000"/>
            <w:szCs w:val="24"/>
            <w:lang w:val="en-US" w:eastAsia="zh-CN"/>
          </w:rPr>
          <w:delText>165</w:delText>
        </w:r>
      </w:del>
      <w:del w:id="6874" w:author="Romano Giovanni" w:date="2017-10-23T20:30:00Z">
        <w:r w:rsidRPr="00CF3217" w:rsidDel="000E26CB">
          <w:rPr>
            <w:rFonts w:eastAsia="SimSun"/>
            <w:bCs/>
            <w:color w:val="000000"/>
            <w:szCs w:val="24"/>
            <w:lang w:val="en-US" w:eastAsia="zh-CN"/>
          </w:rPr>
          <w:tab/>
          <w:delText>TS 29.275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875" w:author="Romano Giovanni" w:date="2017-10-23T20:30:00Z"/>
          <w:rFonts w:eastAsia="SimSun"/>
          <w:b/>
          <w:bCs/>
          <w:color w:val="000000"/>
          <w:sz w:val="30"/>
          <w:szCs w:val="30"/>
          <w:lang w:val="en-US" w:eastAsia="zh-CN"/>
        </w:rPr>
      </w:pPr>
      <w:del w:id="6876" w:author="Romano Giovanni" w:date="2017-10-23T20:30:00Z">
        <w:r w:rsidRPr="00CF3217" w:rsidDel="000E26CB">
          <w:rPr>
            <w:rFonts w:eastAsia="SimSun"/>
            <w:b/>
            <w:bCs/>
            <w:color w:val="000000"/>
            <w:szCs w:val="24"/>
            <w:lang w:val="en-US" w:eastAsia="zh-CN"/>
          </w:rPr>
          <w:delText>Proxy Mobile IPv6 (PMIPv6) based Mobility and Tunnelling protocols; 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77" w:author="Romano Giovanni" w:date="2017-10-23T20:30:00Z"/>
          <w:rFonts w:eastAsia="SimSun"/>
          <w:color w:val="000000"/>
          <w:sz w:val="27"/>
          <w:szCs w:val="27"/>
          <w:lang w:val="en-US" w:eastAsia="zh-CN"/>
        </w:rPr>
      </w:pPr>
      <w:del w:id="6878" w:author="Romano Giovanni" w:date="2017-10-23T20:30:00Z">
        <w:r w:rsidRPr="00CF3217" w:rsidDel="000E26CB">
          <w:rPr>
            <w:rFonts w:eastAsia="SimSun"/>
            <w:color w:val="000000"/>
            <w:szCs w:val="24"/>
            <w:lang w:val="en-US" w:eastAsia="zh-CN"/>
          </w:rPr>
          <w:delTex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delText>
        </w:r>
      </w:del>
    </w:p>
    <w:p w:rsidR="001D0093" w:rsidRPr="002D5C5B" w:rsidDel="000E26CB" w:rsidRDefault="001D0093" w:rsidP="00C337DE">
      <w:pPr>
        <w:pStyle w:val="Titolo5"/>
        <w:rPr>
          <w:del w:id="6879" w:author="Romano Giovanni" w:date="2017-10-23T20:30:00Z"/>
          <w:rFonts w:eastAsia="SimSun"/>
          <w:bCs/>
          <w:color w:val="000000"/>
          <w:szCs w:val="24"/>
          <w:lang w:val="en-US" w:eastAsia="zh-CN"/>
        </w:rPr>
      </w:pPr>
      <w:del w:id="6880" w:author="Romano Giovanni" w:date="2017-10-23T20:30:00Z">
        <w:r w:rsidRPr="00CF3217" w:rsidDel="000E26CB">
          <w:rPr>
            <w:rFonts w:eastAsia="SimSun"/>
            <w:bCs/>
            <w:color w:val="000000"/>
            <w:szCs w:val="24"/>
            <w:lang w:val="en-US" w:eastAsia="zh-CN"/>
          </w:rPr>
          <w:delText>5.1.2.</w:delText>
        </w:r>
      </w:del>
      <w:del w:id="6881" w:author="Romano Giovanni" w:date="2017-10-23T20:23:00Z">
        <w:r w:rsidRPr="00CF3217" w:rsidDel="00E00BF5">
          <w:rPr>
            <w:rFonts w:eastAsia="SimSun"/>
            <w:bCs/>
            <w:color w:val="000000"/>
            <w:szCs w:val="24"/>
            <w:lang w:val="en-US" w:eastAsia="zh-CN"/>
          </w:rPr>
          <w:delText>12.</w:delText>
        </w:r>
      </w:del>
      <w:del w:id="6882" w:author="Romano Giovanni" w:date="2017-10-23T20:27:00Z">
        <w:r w:rsidRPr="00CF3217" w:rsidDel="00E00BF5">
          <w:rPr>
            <w:rFonts w:eastAsia="SimSun"/>
            <w:bCs/>
            <w:color w:val="000000"/>
            <w:szCs w:val="24"/>
            <w:lang w:val="en-US" w:eastAsia="zh-CN"/>
          </w:rPr>
          <w:delText>166</w:delText>
        </w:r>
      </w:del>
      <w:del w:id="6883" w:author="Romano Giovanni" w:date="2017-10-23T20:30:00Z">
        <w:r w:rsidRPr="00CF3217" w:rsidDel="000E26CB">
          <w:rPr>
            <w:rFonts w:eastAsia="SimSun"/>
            <w:bCs/>
            <w:color w:val="000000"/>
            <w:szCs w:val="24"/>
            <w:lang w:val="en-US" w:eastAsia="zh-CN"/>
          </w:rPr>
          <w:tab/>
          <w:delText>TS 29.276</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6884" w:author="Romano Giovanni" w:date="2017-10-23T20:30:00Z"/>
          <w:rFonts w:eastAsia="SimSun"/>
          <w:b/>
          <w:bCs/>
          <w:color w:val="000000"/>
          <w:sz w:val="27"/>
          <w:szCs w:val="27"/>
          <w:lang w:val="en-US" w:eastAsia="zh-CN"/>
        </w:rPr>
      </w:pPr>
      <w:del w:id="6885" w:author="Romano Giovanni" w:date="2017-10-23T20:30:00Z">
        <w:r w:rsidRPr="00CF3217" w:rsidDel="000E26CB">
          <w:rPr>
            <w:rFonts w:eastAsia="SimSun"/>
            <w:b/>
            <w:bCs/>
            <w:color w:val="000000"/>
            <w:szCs w:val="24"/>
            <w:lang w:val="en-US" w:eastAsia="zh-CN"/>
          </w:rPr>
          <w:delText>3GPP Evolved Packet System (EPS); Optimized handover procedures and protocols between E-UTRAN access and cdma2000 HRPD Access;</w:delText>
        </w:r>
        <w:r w:rsidDel="000E26CB">
          <w:rPr>
            <w:rFonts w:eastAsia="SimSun"/>
            <w:b/>
            <w:bCs/>
            <w:color w:val="000000"/>
            <w:szCs w:val="24"/>
            <w:lang w:val="en-US" w:eastAsia="zh-CN"/>
          </w:rPr>
          <w:br/>
        </w:r>
        <w:r w:rsidRPr="00CF3217" w:rsidDel="000E26CB">
          <w:rPr>
            <w:rFonts w:eastAsia="SimSun"/>
            <w:b/>
            <w:bCs/>
            <w:color w:val="000000"/>
            <w:szCs w:val="24"/>
            <w:lang w:val="en-US" w:eastAsia="zh-CN"/>
          </w:rPr>
          <w:delText>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86" w:author="Romano Giovanni" w:date="2017-10-23T20:30:00Z"/>
          <w:rFonts w:eastAsia="SimSun"/>
          <w:color w:val="000000"/>
          <w:sz w:val="27"/>
          <w:szCs w:val="27"/>
          <w:lang w:val="en-US" w:eastAsia="zh-CN"/>
        </w:rPr>
      </w:pPr>
      <w:del w:id="6887" w:author="Romano Giovanni" w:date="2017-10-23T20:30:00Z">
        <w:r w:rsidRPr="00CF3217" w:rsidDel="000E26CB">
          <w:rPr>
            <w:rFonts w:eastAsia="SimSun"/>
            <w:color w:val="000000"/>
            <w:szCs w:val="24"/>
            <w:lang w:val="en-US" w:eastAsia="zh-CN"/>
          </w:rPr>
          <w:delText>This document specifies the Stage 3 of the Evolved Packet System S101 interface between the MME and the HRPD Access Network. The S101 interface supports procedures for Pre-Registration, Session Maintenance and Active handoffs between E-UTRAN and HRPD networks.</w:delText>
        </w:r>
      </w:del>
    </w:p>
    <w:p w:rsidR="001D0093" w:rsidRPr="002D5C5B" w:rsidDel="000E26CB" w:rsidRDefault="001D0093" w:rsidP="00C337DE">
      <w:pPr>
        <w:pStyle w:val="Titolo5"/>
        <w:rPr>
          <w:del w:id="6888" w:author="Romano Giovanni" w:date="2017-10-23T20:30:00Z"/>
          <w:rFonts w:eastAsia="SimSun"/>
          <w:bCs/>
          <w:color w:val="000000"/>
          <w:sz w:val="30"/>
          <w:szCs w:val="30"/>
          <w:lang w:val="en-US" w:eastAsia="zh-CN"/>
        </w:rPr>
      </w:pPr>
      <w:del w:id="6889" w:author="Romano Giovanni" w:date="2017-10-23T20:30:00Z">
        <w:r w:rsidRPr="00CF3217" w:rsidDel="000E26CB">
          <w:rPr>
            <w:rFonts w:eastAsia="SimSun"/>
            <w:bCs/>
            <w:color w:val="000000"/>
            <w:szCs w:val="24"/>
            <w:lang w:val="en-US" w:eastAsia="zh-CN"/>
          </w:rPr>
          <w:delText>5.1.2.</w:delText>
        </w:r>
      </w:del>
      <w:del w:id="6890" w:author="Romano Giovanni" w:date="2017-10-23T20:23:00Z">
        <w:r w:rsidRPr="00CF3217" w:rsidDel="00E00BF5">
          <w:rPr>
            <w:rFonts w:eastAsia="SimSun"/>
            <w:bCs/>
            <w:color w:val="000000"/>
            <w:szCs w:val="24"/>
            <w:lang w:val="en-US" w:eastAsia="zh-CN"/>
          </w:rPr>
          <w:delText>12.</w:delText>
        </w:r>
      </w:del>
      <w:del w:id="6891" w:author="Romano Giovanni" w:date="2017-10-23T20:27:00Z">
        <w:r w:rsidRPr="00CF3217" w:rsidDel="00E00BF5">
          <w:rPr>
            <w:rFonts w:eastAsia="SimSun"/>
            <w:bCs/>
            <w:color w:val="000000"/>
            <w:szCs w:val="24"/>
            <w:lang w:val="en-US" w:eastAsia="zh-CN"/>
          </w:rPr>
          <w:delText>167</w:delText>
        </w:r>
      </w:del>
      <w:del w:id="6892" w:author="Romano Giovanni" w:date="2017-10-23T20:30:00Z">
        <w:r w:rsidRPr="00CF3217" w:rsidDel="000E26CB">
          <w:rPr>
            <w:rFonts w:eastAsia="SimSun"/>
            <w:bCs/>
            <w:color w:val="000000"/>
            <w:szCs w:val="24"/>
            <w:lang w:val="en-US" w:eastAsia="zh-CN"/>
          </w:rPr>
          <w:tab/>
          <w:delText>TS 29.278</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93" w:author="Romano Giovanni" w:date="2017-10-23T20:30:00Z"/>
          <w:rFonts w:eastAsia="SimSun"/>
          <w:b/>
          <w:bCs/>
          <w:color w:val="000000"/>
          <w:sz w:val="27"/>
          <w:szCs w:val="27"/>
          <w:lang w:val="en-US" w:eastAsia="zh-CN"/>
        </w:rPr>
      </w:pPr>
      <w:del w:id="6894" w:author="Romano Giovanni" w:date="2017-10-23T20:30:00Z">
        <w:r w:rsidRPr="00CF3217" w:rsidDel="000E26CB">
          <w:rPr>
            <w:rFonts w:eastAsia="SimSun"/>
            <w:b/>
            <w:bCs/>
            <w:color w:val="000000"/>
            <w:szCs w:val="24"/>
            <w:lang w:val="en-US" w:eastAsia="zh-CN"/>
          </w:rPr>
          <w:delText>Customized Applications for Mobile network Enhanced Logic (CAMEL) Phase 4; CAMEL Application Part (CAP) specification for IP Multimedia Subsystems (IMS)</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895" w:author="Romano Giovanni" w:date="2017-10-23T20:30:00Z"/>
          <w:rFonts w:eastAsia="SimSun"/>
          <w:color w:val="000000"/>
          <w:sz w:val="27"/>
          <w:szCs w:val="27"/>
          <w:lang w:val="en-US" w:eastAsia="zh-CN"/>
        </w:rPr>
      </w:pPr>
      <w:del w:id="6896" w:author="Romano Giovanni" w:date="2017-10-23T20:30:00Z">
        <w:r w:rsidRPr="00CF3217" w:rsidDel="000E26CB">
          <w:rPr>
            <w:rFonts w:eastAsia="SimSun"/>
            <w:color w:val="000000"/>
            <w:szCs w:val="24"/>
            <w:lang w:val="en-US" w:eastAsia="zh-CN"/>
          </w:rPr>
          <w:delText>This document specifies the CAMEL Application Part (CAP) supporting the fourth phase of the network feature Customized Applications for</w:delText>
        </w:r>
        <w:r w:rsidRPr="00CF3217" w:rsidDel="000E26CB">
          <w:rPr>
            <w:rFonts w:eastAsia="SimSun"/>
            <w:color w:val="000000"/>
            <w:sz w:val="30"/>
            <w:szCs w:val="30"/>
            <w:lang w:val="en-US" w:eastAsia="zh-CN"/>
          </w:rPr>
          <w:delText xml:space="preserve"> </w:delText>
        </w:r>
        <w:r w:rsidRPr="00CF3217" w:rsidDel="000E26CB">
          <w:rPr>
            <w:rFonts w:eastAsia="SimSun"/>
            <w:color w:val="000000"/>
            <w:szCs w:val="24"/>
            <w:lang w:val="en-US" w:eastAsia="zh-CN"/>
          </w:rPr>
          <w:delTex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delText>
        </w:r>
      </w:del>
    </w:p>
    <w:p w:rsidR="00674922" w:rsidDel="000E26CB" w:rsidRDefault="00674922">
      <w:pPr>
        <w:tabs>
          <w:tab w:val="clear" w:pos="1134"/>
          <w:tab w:val="clear" w:pos="1871"/>
          <w:tab w:val="clear" w:pos="2268"/>
        </w:tabs>
        <w:overflowPunct/>
        <w:autoSpaceDE/>
        <w:autoSpaceDN/>
        <w:adjustRightInd/>
        <w:spacing w:before="0"/>
        <w:textAlignment w:val="auto"/>
        <w:rPr>
          <w:del w:id="6897" w:author="Romano Giovanni" w:date="2017-10-23T20:30:00Z"/>
          <w:rFonts w:eastAsiaTheme="minorEastAsia"/>
          <w:b/>
          <w:bCs/>
          <w:color w:val="000000"/>
          <w:sz w:val="18"/>
          <w:szCs w:val="18"/>
          <w:lang w:val="en-US" w:eastAsia="zh-CN"/>
        </w:rPr>
      </w:pPr>
    </w:p>
    <w:p w:rsidR="001D0093" w:rsidRPr="002D5C5B" w:rsidDel="000E26CB" w:rsidRDefault="001D0093" w:rsidP="00C337DE">
      <w:pPr>
        <w:pStyle w:val="Titolo5"/>
        <w:rPr>
          <w:del w:id="6898" w:author="Romano Giovanni" w:date="2017-10-23T20:30:00Z"/>
          <w:rFonts w:eastAsia="SimSun"/>
          <w:bCs/>
          <w:color w:val="000000"/>
          <w:szCs w:val="24"/>
          <w:lang w:val="en-US" w:eastAsia="zh-CN"/>
        </w:rPr>
      </w:pPr>
      <w:del w:id="6899" w:author="Romano Giovanni" w:date="2017-10-23T20:30:00Z">
        <w:r w:rsidRPr="00CF3217" w:rsidDel="000E26CB">
          <w:rPr>
            <w:rFonts w:eastAsia="SimSun"/>
            <w:bCs/>
            <w:color w:val="000000"/>
            <w:szCs w:val="24"/>
            <w:lang w:val="en-US" w:eastAsia="zh-CN"/>
          </w:rPr>
          <w:delText>5.1.2.</w:delText>
        </w:r>
      </w:del>
      <w:del w:id="6900" w:author="Romano Giovanni" w:date="2017-10-23T20:23:00Z">
        <w:r w:rsidRPr="00CF3217" w:rsidDel="00E00BF5">
          <w:rPr>
            <w:rFonts w:eastAsia="SimSun"/>
            <w:bCs/>
            <w:color w:val="000000"/>
            <w:szCs w:val="24"/>
            <w:lang w:val="en-US" w:eastAsia="zh-CN"/>
          </w:rPr>
          <w:delText>12.</w:delText>
        </w:r>
      </w:del>
      <w:del w:id="6901" w:author="Romano Giovanni" w:date="2017-10-23T20:27:00Z">
        <w:r w:rsidRPr="00CF3217" w:rsidDel="00E00BF5">
          <w:rPr>
            <w:rFonts w:eastAsia="SimSun"/>
            <w:bCs/>
            <w:color w:val="000000"/>
            <w:szCs w:val="24"/>
            <w:lang w:val="en-US" w:eastAsia="zh-CN"/>
          </w:rPr>
          <w:delText>168</w:delText>
        </w:r>
      </w:del>
      <w:del w:id="6902" w:author="Romano Giovanni" w:date="2017-10-23T20:30:00Z">
        <w:r w:rsidRPr="00CF3217" w:rsidDel="000E26CB">
          <w:rPr>
            <w:rFonts w:eastAsia="SimSun"/>
            <w:bCs/>
            <w:color w:val="000000"/>
            <w:szCs w:val="24"/>
            <w:lang w:val="en-US" w:eastAsia="zh-CN"/>
          </w:rPr>
          <w:tab/>
          <w:delText>TS 29.280</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903" w:author="Romano Giovanni" w:date="2017-10-23T20:30:00Z"/>
          <w:rFonts w:eastAsia="SimSun"/>
          <w:b/>
          <w:bCs/>
          <w:color w:val="000000"/>
          <w:sz w:val="30"/>
          <w:szCs w:val="30"/>
          <w:lang w:val="en-US" w:eastAsia="zh-CN"/>
        </w:rPr>
      </w:pPr>
      <w:del w:id="6904" w:author="Romano Giovanni" w:date="2017-10-23T20:30:00Z">
        <w:r w:rsidRPr="00CF3217" w:rsidDel="000E26CB">
          <w:rPr>
            <w:rFonts w:eastAsia="SimSun"/>
            <w:b/>
            <w:bCs/>
            <w:color w:val="000000"/>
            <w:szCs w:val="24"/>
            <w:lang w:val="en-US" w:eastAsia="zh-CN"/>
          </w:rPr>
          <w:delText>Evolved Packet System (EPS); 3GPP Sv interface (MME to MSC, and SGSN to MSC) for SRVCC</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905" w:author="Romano Giovanni" w:date="2017-10-23T20:30:00Z"/>
          <w:rFonts w:eastAsia="SimSun"/>
          <w:color w:val="000000"/>
          <w:sz w:val="27"/>
          <w:szCs w:val="27"/>
          <w:lang w:val="en-US" w:eastAsia="zh-CN"/>
        </w:rPr>
      </w:pPr>
      <w:del w:id="6906" w:author="Romano Giovanni" w:date="2017-10-23T20:30:00Z">
        <w:r w:rsidRPr="00CF3217" w:rsidDel="000E26CB">
          <w:rPr>
            <w:rFonts w:eastAsia="SimSun"/>
            <w:color w:val="000000"/>
            <w:szCs w:val="24"/>
            <w:lang w:val="en-US" w:eastAsia="zh-CN"/>
          </w:rPr>
          <w:delText xml:space="preserve">This document describes the Sv interface between the Mobility Management Entity (MME) or Serving GPRS Support Node (SGSN) and 3GPP MSC </w:delText>
        </w:r>
        <w:r w:rsidRPr="00CF3217" w:rsidDel="000E26CB">
          <w:rPr>
            <w:rFonts w:eastAsia="SimSun"/>
            <w:color w:val="000000"/>
            <w:szCs w:val="24"/>
            <w:lang w:val="en-US" w:eastAsia="zh-CN"/>
          </w:rPr>
          <w:lastRenderedPageBreak/>
          <w:delText>server enhanced for SRVCC. Sv interface is used to support Inter-RAT handover from VoIP/IMS over EPS to CS domain over 3GPP UTRAN/GERAN access or from UTRAN (HSPA) to 3GPP UTRAN/GERAN access.</w:delText>
        </w:r>
      </w:del>
    </w:p>
    <w:p w:rsidR="001D0093" w:rsidRPr="002D5C5B" w:rsidDel="000E26CB" w:rsidRDefault="001D0093" w:rsidP="00C337DE">
      <w:pPr>
        <w:pStyle w:val="Titolo5"/>
        <w:rPr>
          <w:del w:id="6907" w:author="Romano Giovanni" w:date="2017-10-23T20:30:00Z"/>
          <w:rFonts w:eastAsia="SimSun"/>
          <w:bCs/>
          <w:color w:val="000000"/>
          <w:szCs w:val="24"/>
          <w:lang w:val="en-US" w:eastAsia="zh-CN"/>
        </w:rPr>
      </w:pPr>
      <w:del w:id="6908" w:author="Romano Giovanni" w:date="2017-10-23T20:30:00Z">
        <w:r w:rsidRPr="00CF3217" w:rsidDel="000E26CB">
          <w:rPr>
            <w:rFonts w:eastAsia="SimSun"/>
            <w:bCs/>
            <w:color w:val="000000"/>
            <w:szCs w:val="24"/>
            <w:lang w:val="en-US" w:eastAsia="zh-CN"/>
          </w:rPr>
          <w:delText>5.1.2.</w:delText>
        </w:r>
      </w:del>
      <w:del w:id="6909" w:author="Romano Giovanni" w:date="2017-10-23T20:23:00Z">
        <w:r w:rsidRPr="00CF3217" w:rsidDel="00E00BF5">
          <w:rPr>
            <w:rFonts w:eastAsia="SimSun"/>
            <w:bCs/>
            <w:color w:val="000000"/>
            <w:szCs w:val="24"/>
            <w:lang w:val="en-US" w:eastAsia="zh-CN"/>
          </w:rPr>
          <w:delText>12.</w:delText>
        </w:r>
      </w:del>
      <w:del w:id="6910" w:author="Romano Giovanni" w:date="2017-10-23T20:27:00Z">
        <w:r w:rsidRPr="00CF3217" w:rsidDel="00E00BF5">
          <w:rPr>
            <w:rFonts w:eastAsia="SimSun"/>
            <w:bCs/>
            <w:color w:val="000000"/>
            <w:szCs w:val="24"/>
            <w:lang w:val="en-US" w:eastAsia="zh-CN"/>
          </w:rPr>
          <w:delText>169</w:delText>
        </w:r>
      </w:del>
      <w:del w:id="6911" w:author="Romano Giovanni" w:date="2017-10-23T20:30:00Z">
        <w:r w:rsidRPr="00CF3217" w:rsidDel="000E26CB">
          <w:rPr>
            <w:rFonts w:eastAsia="SimSun"/>
            <w:bCs/>
            <w:color w:val="000000"/>
            <w:szCs w:val="24"/>
            <w:lang w:val="en-US" w:eastAsia="zh-CN"/>
          </w:rPr>
          <w:tab/>
          <w:delText>TS 29.281</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912" w:author="Romano Giovanni" w:date="2017-10-23T20:30:00Z"/>
          <w:rFonts w:eastAsia="SimSun"/>
          <w:b/>
          <w:bCs/>
          <w:color w:val="000000"/>
          <w:sz w:val="30"/>
          <w:szCs w:val="30"/>
          <w:lang w:val="en-US" w:eastAsia="zh-CN"/>
        </w:rPr>
      </w:pPr>
      <w:del w:id="6913" w:author="Romano Giovanni" w:date="2017-10-23T20:30:00Z">
        <w:r w:rsidRPr="00CF3217" w:rsidDel="000E26CB">
          <w:rPr>
            <w:rFonts w:eastAsia="SimSun"/>
            <w:b/>
            <w:bCs/>
            <w:color w:val="000000"/>
            <w:szCs w:val="24"/>
            <w:lang w:val="en-US" w:eastAsia="zh-CN"/>
          </w:rPr>
          <w:delText>General Packet Radio System (GPRS) Tunnelling Protocol User Plane (GTPv1-U)</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914" w:author="Romano Giovanni" w:date="2017-10-23T20:30:00Z"/>
          <w:rFonts w:eastAsia="SimSun"/>
          <w:color w:val="000000"/>
          <w:sz w:val="27"/>
          <w:szCs w:val="27"/>
          <w:lang w:val="en-US" w:eastAsia="zh-CN"/>
        </w:rPr>
      </w:pPr>
      <w:del w:id="6915" w:author="Romano Giovanni" w:date="2017-10-23T20:30:00Z">
        <w:r w:rsidRPr="00CF3217" w:rsidDel="000E26CB">
          <w:rPr>
            <w:rFonts w:eastAsia="SimSun"/>
            <w:color w:val="000000"/>
            <w:szCs w:val="24"/>
            <w:lang w:val="en-US" w:eastAsia="zh-CN"/>
          </w:rPr>
          <w:delText>This document defines the user plane of GTP used on: – the Gn and Gp interfaces of the General Packet Radio Service (GPRS); – the Iu, Gn and Gp interfaces of the UMTS system; – the S1-U, X2, S4, S5, S8 and S12 interfaces of the Evolved Packet System (EPS).</w:delText>
        </w:r>
      </w:del>
    </w:p>
    <w:p w:rsidR="001D0093" w:rsidRPr="002D5C5B" w:rsidDel="000E26CB" w:rsidRDefault="001D0093" w:rsidP="00C337DE">
      <w:pPr>
        <w:pStyle w:val="Titolo5"/>
        <w:rPr>
          <w:del w:id="6916" w:author="Romano Giovanni" w:date="2017-10-23T20:30:00Z"/>
          <w:rFonts w:eastAsia="SimSun"/>
          <w:bCs/>
          <w:color w:val="000000"/>
          <w:szCs w:val="24"/>
          <w:lang w:val="en-US" w:eastAsia="zh-CN"/>
        </w:rPr>
      </w:pPr>
      <w:del w:id="6917" w:author="Romano Giovanni" w:date="2017-10-23T20:30:00Z">
        <w:r w:rsidRPr="00CF3217" w:rsidDel="000E26CB">
          <w:rPr>
            <w:rFonts w:eastAsia="SimSun"/>
            <w:bCs/>
            <w:color w:val="000000"/>
            <w:szCs w:val="24"/>
            <w:lang w:val="en-US" w:eastAsia="zh-CN"/>
          </w:rPr>
          <w:delText>5.1.2.</w:delText>
        </w:r>
      </w:del>
      <w:del w:id="6918" w:author="Romano Giovanni" w:date="2017-10-23T20:23:00Z">
        <w:r w:rsidRPr="00CF3217" w:rsidDel="00E00BF5">
          <w:rPr>
            <w:rFonts w:eastAsia="SimSun"/>
            <w:bCs/>
            <w:color w:val="000000"/>
            <w:szCs w:val="24"/>
            <w:lang w:val="en-US" w:eastAsia="zh-CN"/>
          </w:rPr>
          <w:delText>12.</w:delText>
        </w:r>
      </w:del>
      <w:del w:id="6919" w:author="Romano Giovanni" w:date="2017-10-23T20:28:00Z">
        <w:r w:rsidRPr="00CF3217" w:rsidDel="00E00BF5">
          <w:rPr>
            <w:rFonts w:eastAsia="SimSun"/>
            <w:bCs/>
            <w:color w:val="000000"/>
            <w:szCs w:val="24"/>
            <w:lang w:val="en-US" w:eastAsia="zh-CN"/>
          </w:rPr>
          <w:delText>170</w:delText>
        </w:r>
      </w:del>
      <w:del w:id="6920" w:author="Romano Giovanni" w:date="2017-10-23T20:30:00Z">
        <w:r w:rsidRPr="00CF3217" w:rsidDel="000E26CB">
          <w:rPr>
            <w:rFonts w:eastAsia="SimSun"/>
            <w:bCs/>
            <w:color w:val="000000"/>
            <w:szCs w:val="24"/>
            <w:lang w:val="en-US" w:eastAsia="zh-CN"/>
          </w:rPr>
          <w:tab/>
          <w:delText>TS 29.282</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921" w:author="Romano Giovanni" w:date="2017-10-23T20:30:00Z"/>
          <w:rFonts w:eastAsia="SimSun"/>
          <w:b/>
          <w:bCs/>
          <w:color w:val="000000"/>
          <w:sz w:val="30"/>
          <w:szCs w:val="30"/>
          <w:lang w:val="en-US" w:eastAsia="zh-CN"/>
        </w:rPr>
      </w:pPr>
      <w:del w:id="6922" w:author="Romano Giovanni" w:date="2017-10-23T20:30:00Z">
        <w:r w:rsidRPr="00CF3217" w:rsidDel="000E26CB">
          <w:rPr>
            <w:rFonts w:eastAsia="SimSun"/>
            <w:b/>
            <w:bCs/>
            <w:color w:val="000000"/>
            <w:szCs w:val="24"/>
            <w:lang w:val="en-US" w:eastAsia="zh-CN"/>
          </w:rPr>
          <w:delText>Mobile IPv6 vendor specific option format and usage within 3GPP</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6923" w:author="Romano Giovanni" w:date="2017-10-23T20:30:00Z"/>
          <w:rFonts w:eastAsia="SimSun"/>
          <w:color w:val="000000"/>
          <w:sz w:val="30"/>
          <w:szCs w:val="30"/>
          <w:lang w:val="en-US" w:eastAsia="zh-CN"/>
        </w:rPr>
      </w:pPr>
      <w:del w:id="6924" w:author="Romano Giovanni" w:date="2017-10-23T20:30:00Z">
        <w:r w:rsidRPr="00CF3217" w:rsidDel="000E26CB">
          <w:rPr>
            <w:rFonts w:eastAsia="SimSun"/>
            <w:color w:val="000000"/>
            <w:szCs w:val="24"/>
            <w:lang w:val="en-US" w:eastAsia="zh-CN"/>
          </w:rPr>
          <w:delText>This document specifies the format and usage of the Mobile IPv6 Vendor Specific Option within the Third Generation Partnership Project.</w:delText>
        </w:r>
      </w:del>
    </w:p>
    <w:p w:rsidR="001D0093" w:rsidRPr="002D5C5B" w:rsidDel="000E26CB" w:rsidRDefault="001D0093" w:rsidP="00C337DE">
      <w:pPr>
        <w:pStyle w:val="Titolo5"/>
        <w:rPr>
          <w:del w:id="6925" w:author="Romano Giovanni" w:date="2017-10-23T20:30:00Z"/>
          <w:rFonts w:eastAsia="SimSun"/>
          <w:bCs/>
          <w:color w:val="000000"/>
          <w:szCs w:val="24"/>
          <w:lang w:val="en-US" w:eastAsia="zh-CN"/>
        </w:rPr>
      </w:pPr>
      <w:del w:id="6926" w:author="Romano Giovanni" w:date="2017-10-23T20:30:00Z">
        <w:r w:rsidRPr="00CF3217" w:rsidDel="000E26CB">
          <w:rPr>
            <w:rFonts w:eastAsia="SimSun"/>
            <w:bCs/>
            <w:color w:val="000000"/>
            <w:szCs w:val="24"/>
            <w:lang w:val="en-US" w:eastAsia="zh-CN"/>
          </w:rPr>
          <w:delText>5.1.2.</w:delText>
        </w:r>
      </w:del>
      <w:del w:id="6927" w:author="Romano Giovanni" w:date="2017-10-23T20:23:00Z">
        <w:r w:rsidRPr="00CF3217" w:rsidDel="00E00BF5">
          <w:rPr>
            <w:rFonts w:eastAsia="SimSun"/>
            <w:bCs/>
            <w:color w:val="000000"/>
            <w:szCs w:val="24"/>
            <w:lang w:val="en-US" w:eastAsia="zh-CN"/>
          </w:rPr>
          <w:delText>12.</w:delText>
        </w:r>
      </w:del>
      <w:del w:id="6928" w:author="Romano Giovanni" w:date="2017-10-23T20:28:00Z">
        <w:r w:rsidRPr="00CF3217" w:rsidDel="00E00BF5">
          <w:rPr>
            <w:rFonts w:eastAsia="SimSun"/>
            <w:bCs/>
            <w:color w:val="000000"/>
            <w:szCs w:val="24"/>
            <w:lang w:val="en-US" w:eastAsia="zh-CN"/>
          </w:rPr>
          <w:delText>171</w:delText>
        </w:r>
      </w:del>
      <w:del w:id="6929" w:author="Romano Giovanni" w:date="2017-10-23T20:30:00Z">
        <w:r w:rsidRPr="00CF3217" w:rsidDel="000E26CB">
          <w:rPr>
            <w:rFonts w:eastAsia="SimSun"/>
            <w:bCs/>
            <w:color w:val="000000"/>
            <w:szCs w:val="24"/>
            <w:lang w:val="en-US" w:eastAsia="zh-CN"/>
          </w:rPr>
          <w:tab/>
          <w:delText>TS 29.292</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930" w:author="Romano Giovanni" w:date="2017-10-23T20:30:00Z"/>
          <w:rFonts w:eastAsia="SimSun"/>
          <w:b/>
          <w:bCs/>
          <w:color w:val="000000"/>
          <w:sz w:val="27"/>
          <w:szCs w:val="27"/>
          <w:lang w:val="en-US" w:eastAsia="zh-CN"/>
        </w:rPr>
      </w:pPr>
      <w:del w:id="6931" w:author="Romano Giovanni" w:date="2017-10-23T20:30:00Z">
        <w:r w:rsidRPr="00CF3217" w:rsidDel="000E26CB">
          <w:rPr>
            <w:rFonts w:eastAsia="SimSun"/>
            <w:b/>
            <w:bCs/>
            <w:color w:val="000000"/>
            <w:szCs w:val="24"/>
            <w:lang w:val="en-US" w:eastAsia="zh-CN"/>
          </w:rPr>
          <w:delText>Interworking between the IP Multimedia (IM) Core Network (CN) subsystem (IMS) and MSC Server for IMS Centralized Services (ICS)</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932" w:author="Romano Giovanni" w:date="2017-10-23T20:30:00Z"/>
          <w:rFonts w:eastAsia="SimSun"/>
          <w:color w:val="000000"/>
          <w:szCs w:val="24"/>
          <w:lang w:val="en-US" w:eastAsia="zh-CN"/>
        </w:rPr>
      </w:pPr>
      <w:del w:id="6933" w:author="Romano Giovanni" w:date="2017-10-23T20:30:00Z">
        <w:r w:rsidRPr="00CF3217" w:rsidDel="000E26CB">
          <w:rPr>
            <w:rFonts w:eastAsia="SimSun"/>
            <w:color w:val="000000"/>
            <w:szCs w:val="24"/>
            <w:lang w:val="en-US" w:eastAsia="zh-CN"/>
          </w:rPr>
          <w:delText xml:space="preserve">IMS Centralized Services (ICS) enable the delivery of IM CN subsystem based multimedia telephony and supplementary services as defined in 3GPP TS 24.173 to users regardless of the attached access network type; e.g. CS domain access or IP-CAN. </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934" w:author="Romano Giovanni" w:date="2017-10-23T20:30:00Z"/>
          <w:rFonts w:eastAsia="SimSun"/>
          <w:color w:val="000000"/>
          <w:sz w:val="27"/>
          <w:szCs w:val="27"/>
          <w:lang w:val="en-US" w:eastAsia="zh-CN"/>
        </w:rPr>
      </w:pPr>
      <w:del w:id="6935" w:author="Romano Giovanni" w:date="2017-10-23T20:30:00Z">
        <w:r w:rsidRPr="00CF3217" w:rsidDel="000E26CB">
          <w:rPr>
            <w:rFonts w:eastAsia="SimSun"/>
            <w:color w:val="000000"/>
            <w:szCs w:val="24"/>
            <w:lang w:val="en-US" w:eastAsia="zh-CN"/>
          </w:rPr>
          <w:delText>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signalling procedures between the MSC Server and CS-MGW. For the specification of control plane interworking, the document defines the protocol interworking between the 3GPP profile of SIP as described in 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It is applicable to the MSC Server and CS-MGW.</w:delText>
        </w:r>
      </w:del>
    </w:p>
    <w:p w:rsidR="001D0093" w:rsidRPr="002D5C5B" w:rsidDel="000E26CB" w:rsidRDefault="001D0093" w:rsidP="00C337DE">
      <w:pPr>
        <w:pStyle w:val="Titolo5"/>
        <w:rPr>
          <w:del w:id="6936" w:author="Romano Giovanni" w:date="2017-10-23T20:30:00Z"/>
          <w:rFonts w:eastAsia="SimSun"/>
          <w:bCs/>
          <w:color w:val="000000"/>
          <w:szCs w:val="24"/>
          <w:lang w:val="en-US" w:eastAsia="zh-CN"/>
        </w:rPr>
      </w:pPr>
      <w:del w:id="6937" w:author="Romano Giovanni" w:date="2017-10-23T20:30:00Z">
        <w:r w:rsidRPr="00CF3217" w:rsidDel="000E26CB">
          <w:rPr>
            <w:rFonts w:eastAsia="SimSun"/>
            <w:bCs/>
            <w:color w:val="000000"/>
            <w:szCs w:val="24"/>
            <w:lang w:val="en-US" w:eastAsia="zh-CN"/>
          </w:rPr>
          <w:delText>5.1.2.</w:delText>
        </w:r>
      </w:del>
      <w:del w:id="6938" w:author="Romano Giovanni" w:date="2017-10-23T20:23:00Z">
        <w:r w:rsidRPr="00CF3217" w:rsidDel="00E00BF5">
          <w:rPr>
            <w:rFonts w:eastAsia="SimSun"/>
            <w:bCs/>
            <w:color w:val="000000"/>
            <w:szCs w:val="24"/>
            <w:lang w:val="en-US" w:eastAsia="zh-CN"/>
          </w:rPr>
          <w:delText>12.</w:delText>
        </w:r>
      </w:del>
      <w:del w:id="6939" w:author="Romano Giovanni" w:date="2017-10-23T20:28:00Z">
        <w:r w:rsidRPr="00CF3217" w:rsidDel="00E00BF5">
          <w:rPr>
            <w:rFonts w:eastAsia="SimSun"/>
            <w:bCs/>
            <w:color w:val="000000"/>
            <w:szCs w:val="24"/>
            <w:lang w:val="en-US" w:eastAsia="zh-CN"/>
          </w:rPr>
          <w:delText>172</w:delText>
        </w:r>
      </w:del>
      <w:del w:id="6940" w:author="Romano Giovanni" w:date="2017-10-23T20:30:00Z">
        <w:r w:rsidRPr="00CF3217" w:rsidDel="000E26CB">
          <w:rPr>
            <w:rFonts w:eastAsia="SimSun"/>
            <w:bCs/>
            <w:color w:val="000000"/>
            <w:szCs w:val="24"/>
            <w:lang w:val="en-US" w:eastAsia="zh-CN"/>
          </w:rPr>
          <w:tab/>
          <w:delText>TS 29.303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941" w:author="Romano Giovanni" w:date="2017-10-23T20:30:00Z"/>
          <w:rFonts w:eastAsia="SimSun"/>
          <w:b/>
          <w:bCs/>
          <w:color w:val="000000"/>
          <w:sz w:val="30"/>
          <w:szCs w:val="30"/>
          <w:lang w:val="en-US" w:eastAsia="zh-CN"/>
        </w:rPr>
      </w:pPr>
      <w:del w:id="6942" w:author="Romano Giovanni" w:date="2017-10-23T20:30:00Z">
        <w:r w:rsidRPr="00CF3217" w:rsidDel="000E26CB">
          <w:rPr>
            <w:rFonts w:eastAsia="SimSun"/>
            <w:b/>
            <w:bCs/>
            <w:color w:val="000000"/>
            <w:szCs w:val="24"/>
            <w:lang w:val="en-US" w:eastAsia="zh-CN"/>
          </w:rPr>
          <w:delText>Domain Name System Procedures; Stage 3</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6943" w:author="Romano Giovanni" w:date="2017-10-23T20:30:00Z"/>
          <w:rFonts w:eastAsia="SimSun"/>
          <w:color w:val="000000"/>
          <w:sz w:val="27"/>
          <w:szCs w:val="27"/>
          <w:lang w:val="en-US" w:eastAsia="zh-CN"/>
        </w:rPr>
      </w:pPr>
      <w:del w:id="6944" w:author="Romano Giovanni" w:date="2017-10-23T20:30:00Z">
        <w:r w:rsidRPr="00CF3217" w:rsidDel="000E26CB">
          <w:rPr>
            <w:rFonts w:eastAsia="SimSun"/>
            <w:color w:val="000000"/>
            <w:szCs w:val="24"/>
            <w:lang w:val="en-US" w:eastAsia="zh-CN"/>
          </w:rPr>
          <w:delText>This document describes Domain Name System (DNS) Procedures for the Evolved Packet System. This document covers the Evolved Packet Core gateway node selection using DNS (e.g. SGW and PGW nodes) excluding all User Equipment (UE) initiated DNS-based discovery and selection procedures.</w:delText>
        </w:r>
      </w:del>
    </w:p>
    <w:p w:rsidR="001D0093" w:rsidRPr="002D5C5B" w:rsidDel="000E26CB" w:rsidRDefault="001D0093" w:rsidP="00C337DE">
      <w:pPr>
        <w:pStyle w:val="Titolo5"/>
        <w:rPr>
          <w:del w:id="6945" w:author="Romano Giovanni" w:date="2017-10-23T20:30:00Z"/>
          <w:rFonts w:eastAsia="SimSun"/>
          <w:bCs/>
          <w:color w:val="000000"/>
          <w:szCs w:val="24"/>
          <w:lang w:val="en-US" w:eastAsia="zh-CN"/>
        </w:rPr>
      </w:pPr>
      <w:del w:id="6946" w:author="Romano Giovanni" w:date="2017-10-23T20:30:00Z">
        <w:r w:rsidRPr="00CF3217" w:rsidDel="000E26CB">
          <w:rPr>
            <w:rFonts w:eastAsia="SimSun"/>
            <w:bCs/>
            <w:color w:val="000000"/>
            <w:szCs w:val="24"/>
            <w:lang w:val="en-US" w:eastAsia="zh-CN"/>
          </w:rPr>
          <w:lastRenderedPageBreak/>
          <w:delText>5.1.2.</w:delText>
        </w:r>
      </w:del>
      <w:del w:id="6947" w:author="Romano Giovanni" w:date="2017-10-23T20:23:00Z">
        <w:r w:rsidRPr="00CF3217" w:rsidDel="00E00BF5">
          <w:rPr>
            <w:rFonts w:eastAsia="SimSun"/>
            <w:bCs/>
            <w:color w:val="000000"/>
            <w:szCs w:val="24"/>
            <w:lang w:val="en-US" w:eastAsia="zh-CN"/>
          </w:rPr>
          <w:delText>12.</w:delText>
        </w:r>
      </w:del>
      <w:del w:id="6948" w:author="Romano Giovanni" w:date="2017-10-23T20:28:00Z">
        <w:r w:rsidRPr="00CF3217" w:rsidDel="00E00BF5">
          <w:rPr>
            <w:rFonts w:eastAsia="SimSun"/>
            <w:bCs/>
            <w:color w:val="000000"/>
            <w:szCs w:val="24"/>
            <w:lang w:val="en-US" w:eastAsia="zh-CN"/>
          </w:rPr>
          <w:delText>173</w:delText>
        </w:r>
      </w:del>
      <w:del w:id="6949" w:author="Romano Giovanni" w:date="2017-10-23T20:30:00Z">
        <w:r w:rsidRPr="00CF3217" w:rsidDel="000E26CB">
          <w:rPr>
            <w:rFonts w:eastAsia="SimSun"/>
            <w:bCs/>
            <w:color w:val="000000"/>
            <w:szCs w:val="24"/>
            <w:lang w:val="en-US" w:eastAsia="zh-CN"/>
          </w:rPr>
          <w:tab/>
          <w:delText>TS 29.305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950" w:author="Romano Giovanni" w:date="2017-10-23T20:30:00Z"/>
          <w:rFonts w:eastAsia="SimSun"/>
          <w:b/>
          <w:bCs/>
          <w:color w:val="000000"/>
          <w:sz w:val="30"/>
          <w:szCs w:val="30"/>
          <w:lang w:val="en-US" w:eastAsia="zh-CN"/>
        </w:rPr>
      </w:pPr>
      <w:del w:id="6951" w:author="Romano Giovanni" w:date="2017-10-23T20:30:00Z">
        <w:r w:rsidRPr="00CF3217" w:rsidDel="000E26CB">
          <w:rPr>
            <w:rFonts w:eastAsia="SimSun"/>
            <w:b/>
            <w:bCs/>
            <w:color w:val="000000"/>
            <w:szCs w:val="24"/>
            <w:lang w:val="en-US" w:eastAsia="zh-CN"/>
          </w:rPr>
          <w:delText>InterWorking Function (IWF) between MAP based and Diameter based interfaces</w:delText>
        </w:r>
      </w:del>
    </w:p>
    <w:p w:rsidR="001D0093" w:rsidRPr="00CF3217" w:rsidDel="000E26CB" w:rsidRDefault="001D0093" w:rsidP="001D0093">
      <w:pPr>
        <w:rPr>
          <w:del w:id="6952" w:author="Romano Giovanni" w:date="2017-10-23T20:30:00Z"/>
          <w:rFonts w:eastAsia="SimSun"/>
          <w:lang w:val="en-US" w:eastAsia="zh-CN"/>
        </w:rPr>
      </w:pPr>
      <w:del w:id="6953" w:author="Romano Giovanni" w:date="2017-10-23T20:30:00Z">
        <w:r w:rsidRPr="00CF3217" w:rsidDel="000E26CB">
          <w:rPr>
            <w:rFonts w:eastAsia="SimSun"/>
            <w:lang w:val="en-US" w:eastAsia="zh-CN"/>
          </w:rPr>
          <w:delText>This document is to specify the InterWorking Functions (IWF):</w:delText>
        </w:r>
      </w:del>
    </w:p>
    <w:p w:rsidR="001D0093" w:rsidRPr="00CF3217" w:rsidDel="000E26CB" w:rsidRDefault="001D0093" w:rsidP="001D0093">
      <w:pPr>
        <w:rPr>
          <w:del w:id="6954" w:author="Romano Giovanni" w:date="2017-10-23T20:30:00Z"/>
          <w:rFonts w:eastAsia="SimSun"/>
          <w:lang w:val="en-US" w:eastAsia="zh-CN"/>
        </w:rPr>
      </w:pPr>
      <w:del w:id="6955" w:author="Romano Giovanni" w:date="2017-10-23T20:30:00Z">
        <w:r w:rsidRPr="00CF3217" w:rsidDel="000E26CB">
          <w:rPr>
            <w:rFonts w:eastAsia="SimSun"/>
            <w:lang w:val="en-US" w:eastAsia="zh-CN"/>
          </w:rPr>
          <w:delText xml:space="preserve">–   between MAP-based Gr, Gf interfaces and Diameter-based S6a, S6d, S13, S13a interfaces; </w:delText>
        </w:r>
      </w:del>
    </w:p>
    <w:p w:rsidR="001D0093" w:rsidRPr="00CF3217" w:rsidDel="000E26CB" w:rsidRDefault="001D0093" w:rsidP="001D0093">
      <w:pPr>
        <w:rPr>
          <w:del w:id="6956" w:author="Romano Giovanni" w:date="2017-10-23T20:30:00Z"/>
          <w:rFonts w:eastAsia="SimSun"/>
          <w:lang w:val="en-US" w:eastAsia="zh-CN"/>
        </w:rPr>
      </w:pPr>
      <w:del w:id="6957" w:author="Romano Giovanni" w:date="2017-10-23T20:30:00Z">
        <w:r w:rsidRPr="00CF3217" w:rsidDel="000E26CB">
          <w:rPr>
            <w:rFonts w:eastAsia="SimSun"/>
            <w:lang w:val="en-US" w:eastAsia="zh-CN"/>
          </w:rPr>
          <w:delText>–   between the S6a interface with SMS subscription data on the MME side and the S6a interface without SMS subscription data plus the MAP-based D interface for SMS subscription on the HSS side;</w:delText>
        </w:r>
      </w:del>
    </w:p>
    <w:p w:rsidR="001D0093" w:rsidRPr="00CF3217" w:rsidDel="000E26CB" w:rsidRDefault="001D0093" w:rsidP="001D0093">
      <w:pPr>
        <w:rPr>
          <w:del w:id="6958" w:author="Romano Giovanni" w:date="2017-10-23T20:30:00Z"/>
          <w:rFonts w:eastAsia="SimSun"/>
          <w:lang w:val="en-US" w:eastAsia="zh-CN"/>
        </w:rPr>
      </w:pPr>
      <w:del w:id="6959" w:author="Romano Giovanni" w:date="2017-10-23T20:30:00Z">
        <w:r w:rsidRPr="00CF3217" w:rsidDel="000E26CB">
          <w:rPr>
            <w:rFonts w:eastAsia="SimSun"/>
            <w:lang w:val="en-US" w:eastAsia="zh-CN"/>
          </w:rPr>
          <w:delText xml:space="preserve">–   between the S6a interface with SMS subscription data on the MME side and the S6a interface without SMS subscription data plus the MAP-based D interface for SMS subscription on the HSS side; </w:delText>
        </w:r>
      </w:del>
    </w:p>
    <w:p w:rsidR="001D0093" w:rsidRPr="00CF3217" w:rsidDel="000E26CB" w:rsidRDefault="001D0093" w:rsidP="001D0093">
      <w:pPr>
        <w:rPr>
          <w:del w:id="6960" w:author="Romano Giovanni" w:date="2017-10-23T20:30:00Z"/>
          <w:rFonts w:eastAsia="SimSun"/>
          <w:lang w:val="en-US" w:eastAsia="zh-CN"/>
        </w:rPr>
      </w:pPr>
      <w:del w:id="6961" w:author="Romano Giovanni" w:date="2017-10-23T20:30:00Z">
        <w:r w:rsidRPr="00CF3217" w:rsidDel="000E26CB">
          <w:rPr>
            <w:rFonts w:eastAsia="SimSun"/>
            <w:lang w:val="en-US" w:eastAsia="zh-CN"/>
          </w:rPr>
          <w:delText xml:space="preserve">–   between MAP-based C for SMS interface and Diameter-based S6c interface; </w:delText>
        </w:r>
      </w:del>
    </w:p>
    <w:p w:rsidR="001D0093" w:rsidRPr="00CF3217" w:rsidDel="000E26CB" w:rsidRDefault="001D0093" w:rsidP="001D0093">
      <w:pPr>
        <w:rPr>
          <w:del w:id="6962" w:author="Romano Giovanni" w:date="2017-10-23T20:30:00Z"/>
          <w:rFonts w:eastAsia="SimSun"/>
          <w:sz w:val="27"/>
          <w:szCs w:val="27"/>
          <w:lang w:val="en-US" w:eastAsia="zh-CN"/>
        </w:rPr>
      </w:pPr>
      <w:del w:id="6963" w:author="Romano Giovanni" w:date="2017-10-23T20:30:00Z">
        <w:r w:rsidRPr="00CF3217" w:rsidDel="000E26CB">
          <w:rPr>
            <w:rFonts w:eastAsia="SimSun"/>
            <w:lang w:val="en-US" w:eastAsia="zh-CN"/>
          </w:rPr>
          <w:delText>–   between MAP-based E for SMS interface and Diameter-based SGd interface.</w:delText>
        </w:r>
      </w:del>
    </w:p>
    <w:p w:rsidR="001D0093" w:rsidRPr="00C337DE" w:rsidDel="000E26CB" w:rsidRDefault="001D0093" w:rsidP="00C337DE">
      <w:pPr>
        <w:pStyle w:val="Titolo5"/>
        <w:rPr>
          <w:del w:id="6964" w:author="Romano Giovanni" w:date="2017-10-23T20:30:00Z"/>
          <w:rFonts w:eastAsia="SimSun"/>
          <w:bCs/>
          <w:szCs w:val="24"/>
          <w:lang w:val="en-US" w:eastAsia="zh-CN"/>
        </w:rPr>
      </w:pPr>
      <w:del w:id="6965" w:author="Romano Giovanni" w:date="2017-10-23T20:30:00Z">
        <w:r w:rsidRPr="003373A0" w:rsidDel="000E26CB">
          <w:rPr>
            <w:rFonts w:eastAsia="SimSun"/>
            <w:bCs/>
            <w:szCs w:val="24"/>
            <w:lang w:val="en-US" w:eastAsia="zh-CN"/>
          </w:rPr>
          <w:delText>5.1.2.</w:delText>
        </w:r>
      </w:del>
      <w:del w:id="6966" w:author="Romano Giovanni" w:date="2017-10-23T20:23:00Z">
        <w:r w:rsidRPr="003373A0" w:rsidDel="00E00BF5">
          <w:rPr>
            <w:rFonts w:eastAsia="SimSun"/>
            <w:bCs/>
            <w:szCs w:val="24"/>
            <w:lang w:val="en-US" w:eastAsia="zh-CN"/>
          </w:rPr>
          <w:delText>12.</w:delText>
        </w:r>
      </w:del>
      <w:del w:id="6967" w:author="Romano Giovanni" w:date="2017-10-23T20:28:00Z">
        <w:r w:rsidRPr="003373A0" w:rsidDel="00E00BF5">
          <w:rPr>
            <w:rFonts w:eastAsia="SimSun"/>
            <w:bCs/>
            <w:szCs w:val="24"/>
            <w:lang w:val="en-US" w:eastAsia="zh-CN"/>
          </w:rPr>
          <w:delText>174</w:delText>
        </w:r>
      </w:del>
      <w:del w:id="6968" w:author="Romano Giovanni" w:date="2017-10-23T20:30:00Z">
        <w:r w:rsidRPr="003373A0" w:rsidDel="000E26CB">
          <w:rPr>
            <w:rFonts w:eastAsia="SimSun"/>
            <w:bCs/>
            <w:szCs w:val="24"/>
            <w:lang w:val="en-US" w:eastAsia="zh-CN"/>
          </w:rPr>
          <w:tab/>
          <w:delText>TS 29.311</w:delText>
        </w:r>
      </w:del>
    </w:p>
    <w:p w:rsidR="001D0093" w:rsidRPr="003373A0" w:rsidDel="000E26CB" w:rsidRDefault="001D0093" w:rsidP="001D0093">
      <w:pPr>
        <w:widowControl w:val="0"/>
        <w:tabs>
          <w:tab w:val="clear" w:pos="1134"/>
          <w:tab w:val="clear" w:pos="1871"/>
          <w:tab w:val="clear" w:pos="2268"/>
          <w:tab w:val="left" w:pos="90"/>
        </w:tabs>
        <w:overflowPunct/>
        <w:spacing w:before="91"/>
        <w:textAlignment w:val="auto"/>
        <w:rPr>
          <w:del w:id="6969" w:author="Romano Giovanni" w:date="2017-10-23T20:30:00Z"/>
          <w:rFonts w:eastAsia="SimSun"/>
          <w:b/>
          <w:bCs/>
          <w:sz w:val="30"/>
          <w:szCs w:val="30"/>
          <w:lang w:val="en-US" w:eastAsia="zh-CN"/>
        </w:rPr>
      </w:pPr>
      <w:del w:id="6970" w:author="Romano Giovanni" w:date="2017-10-23T20:30:00Z">
        <w:r w:rsidRPr="003373A0" w:rsidDel="000E26CB">
          <w:rPr>
            <w:rFonts w:eastAsia="SimSun"/>
            <w:b/>
            <w:bCs/>
            <w:szCs w:val="24"/>
            <w:lang w:val="en-US" w:eastAsia="zh-CN"/>
          </w:rPr>
          <w:delText>Service level interworking for Messaging Services</w:delText>
        </w:r>
      </w:del>
    </w:p>
    <w:p w:rsidR="001D0093" w:rsidRPr="003373A0" w:rsidDel="000E26CB" w:rsidRDefault="001D0093" w:rsidP="001D0093">
      <w:pPr>
        <w:rPr>
          <w:del w:id="6971" w:author="Romano Giovanni" w:date="2017-10-23T20:30:00Z"/>
          <w:rFonts w:eastAsia="SimSun"/>
          <w:lang w:val="en-US" w:eastAsia="zh-CN"/>
        </w:rPr>
      </w:pPr>
      <w:del w:id="6972" w:author="Romano Giovanni" w:date="2017-10-23T20:30:00Z">
        <w:r w:rsidRPr="003373A0" w:rsidDel="000E26CB">
          <w:rPr>
            <w:rFonts w:eastAsia="SimSun"/>
            <w:lang w:val="en-US" w:eastAsia="zh-CN"/>
          </w:rPr>
          <w:delText xml:space="preserve">This document specifies the protocol details of service level interworking between Instant Message (OMA-TS-SIMPLE_IM) or Chat Session </w:delText>
        </w:r>
        <w:r w:rsidRPr="003373A0" w:rsidDel="000E26CB">
          <w:rPr>
            <w:rFonts w:eastAsia="SimSun"/>
            <w:lang w:val="en-US" w:eastAsia="zh-CN"/>
          </w:rPr>
          <w:br/>
          <w:delText xml:space="preserve">(OMA-TS-CPM_Conv_Fnct) using the 3GPP IP Multimedia CN subsystem and the Short Message Service over both legacy CS/PS network as specified in the 3GPP TS 23.040 and a generic IP Connectivity Access Network (IP-CAN) as specified in the 3GPP TS 24.341. These include: </w:delText>
        </w:r>
      </w:del>
    </w:p>
    <w:p w:rsidR="001D0093" w:rsidRPr="003373A0" w:rsidDel="000E26CB" w:rsidRDefault="001D0093" w:rsidP="001D0093">
      <w:pPr>
        <w:rPr>
          <w:del w:id="6973" w:author="Romano Giovanni" w:date="2017-10-23T20:30:00Z"/>
          <w:rFonts w:eastAsia="SimSun"/>
          <w:lang w:val="en-US" w:eastAsia="zh-CN"/>
        </w:rPr>
      </w:pPr>
      <w:del w:id="6974" w:author="Romano Giovanni" w:date="2017-10-23T20:30:00Z">
        <w:r w:rsidRPr="003373A0" w:rsidDel="000E26CB">
          <w:rPr>
            <w:rFonts w:eastAsia="SimSun"/>
            <w:lang w:val="en-US" w:eastAsia="zh-CN"/>
          </w:rPr>
          <w:delText xml:space="preserve">–   Procedures to implement service level interworking between IM and SM; </w:delText>
        </w:r>
      </w:del>
    </w:p>
    <w:p w:rsidR="001D0093" w:rsidRPr="003373A0" w:rsidDel="000E26CB" w:rsidRDefault="001D0093" w:rsidP="001D0093">
      <w:pPr>
        <w:rPr>
          <w:del w:id="6975" w:author="Romano Giovanni" w:date="2017-10-23T20:30:00Z"/>
          <w:rFonts w:eastAsia="SimSun"/>
          <w:lang w:val="en-US" w:eastAsia="zh-CN"/>
        </w:rPr>
      </w:pPr>
      <w:del w:id="6976" w:author="Romano Giovanni" w:date="2017-10-23T20:30:00Z">
        <w:r w:rsidRPr="003373A0" w:rsidDel="000E26CB">
          <w:rPr>
            <w:rFonts w:eastAsia="SimSun"/>
            <w:lang w:val="en-US" w:eastAsia="zh-CN"/>
          </w:rPr>
          <w:delText xml:space="preserve">–   Procedures to implement service level interworking between CPM and SM; </w:delText>
        </w:r>
      </w:del>
    </w:p>
    <w:p w:rsidR="001D0093" w:rsidRPr="003373A0" w:rsidDel="000E26CB" w:rsidRDefault="001D0093" w:rsidP="001D0093">
      <w:pPr>
        <w:rPr>
          <w:del w:id="6977" w:author="Romano Giovanni" w:date="2017-10-23T20:30:00Z"/>
          <w:rFonts w:eastAsia="SimSun"/>
          <w:lang w:val="en-US" w:eastAsia="zh-CN"/>
        </w:rPr>
      </w:pPr>
      <w:del w:id="6978" w:author="Romano Giovanni" w:date="2017-10-23T20:30:00Z">
        <w:r w:rsidRPr="003373A0" w:rsidDel="000E26CB">
          <w:rPr>
            <w:rFonts w:eastAsia="SimSun"/>
            <w:lang w:val="en-US" w:eastAsia="zh-CN"/>
          </w:rPr>
          <w:delText xml:space="preserve">–   Enhancement of the IP-SM-GW as an Application Server to support service selection, authorization and mapping between IM or CPM and SM protocols; </w:delText>
        </w:r>
      </w:del>
    </w:p>
    <w:p w:rsidR="001D0093" w:rsidRPr="003373A0" w:rsidDel="000E26CB" w:rsidRDefault="001D0093" w:rsidP="001D0093">
      <w:pPr>
        <w:rPr>
          <w:del w:id="6979" w:author="Romano Giovanni" w:date="2017-10-23T20:30:00Z"/>
          <w:rFonts w:eastAsia="SimSun"/>
          <w:sz w:val="27"/>
          <w:szCs w:val="27"/>
          <w:lang w:val="en-US" w:eastAsia="zh-CN"/>
        </w:rPr>
      </w:pPr>
      <w:del w:id="6980" w:author="Romano Giovanni" w:date="2017-10-23T20:30:00Z">
        <w:r w:rsidRPr="003373A0" w:rsidDel="000E26CB">
          <w:rPr>
            <w:rFonts w:eastAsia="SimSun"/>
            <w:lang w:val="en-US" w:eastAsia="zh-CN"/>
          </w:rPr>
          <w:delText>–   Interaction between service level interworking and transport layer interworking.</w:delText>
        </w:r>
      </w:del>
    </w:p>
    <w:p w:rsidR="001D0093" w:rsidRPr="002D5C5B" w:rsidDel="000E26CB" w:rsidRDefault="001D0093" w:rsidP="00C337DE">
      <w:pPr>
        <w:pStyle w:val="Titolo5"/>
        <w:rPr>
          <w:del w:id="6981" w:author="Romano Giovanni" w:date="2017-10-23T20:30:00Z"/>
          <w:rFonts w:eastAsia="SimSun"/>
          <w:bCs/>
          <w:color w:val="000000"/>
          <w:szCs w:val="24"/>
          <w:lang w:val="en-US" w:eastAsia="zh-CN"/>
        </w:rPr>
      </w:pPr>
      <w:del w:id="6982" w:author="Romano Giovanni" w:date="2017-10-23T20:30:00Z">
        <w:r w:rsidRPr="00CF3217" w:rsidDel="000E26CB">
          <w:rPr>
            <w:rFonts w:eastAsia="SimSun"/>
            <w:bCs/>
            <w:color w:val="000000"/>
            <w:szCs w:val="24"/>
            <w:lang w:val="en-US" w:eastAsia="zh-CN"/>
          </w:rPr>
          <w:delText>5.1.2.</w:delText>
        </w:r>
      </w:del>
      <w:del w:id="6983" w:author="Romano Giovanni" w:date="2017-10-23T20:23:00Z">
        <w:r w:rsidRPr="00CF3217" w:rsidDel="00E00BF5">
          <w:rPr>
            <w:rFonts w:eastAsia="SimSun"/>
            <w:bCs/>
            <w:color w:val="000000"/>
            <w:szCs w:val="24"/>
            <w:lang w:val="en-US" w:eastAsia="zh-CN"/>
          </w:rPr>
          <w:delText>12.</w:delText>
        </w:r>
      </w:del>
      <w:del w:id="6984" w:author="Romano Giovanni" w:date="2017-10-23T20:28:00Z">
        <w:r w:rsidRPr="00CF3217" w:rsidDel="00E00BF5">
          <w:rPr>
            <w:rFonts w:eastAsia="SimSun"/>
            <w:bCs/>
            <w:color w:val="000000"/>
            <w:szCs w:val="24"/>
            <w:lang w:val="en-US" w:eastAsia="zh-CN"/>
          </w:rPr>
          <w:delText>175</w:delText>
        </w:r>
      </w:del>
      <w:del w:id="6985" w:author="Romano Giovanni" w:date="2017-10-23T20:30:00Z">
        <w:r w:rsidRPr="00CF3217" w:rsidDel="000E26CB">
          <w:rPr>
            <w:rFonts w:eastAsia="SimSun"/>
            <w:bCs/>
            <w:color w:val="000000"/>
            <w:szCs w:val="24"/>
            <w:lang w:val="en-US" w:eastAsia="zh-CN"/>
          </w:rPr>
          <w:tab/>
          <w:delText>TS 29.328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6986" w:author="Romano Giovanni" w:date="2017-10-23T20:30:00Z"/>
          <w:rFonts w:eastAsia="SimSun"/>
          <w:b/>
          <w:bCs/>
          <w:color w:val="000000"/>
          <w:sz w:val="30"/>
          <w:szCs w:val="30"/>
          <w:lang w:val="en-US" w:eastAsia="zh-CN"/>
        </w:rPr>
      </w:pPr>
      <w:del w:id="6987" w:author="Romano Giovanni" w:date="2017-10-23T20:30:00Z">
        <w:r w:rsidRPr="00CF3217" w:rsidDel="000E26CB">
          <w:rPr>
            <w:rFonts w:eastAsia="SimSun"/>
            <w:b/>
            <w:bCs/>
            <w:color w:val="000000"/>
            <w:szCs w:val="24"/>
            <w:lang w:val="en-US" w:eastAsia="zh-CN"/>
          </w:rPr>
          <w:delText>IP Multimedia (IM) Subsystem Sh interface; Signalling flows and message contents</w:delText>
        </w:r>
      </w:del>
    </w:p>
    <w:p w:rsidR="001D0093" w:rsidRPr="00CF3217" w:rsidDel="000E26CB" w:rsidRDefault="001D0093" w:rsidP="001D0093">
      <w:pPr>
        <w:rPr>
          <w:del w:id="6988" w:author="Romano Giovanni" w:date="2017-10-23T20:30:00Z"/>
          <w:rFonts w:eastAsia="SimSun"/>
          <w:lang w:val="en-US" w:eastAsia="zh-CN"/>
        </w:rPr>
      </w:pPr>
      <w:del w:id="6989" w:author="Romano Giovanni" w:date="2017-10-23T20:30:00Z">
        <w:r w:rsidRPr="00CF3217" w:rsidDel="000E26CB">
          <w:rPr>
            <w:rFonts w:eastAsia="SimSun"/>
            <w:lang w:val="en-US" w:eastAsia="zh-CN"/>
          </w:rPr>
          <w:delText xml:space="preserve">This document specifies: </w:delText>
        </w:r>
      </w:del>
    </w:p>
    <w:p w:rsidR="001D0093" w:rsidRPr="00CF3217" w:rsidDel="000E26CB" w:rsidRDefault="001D0093" w:rsidP="001D0093">
      <w:pPr>
        <w:rPr>
          <w:del w:id="6990" w:author="Romano Giovanni" w:date="2017-10-23T20:30:00Z"/>
          <w:rFonts w:eastAsia="SimSun"/>
          <w:lang w:val="en-US" w:eastAsia="zh-CN"/>
        </w:rPr>
      </w:pPr>
      <w:del w:id="6991" w:author="Romano Giovanni" w:date="2017-10-23T20:30:00Z">
        <w:r w:rsidRPr="00CF3217" w:rsidDel="000E26CB">
          <w:rPr>
            <w:rFonts w:eastAsia="SimSun"/>
            <w:lang w:val="en-US" w:eastAsia="zh-CN"/>
          </w:rPr>
          <w:delText xml:space="preserve">–   The interactions between the HSS (Home Subscriber Server) and the SIP AS (Application Server) and between the HSS and the OSA SCS (Service Capability Server). This interface is referred to as the Sh reference point. </w:delText>
        </w:r>
      </w:del>
    </w:p>
    <w:p w:rsidR="001D0093" w:rsidRPr="00CF3217" w:rsidDel="000E26CB" w:rsidRDefault="001D0093" w:rsidP="001D0093">
      <w:pPr>
        <w:rPr>
          <w:del w:id="6992" w:author="Romano Giovanni" w:date="2017-10-23T20:30:00Z"/>
          <w:rFonts w:eastAsia="SimSun"/>
          <w:lang w:val="en-US" w:eastAsia="zh-CN"/>
        </w:rPr>
      </w:pPr>
      <w:del w:id="6993" w:author="Romano Giovanni" w:date="2017-10-23T20:30:00Z">
        <w:r w:rsidRPr="00CF3217" w:rsidDel="000E26CB">
          <w:rPr>
            <w:rFonts w:eastAsia="SimSun"/>
            <w:lang w:val="en-US" w:eastAsia="zh-CN"/>
          </w:rPr>
          <w:lastRenderedPageBreak/>
          <w:delText xml:space="preserve">–   The interactions between the SIP AS and the SLF (Subscription Locator Function) and between the OSA SCS and the SLF. This interface is referred to as the Dh reference point. </w:delText>
        </w:r>
      </w:del>
    </w:p>
    <w:p w:rsidR="001D0093" w:rsidRPr="00CF3217" w:rsidDel="000E26CB" w:rsidRDefault="001D0093" w:rsidP="001D0093">
      <w:pPr>
        <w:rPr>
          <w:del w:id="6994" w:author="Romano Giovanni" w:date="2017-10-23T20:30:00Z"/>
          <w:rFonts w:eastAsia="SimSun"/>
          <w:lang w:val="en-US" w:eastAsia="zh-CN"/>
        </w:rPr>
      </w:pPr>
      <w:del w:id="6995" w:author="Romano Giovanni" w:date="2017-10-23T20:30:00Z">
        <w:r w:rsidRPr="00CF3217" w:rsidDel="000E26CB">
          <w:rPr>
            <w:rFonts w:eastAsia="SimSun"/>
            <w:lang w:val="en-US" w:eastAsia="zh-CN"/>
          </w:rPr>
          <w:delText xml:space="preserve">The IP Multimedia (IM) Core Network Subsystem stage 2 is specified in 3GPP TS 23.228 and the signalling flows for the IP multimedia call control based on SIP and SDP are specified in 3GPP TS 24.228. </w:delText>
        </w:r>
      </w:del>
    </w:p>
    <w:p w:rsidR="001D0093" w:rsidRPr="00CF3217" w:rsidDel="000E26CB" w:rsidRDefault="001D0093" w:rsidP="001D0093">
      <w:pPr>
        <w:widowControl w:val="0"/>
        <w:tabs>
          <w:tab w:val="left" w:pos="90"/>
        </w:tabs>
        <w:rPr>
          <w:del w:id="6996" w:author="Romano Giovanni" w:date="2017-10-23T20:30:00Z"/>
          <w:color w:val="000000"/>
          <w:szCs w:val="24"/>
        </w:rPr>
      </w:pPr>
      <w:del w:id="6997" w:author="Romano Giovanni" w:date="2017-10-23T20:30:00Z">
        <w:r w:rsidRPr="00CF3217" w:rsidDel="000E26CB">
          <w:rPr>
            <w:color w:val="000000"/>
            <w:szCs w:val="24"/>
          </w:rPr>
          <w:delText>The IP Multimedia (IM) Session Handling with the IP Multimedia (IM) call model is specified in 3GPP TS 23.218. This document addresses the signalling flows and message contents for the protocol at the Sh and Dh interface and also addresses how the functionality of Ph interface is accomplished.</w:delText>
        </w:r>
      </w:del>
    </w:p>
    <w:p w:rsidR="001D0093" w:rsidRPr="00CF3217" w:rsidDel="000E26CB" w:rsidRDefault="001D0093" w:rsidP="001D0093">
      <w:pPr>
        <w:widowControl w:val="0"/>
        <w:tabs>
          <w:tab w:val="left" w:pos="90"/>
        </w:tabs>
        <w:rPr>
          <w:del w:id="6998" w:author="Romano Giovanni" w:date="2017-10-23T20:30:00Z"/>
          <w:color w:val="000000"/>
          <w:sz w:val="27"/>
          <w:szCs w:val="27"/>
        </w:rPr>
      </w:pPr>
      <w:del w:id="6999" w:author="Romano Giovanni" w:date="2017-10-23T20:30:00Z">
        <w:r w:rsidRPr="00CF3217" w:rsidDel="000E26CB">
          <w:rPr>
            <w:color w:val="000000"/>
            <w:szCs w:val="24"/>
          </w:rPr>
          <w:delText>The Presence Service Stage 2 description (architecture and functional solution) is specified in 3GPP TS 23.141.</w:delText>
        </w:r>
      </w:del>
    </w:p>
    <w:p w:rsidR="001D0093" w:rsidRPr="002D5C5B" w:rsidDel="000E26CB" w:rsidRDefault="001D0093" w:rsidP="00C337DE">
      <w:pPr>
        <w:pStyle w:val="Titolo5"/>
        <w:rPr>
          <w:del w:id="7000" w:author="Romano Giovanni" w:date="2017-10-23T20:30:00Z"/>
          <w:rFonts w:eastAsia="SimSun"/>
          <w:bCs/>
          <w:color w:val="000000"/>
          <w:szCs w:val="24"/>
          <w:lang w:val="en-US" w:eastAsia="zh-CN"/>
        </w:rPr>
      </w:pPr>
      <w:del w:id="7001" w:author="Romano Giovanni" w:date="2017-10-23T20:30:00Z">
        <w:r w:rsidRPr="00CF3217" w:rsidDel="000E26CB">
          <w:rPr>
            <w:rFonts w:eastAsia="SimSun"/>
            <w:bCs/>
            <w:color w:val="000000"/>
            <w:szCs w:val="24"/>
            <w:lang w:val="en-US" w:eastAsia="zh-CN"/>
          </w:rPr>
          <w:delText>5.1.2.</w:delText>
        </w:r>
      </w:del>
      <w:del w:id="7002" w:author="Romano Giovanni" w:date="2017-10-23T20:23:00Z">
        <w:r w:rsidRPr="00CF3217" w:rsidDel="00E00BF5">
          <w:rPr>
            <w:rFonts w:eastAsia="SimSun"/>
            <w:bCs/>
            <w:color w:val="000000"/>
            <w:szCs w:val="24"/>
            <w:lang w:val="en-US" w:eastAsia="zh-CN"/>
          </w:rPr>
          <w:delText>12.</w:delText>
        </w:r>
      </w:del>
      <w:del w:id="7003" w:author="Romano Giovanni" w:date="2017-10-23T20:28:00Z">
        <w:r w:rsidRPr="00CF3217" w:rsidDel="00E00BF5">
          <w:rPr>
            <w:rFonts w:eastAsia="SimSun"/>
            <w:bCs/>
            <w:color w:val="000000"/>
            <w:szCs w:val="24"/>
            <w:lang w:val="en-US" w:eastAsia="zh-CN"/>
          </w:rPr>
          <w:delText>176</w:delText>
        </w:r>
      </w:del>
      <w:del w:id="7004" w:author="Romano Giovanni" w:date="2017-10-23T20:30:00Z">
        <w:r w:rsidRPr="00CF3217" w:rsidDel="000E26CB">
          <w:rPr>
            <w:rFonts w:eastAsia="SimSun"/>
            <w:bCs/>
            <w:color w:val="000000"/>
            <w:szCs w:val="24"/>
            <w:lang w:val="en-US" w:eastAsia="zh-CN"/>
          </w:rPr>
          <w:tab/>
          <w:delText>TS 29.329</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05" w:author="Romano Giovanni" w:date="2017-10-23T20:30:00Z"/>
          <w:rFonts w:eastAsia="SimSun"/>
          <w:b/>
          <w:bCs/>
          <w:color w:val="000000"/>
          <w:sz w:val="30"/>
          <w:szCs w:val="30"/>
          <w:lang w:val="en-US" w:eastAsia="zh-CN"/>
        </w:rPr>
      </w:pPr>
      <w:del w:id="7006" w:author="Romano Giovanni" w:date="2017-10-23T20:30:00Z">
        <w:r w:rsidRPr="00CF3217" w:rsidDel="000E26CB">
          <w:rPr>
            <w:rFonts w:eastAsia="SimSun"/>
            <w:b/>
            <w:bCs/>
            <w:color w:val="000000"/>
            <w:szCs w:val="24"/>
            <w:lang w:val="en-US" w:eastAsia="zh-CN"/>
          </w:rPr>
          <w:delText>Sh interface based on the Diameter protocol; Protocol details</w:delText>
        </w:r>
      </w:del>
    </w:p>
    <w:p w:rsidR="001D0093" w:rsidRPr="00CF3217" w:rsidDel="000E26CB" w:rsidRDefault="001D0093" w:rsidP="001D0093">
      <w:pPr>
        <w:rPr>
          <w:del w:id="7007" w:author="Romano Giovanni" w:date="2017-10-23T20:30:00Z"/>
          <w:rFonts w:eastAsia="SimSun"/>
          <w:lang w:val="en-US" w:eastAsia="zh-CN"/>
        </w:rPr>
      </w:pPr>
      <w:del w:id="7008" w:author="Romano Giovanni" w:date="2017-10-23T20:30:00Z">
        <w:r w:rsidRPr="00CF3217" w:rsidDel="000E26CB">
          <w:rPr>
            <w:rFonts w:eastAsia="SimSun"/>
            <w:lang w:val="en-US" w:eastAsia="zh-CN"/>
          </w:rPr>
          <w:delText xml:space="preserve">This document defines a transport protocol for use in the IP multimedia (IM) Core Network (CN) subsystem based on Diameter and is applicable to: </w:delText>
        </w:r>
      </w:del>
    </w:p>
    <w:p w:rsidR="001D0093" w:rsidRPr="00CF3217" w:rsidDel="000E26CB" w:rsidRDefault="001D0093" w:rsidP="001D0093">
      <w:pPr>
        <w:rPr>
          <w:del w:id="7009" w:author="Romano Giovanni" w:date="2017-10-23T20:30:00Z"/>
          <w:rFonts w:eastAsia="SimSun"/>
          <w:lang w:val="en-US" w:eastAsia="zh-CN"/>
        </w:rPr>
      </w:pPr>
      <w:del w:id="7010" w:author="Romano Giovanni" w:date="2017-10-23T20:30:00Z">
        <w:r w:rsidRPr="00CF3217" w:rsidDel="000E26CB">
          <w:rPr>
            <w:rFonts w:eastAsia="SimSun"/>
            <w:lang w:val="en-US" w:eastAsia="zh-CN"/>
          </w:rPr>
          <w:delText xml:space="preserve">–   The Sh interface between an AS and the HSS. </w:delText>
        </w:r>
      </w:del>
    </w:p>
    <w:p w:rsidR="001D0093" w:rsidRPr="00CF3217" w:rsidDel="000E26CB" w:rsidRDefault="001D0093" w:rsidP="001D0093">
      <w:pPr>
        <w:rPr>
          <w:del w:id="7011" w:author="Romano Giovanni" w:date="2017-10-23T20:30:00Z"/>
          <w:rFonts w:eastAsia="SimSun"/>
          <w:sz w:val="27"/>
          <w:szCs w:val="27"/>
          <w:lang w:val="en-US" w:eastAsia="zh-CN"/>
        </w:rPr>
      </w:pPr>
      <w:del w:id="7012" w:author="Romano Giovanni" w:date="2017-10-23T20:30:00Z">
        <w:r w:rsidRPr="00CF3217" w:rsidDel="000E26CB">
          <w:rPr>
            <w:rFonts w:eastAsia="SimSun"/>
            <w:lang w:val="en-US" w:eastAsia="zh-CN"/>
          </w:rPr>
          <w:delText>–   The Sh interface between an SCS and the HSS. Whenever it is possible this document specifies the requirements for this protocol by reference to specifications produced by the IETF within the scope of Diameter. Where</w:delText>
        </w:r>
        <w:r w:rsidRPr="00CF3217" w:rsidDel="000E26CB">
          <w:rPr>
            <w:rFonts w:eastAsia="SimSun"/>
            <w:sz w:val="27"/>
            <w:szCs w:val="27"/>
            <w:lang w:val="en-US" w:eastAsia="zh-CN"/>
          </w:rPr>
          <w:delText xml:space="preserve"> </w:delText>
        </w:r>
        <w:r w:rsidRPr="00CF3217" w:rsidDel="000E26CB">
          <w:rPr>
            <w:rFonts w:eastAsia="SimSun"/>
            <w:lang w:val="en-US" w:eastAsia="zh-CN"/>
          </w:rPr>
          <w:delText>this is not possible, extensions to Diameter are defined within this document.</w:delText>
        </w:r>
      </w:del>
    </w:p>
    <w:p w:rsidR="001D0093" w:rsidRPr="002D5C5B" w:rsidDel="000E26CB" w:rsidRDefault="001D0093" w:rsidP="00C337DE">
      <w:pPr>
        <w:pStyle w:val="Titolo5"/>
        <w:rPr>
          <w:del w:id="7013" w:author="Romano Giovanni" w:date="2017-10-23T20:30:00Z"/>
          <w:rFonts w:eastAsia="SimSun"/>
          <w:bCs/>
          <w:color w:val="000000"/>
          <w:szCs w:val="24"/>
          <w:lang w:val="en-US" w:eastAsia="zh-CN"/>
        </w:rPr>
      </w:pPr>
      <w:del w:id="7014" w:author="Romano Giovanni" w:date="2017-10-23T20:30:00Z">
        <w:r w:rsidRPr="00CF3217" w:rsidDel="000E26CB">
          <w:rPr>
            <w:rFonts w:eastAsia="SimSun"/>
            <w:bCs/>
            <w:color w:val="000000"/>
            <w:szCs w:val="24"/>
            <w:lang w:val="en-US" w:eastAsia="zh-CN"/>
          </w:rPr>
          <w:delText>5.1.2.</w:delText>
        </w:r>
      </w:del>
      <w:del w:id="7015" w:author="Romano Giovanni" w:date="2017-10-23T20:23:00Z">
        <w:r w:rsidRPr="00CF3217" w:rsidDel="00E00BF5">
          <w:rPr>
            <w:rFonts w:eastAsia="SimSun"/>
            <w:bCs/>
            <w:color w:val="000000"/>
            <w:szCs w:val="24"/>
            <w:lang w:val="en-US" w:eastAsia="zh-CN"/>
          </w:rPr>
          <w:delText>12.</w:delText>
        </w:r>
      </w:del>
      <w:del w:id="7016" w:author="Romano Giovanni" w:date="2017-10-23T20:28:00Z">
        <w:r w:rsidRPr="00CF3217" w:rsidDel="00E00BF5">
          <w:rPr>
            <w:rFonts w:eastAsia="SimSun"/>
            <w:bCs/>
            <w:color w:val="000000"/>
            <w:szCs w:val="24"/>
            <w:lang w:val="en-US" w:eastAsia="zh-CN"/>
          </w:rPr>
          <w:delText>177</w:delText>
        </w:r>
      </w:del>
      <w:del w:id="7017" w:author="Romano Giovanni" w:date="2017-10-23T20:30:00Z">
        <w:r w:rsidRPr="00CF3217" w:rsidDel="000E26CB">
          <w:rPr>
            <w:rFonts w:eastAsia="SimSun"/>
            <w:bCs/>
            <w:color w:val="000000"/>
            <w:szCs w:val="24"/>
            <w:lang w:val="en-US" w:eastAsia="zh-CN"/>
          </w:rPr>
          <w:tab/>
          <w:delText>TS 29.332</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18" w:author="Romano Giovanni" w:date="2017-10-23T20:30:00Z"/>
          <w:rFonts w:eastAsia="SimSun"/>
          <w:b/>
          <w:bCs/>
          <w:color w:val="000000"/>
          <w:sz w:val="30"/>
          <w:szCs w:val="30"/>
          <w:lang w:val="en-US" w:eastAsia="zh-CN"/>
        </w:rPr>
      </w:pPr>
      <w:del w:id="7019" w:author="Romano Giovanni" w:date="2017-10-23T20:30:00Z">
        <w:r w:rsidRPr="00CF3217" w:rsidDel="000E26CB">
          <w:rPr>
            <w:rFonts w:eastAsia="SimSun"/>
            <w:b/>
            <w:bCs/>
            <w:color w:val="000000"/>
            <w:szCs w:val="24"/>
            <w:lang w:val="en-US" w:eastAsia="zh-CN"/>
          </w:rPr>
          <w:delText>Media Gateway Control Function (MGCF) – IM Media Gateway; Mn interface</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20" w:author="Romano Giovanni" w:date="2017-10-23T20:30:00Z"/>
          <w:rFonts w:eastAsia="SimSun"/>
          <w:color w:val="000000"/>
          <w:szCs w:val="24"/>
          <w:lang w:val="en-US" w:eastAsia="zh-CN"/>
        </w:rPr>
      </w:pPr>
      <w:del w:id="7021" w:author="Romano Giovanni" w:date="2017-10-23T20:30:00Z">
        <w:r w:rsidRPr="00CF3217" w:rsidDel="000E26CB">
          <w:rPr>
            <w:rFonts w:eastAsia="SimSun"/>
            <w:color w:val="000000"/>
            <w:szCs w:val="24"/>
            <w:lang w:val="en-US" w:eastAsia="zh-CN"/>
          </w:rPr>
          <w:delTex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22" w:author="Romano Giovanni" w:date="2017-10-23T20:30:00Z"/>
          <w:rFonts w:eastAsia="SimSun"/>
          <w:color w:val="000000"/>
          <w:szCs w:val="24"/>
          <w:lang w:val="en-US" w:eastAsia="zh-CN"/>
        </w:rPr>
      </w:pPr>
      <w:del w:id="7023" w:author="Romano Giovanni" w:date="2017-10-23T20:30:00Z">
        <w:r w:rsidRPr="00CF3217" w:rsidDel="000E26CB">
          <w:rPr>
            <w:rFonts w:eastAsia="SimSun"/>
            <w:color w:val="000000"/>
            <w:szCs w:val="24"/>
            <w:lang w:val="en-US" w:eastAsia="zh-CN"/>
          </w:rPr>
          <w:delText xml:space="preserve">The interaction of the MGCF-IM MGW interface signalling procedures in relation to the SIP, and BICC/ISUP signalling at the MGCF are described in 3GPP TS 29.163. </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24" w:author="Romano Giovanni" w:date="2017-10-23T20:30:00Z"/>
          <w:rFonts w:eastAsia="SimSun"/>
          <w:color w:val="000000"/>
          <w:szCs w:val="24"/>
          <w:lang w:val="en-US" w:eastAsia="zh-CN"/>
        </w:rPr>
      </w:pPr>
      <w:del w:id="7025" w:author="Romano Giovanni" w:date="2017-10-23T20:30:00Z">
        <w:r w:rsidRPr="00CF3217" w:rsidDel="000E26CB">
          <w:rPr>
            <w:rFonts w:eastAsia="SimSun"/>
            <w:color w:val="000000"/>
            <w:szCs w:val="24"/>
            <w:lang w:val="en-US" w:eastAsia="zh-CN"/>
          </w:rPr>
          <w:delText xml:space="preserve">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26" w:author="Romano Giovanni" w:date="2017-10-23T20:30:00Z"/>
          <w:rFonts w:eastAsia="SimSun"/>
          <w:color w:val="000000"/>
          <w:sz w:val="27"/>
          <w:szCs w:val="27"/>
          <w:lang w:val="en-US" w:eastAsia="zh-CN"/>
        </w:rPr>
      </w:pPr>
      <w:del w:id="7027" w:author="Romano Giovanni" w:date="2017-10-23T20:30:00Z">
        <w:r w:rsidRPr="00CF3217" w:rsidDel="000E26CB">
          <w:rPr>
            <w:rFonts w:eastAsia="SimSun"/>
            <w:color w:val="000000"/>
            <w:szCs w:val="24"/>
            <w:lang w:val="en-US" w:eastAsia="zh-CN"/>
          </w:rPr>
          <w:delText>In addition this profile provides support for PSTN/ISDN Emulation as required by ETSI TISPAN. The main body of the specification provides an introduction to the use of the profile for the Mn interface and introduces any specific functionality (e.g. new packages) associated with the Mn.</w:delText>
        </w:r>
      </w:del>
    </w:p>
    <w:p w:rsidR="001D0093" w:rsidRPr="002D5C5B" w:rsidDel="000E26CB" w:rsidRDefault="001D0093" w:rsidP="00C337DE">
      <w:pPr>
        <w:pStyle w:val="Titolo5"/>
        <w:rPr>
          <w:del w:id="7028" w:author="Romano Giovanni" w:date="2017-10-23T20:30:00Z"/>
          <w:rFonts w:eastAsia="SimSun"/>
          <w:bCs/>
          <w:color w:val="000000"/>
          <w:szCs w:val="24"/>
          <w:lang w:val="en-US" w:eastAsia="zh-CN"/>
        </w:rPr>
      </w:pPr>
      <w:del w:id="7029" w:author="Romano Giovanni" w:date="2017-10-23T20:30:00Z">
        <w:r w:rsidRPr="00CF3217" w:rsidDel="000E26CB">
          <w:rPr>
            <w:rFonts w:eastAsia="SimSun"/>
            <w:bCs/>
            <w:color w:val="000000"/>
            <w:szCs w:val="24"/>
            <w:lang w:val="en-US" w:eastAsia="zh-CN"/>
          </w:rPr>
          <w:delText>5.1.2.</w:delText>
        </w:r>
      </w:del>
      <w:del w:id="7030" w:author="Romano Giovanni" w:date="2017-10-23T20:23:00Z">
        <w:r w:rsidRPr="00CF3217" w:rsidDel="00E00BF5">
          <w:rPr>
            <w:rFonts w:eastAsia="SimSun"/>
            <w:bCs/>
            <w:color w:val="000000"/>
            <w:szCs w:val="24"/>
            <w:lang w:val="en-US" w:eastAsia="zh-CN"/>
          </w:rPr>
          <w:delText>12.</w:delText>
        </w:r>
      </w:del>
      <w:del w:id="7031" w:author="Romano Giovanni" w:date="2017-10-23T20:28:00Z">
        <w:r w:rsidRPr="00CF3217" w:rsidDel="00E00BF5">
          <w:rPr>
            <w:rFonts w:eastAsia="SimSun"/>
            <w:bCs/>
            <w:color w:val="000000"/>
            <w:szCs w:val="24"/>
            <w:lang w:val="en-US" w:eastAsia="zh-CN"/>
          </w:rPr>
          <w:delText>178</w:delText>
        </w:r>
      </w:del>
      <w:del w:id="7032" w:author="Romano Giovanni" w:date="2017-10-23T20:30:00Z">
        <w:r w:rsidRPr="00CF3217" w:rsidDel="000E26CB">
          <w:rPr>
            <w:rFonts w:eastAsia="SimSun"/>
            <w:bCs/>
            <w:color w:val="000000"/>
            <w:szCs w:val="24"/>
            <w:lang w:val="en-US" w:eastAsia="zh-CN"/>
          </w:rPr>
          <w:tab/>
          <w:delText>TS 29.333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33" w:author="Romano Giovanni" w:date="2017-10-23T20:30:00Z"/>
          <w:rFonts w:eastAsia="SimSun"/>
          <w:b/>
          <w:bCs/>
          <w:color w:val="000000"/>
          <w:sz w:val="30"/>
          <w:szCs w:val="30"/>
          <w:lang w:val="en-US" w:eastAsia="zh-CN"/>
        </w:rPr>
      </w:pPr>
      <w:del w:id="7034" w:author="Romano Giovanni" w:date="2017-10-23T20:30:00Z">
        <w:r w:rsidRPr="00CF3217" w:rsidDel="000E26CB">
          <w:rPr>
            <w:rFonts w:eastAsia="SimSun"/>
            <w:b/>
            <w:bCs/>
            <w:color w:val="000000"/>
            <w:szCs w:val="24"/>
            <w:lang w:val="en-US" w:eastAsia="zh-CN"/>
          </w:rPr>
          <w:delText>Multimedia Resource Function Controller (MRFC) – Multimedia Resource Function Processor (MRFP) Mp interface;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35" w:author="Romano Giovanni" w:date="2017-10-23T20:30:00Z"/>
          <w:rFonts w:eastAsia="SimSun"/>
          <w:color w:val="000000"/>
          <w:sz w:val="27"/>
          <w:szCs w:val="27"/>
          <w:lang w:val="en-US" w:eastAsia="zh-CN"/>
        </w:rPr>
      </w:pPr>
      <w:del w:id="7036" w:author="Romano Giovanni" w:date="2017-10-23T20:30:00Z">
        <w:r w:rsidRPr="00CF3217" w:rsidDel="000E26CB">
          <w:rPr>
            <w:rFonts w:eastAsia="SimSun"/>
            <w:color w:val="000000"/>
            <w:szCs w:val="24"/>
            <w:lang w:val="en-US" w:eastAsia="zh-CN"/>
          </w:rPr>
          <w:lastRenderedPageBreak/>
          <w:delTex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delText>
        </w:r>
      </w:del>
    </w:p>
    <w:p w:rsidR="001D0093" w:rsidRPr="002D5C5B" w:rsidDel="000E26CB" w:rsidRDefault="001D0093" w:rsidP="00C337DE">
      <w:pPr>
        <w:pStyle w:val="Titolo5"/>
        <w:rPr>
          <w:del w:id="7037" w:author="Romano Giovanni" w:date="2017-10-23T20:30:00Z"/>
          <w:rFonts w:eastAsia="SimSun"/>
          <w:bCs/>
          <w:color w:val="000000"/>
          <w:szCs w:val="24"/>
          <w:lang w:val="en-US" w:eastAsia="zh-CN"/>
        </w:rPr>
      </w:pPr>
      <w:del w:id="7038" w:author="Romano Giovanni" w:date="2017-10-23T20:30:00Z">
        <w:r w:rsidRPr="00CF3217" w:rsidDel="000E26CB">
          <w:rPr>
            <w:rFonts w:eastAsia="SimSun"/>
            <w:bCs/>
            <w:color w:val="000000"/>
            <w:szCs w:val="24"/>
            <w:lang w:val="en-US" w:eastAsia="zh-CN"/>
          </w:rPr>
          <w:delText>5.1.2.</w:delText>
        </w:r>
      </w:del>
      <w:del w:id="7039" w:author="Romano Giovanni" w:date="2017-10-23T20:23:00Z">
        <w:r w:rsidRPr="00CF3217" w:rsidDel="00E00BF5">
          <w:rPr>
            <w:rFonts w:eastAsia="SimSun"/>
            <w:bCs/>
            <w:color w:val="000000"/>
            <w:szCs w:val="24"/>
            <w:lang w:val="en-US" w:eastAsia="zh-CN"/>
          </w:rPr>
          <w:delText>12.</w:delText>
        </w:r>
      </w:del>
      <w:del w:id="7040" w:author="Romano Giovanni" w:date="2017-10-23T20:28:00Z">
        <w:r w:rsidRPr="00CF3217" w:rsidDel="00E00BF5">
          <w:rPr>
            <w:rFonts w:eastAsia="SimSun"/>
            <w:bCs/>
            <w:color w:val="000000"/>
            <w:szCs w:val="24"/>
            <w:lang w:val="en-US" w:eastAsia="zh-CN"/>
          </w:rPr>
          <w:delText>179</w:delText>
        </w:r>
      </w:del>
      <w:del w:id="7041" w:author="Romano Giovanni" w:date="2017-10-23T20:30:00Z">
        <w:r w:rsidRPr="00CF3217" w:rsidDel="000E26CB">
          <w:rPr>
            <w:rFonts w:eastAsia="SimSun"/>
            <w:bCs/>
            <w:color w:val="000000"/>
            <w:szCs w:val="24"/>
            <w:lang w:val="en-US" w:eastAsia="zh-CN"/>
          </w:rPr>
          <w:tab/>
          <w:delText>TS 29.334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42" w:author="Romano Giovanni" w:date="2017-10-23T20:30:00Z"/>
          <w:rFonts w:eastAsia="SimSun"/>
          <w:b/>
          <w:bCs/>
          <w:color w:val="000000"/>
          <w:sz w:val="30"/>
          <w:szCs w:val="30"/>
          <w:lang w:val="en-US" w:eastAsia="zh-CN"/>
        </w:rPr>
      </w:pPr>
      <w:del w:id="7043" w:author="Romano Giovanni" w:date="2017-10-23T20:30:00Z">
        <w:r w:rsidRPr="00CF3217" w:rsidDel="000E26CB">
          <w:rPr>
            <w:rFonts w:eastAsia="SimSun"/>
            <w:b/>
            <w:bCs/>
            <w:color w:val="000000"/>
            <w:szCs w:val="24"/>
            <w:lang w:val="en-US" w:eastAsia="zh-CN"/>
          </w:rPr>
          <w:delText>IMS Application Level Gateway (IMS-ALG) – IMS Access Gateway (IMS-AGW); Iq Interface;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44" w:author="Romano Giovanni" w:date="2017-10-23T20:30:00Z"/>
          <w:rFonts w:eastAsia="SimSun"/>
          <w:color w:val="000000"/>
          <w:sz w:val="27"/>
          <w:szCs w:val="27"/>
          <w:lang w:val="en-US" w:eastAsia="zh-CN"/>
        </w:rPr>
      </w:pPr>
      <w:del w:id="7045" w:author="Romano Giovanni" w:date="2017-10-23T20:30:00Z">
        <w:r w:rsidRPr="00CF3217" w:rsidDel="000E26CB">
          <w:rPr>
            <w:rFonts w:eastAsia="SimSun"/>
            <w:color w:val="000000"/>
            <w:szCs w:val="24"/>
            <w:lang w:val="en-US" w:eastAsia="zh-CN"/>
          </w:rPr>
          <w:delTex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delText>
        </w:r>
      </w:del>
    </w:p>
    <w:p w:rsidR="001D0093" w:rsidRPr="002D5C5B" w:rsidDel="000E26CB" w:rsidRDefault="001D0093" w:rsidP="00C337DE">
      <w:pPr>
        <w:pStyle w:val="Titolo5"/>
        <w:rPr>
          <w:del w:id="7046" w:author="Romano Giovanni" w:date="2017-10-23T20:30:00Z"/>
          <w:rFonts w:eastAsia="SimSun"/>
          <w:bCs/>
          <w:color w:val="000000"/>
          <w:szCs w:val="24"/>
          <w:lang w:val="en-US" w:eastAsia="zh-CN"/>
        </w:rPr>
      </w:pPr>
      <w:del w:id="7047" w:author="Romano Giovanni" w:date="2017-10-23T20:30:00Z">
        <w:r w:rsidRPr="00CF3217" w:rsidDel="000E26CB">
          <w:rPr>
            <w:rFonts w:eastAsia="SimSun"/>
            <w:bCs/>
            <w:color w:val="000000"/>
            <w:szCs w:val="24"/>
            <w:lang w:val="en-US" w:eastAsia="zh-CN"/>
          </w:rPr>
          <w:delText>5.1.2.</w:delText>
        </w:r>
      </w:del>
      <w:del w:id="7048" w:author="Romano Giovanni" w:date="2017-10-23T20:24:00Z">
        <w:r w:rsidRPr="00CF3217" w:rsidDel="00E00BF5">
          <w:rPr>
            <w:rFonts w:eastAsia="SimSun"/>
            <w:bCs/>
            <w:color w:val="000000"/>
            <w:szCs w:val="24"/>
            <w:lang w:val="en-US" w:eastAsia="zh-CN"/>
          </w:rPr>
          <w:delText>12.</w:delText>
        </w:r>
      </w:del>
      <w:del w:id="7049" w:author="Romano Giovanni" w:date="2017-10-23T20:28:00Z">
        <w:r w:rsidRPr="00CF3217" w:rsidDel="00E00BF5">
          <w:rPr>
            <w:rFonts w:eastAsia="SimSun"/>
            <w:bCs/>
            <w:color w:val="000000"/>
            <w:szCs w:val="24"/>
            <w:lang w:val="en-US" w:eastAsia="zh-CN"/>
          </w:rPr>
          <w:delText>180</w:delText>
        </w:r>
      </w:del>
      <w:del w:id="7050" w:author="Romano Giovanni" w:date="2017-10-23T20:30:00Z">
        <w:r w:rsidRPr="00CF3217" w:rsidDel="000E26CB">
          <w:rPr>
            <w:rFonts w:eastAsia="SimSun"/>
            <w:bCs/>
            <w:color w:val="000000"/>
            <w:szCs w:val="24"/>
            <w:lang w:val="en-US" w:eastAsia="zh-CN"/>
          </w:rPr>
          <w:tab/>
          <w:delText>TS 29.335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51" w:author="Romano Giovanni" w:date="2017-10-23T20:30:00Z"/>
          <w:rFonts w:eastAsia="SimSun"/>
          <w:b/>
          <w:bCs/>
          <w:color w:val="000000"/>
          <w:sz w:val="30"/>
          <w:szCs w:val="30"/>
          <w:lang w:val="en-US" w:eastAsia="zh-CN"/>
        </w:rPr>
      </w:pPr>
      <w:del w:id="7052" w:author="Romano Giovanni" w:date="2017-10-23T20:30:00Z">
        <w:r w:rsidRPr="00CF3217" w:rsidDel="000E26CB">
          <w:rPr>
            <w:rFonts w:eastAsia="SimSun"/>
            <w:b/>
            <w:bCs/>
            <w:color w:val="000000"/>
            <w:szCs w:val="24"/>
            <w:lang w:val="en-US" w:eastAsia="zh-CN"/>
          </w:rPr>
          <w:delText>User Data Convergence (UDC); User data repository access protocol over the Ud interface; Stage 3</w:delText>
        </w:r>
      </w:del>
    </w:p>
    <w:p w:rsidR="001D0093" w:rsidRPr="00CF3217" w:rsidDel="000E26CB" w:rsidRDefault="001D0093" w:rsidP="001D0093">
      <w:pPr>
        <w:widowControl w:val="0"/>
        <w:tabs>
          <w:tab w:val="clear" w:pos="1134"/>
          <w:tab w:val="clear" w:pos="1871"/>
          <w:tab w:val="clear" w:pos="2268"/>
          <w:tab w:val="left" w:pos="90"/>
        </w:tabs>
        <w:overflowPunct/>
        <w:spacing w:before="81"/>
        <w:textAlignment w:val="auto"/>
        <w:rPr>
          <w:del w:id="7053" w:author="Romano Giovanni" w:date="2017-10-23T20:30:00Z"/>
          <w:rFonts w:eastAsia="SimSun"/>
          <w:color w:val="000000"/>
          <w:sz w:val="30"/>
          <w:szCs w:val="30"/>
          <w:lang w:val="en-US" w:eastAsia="zh-CN"/>
        </w:rPr>
      </w:pPr>
      <w:del w:id="7054" w:author="Romano Giovanni" w:date="2017-10-23T20:30:00Z">
        <w:r w:rsidRPr="00CF3217" w:rsidDel="000E26CB">
          <w:rPr>
            <w:rFonts w:eastAsia="SimSun"/>
            <w:color w:val="000000"/>
            <w:szCs w:val="24"/>
            <w:lang w:val="en-US" w:eastAsia="zh-CN"/>
          </w:rPr>
          <w:delText>This document describes the Stage 3 user data repository access protocol over Ud interface.</w:delText>
        </w:r>
      </w:del>
    </w:p>
    <w:p w:rsidR="001D0093" w:rsidRPr="002D5C5B" w:rsidDel="000E26CB" w:rsidRDefault="001D0093" w:rsidP="00C337DE">
      <w:pPr>
        <w:pStyle w:val="Titolo5"/>
        <w:rPr>
          <w:del w:id="7055" w:author="Romano Giovanni" w:date="2017-10-23T20:30:00Z"/>
          <w:rFonts w:eastAsia="SimSun"/>
          <w:bCs/>
          <w:color w:val="000000"/>
          <w:szCs w:val="24"/>
          <w:lang w:val="en-US" w:eastAsia="zh-CN"/>
        </w:rPr>
      </w:pPr>
      <w:del w:id="7056" w:author="Romano Giovanni" w:date="2017-10-23T20:30:00Z">
        <w:r w:rsidRPr="00CF3217" w:rsidDel="000E26CB">
          <w:rPr>
            <w:rFonts w:eastAsia="SimSun"/>
            <w:bCs/>
            <w:color w:val="000000"/>
            <w:szCs w:val="24"/>
            <w:lang w:val="en-US" w:eastAsia="zh-CN"/>
          </w:rPr>
          <w:delText>5.1.2.</w:delText>
        </w:r>
      </w:del>
      <w:del w:id="7057" w:author="Romano Giovanni" w:date="2017-10-23T20:24:00Z">
        <w:r w:rsidRPr="00CF3217" w:rsidDel="00E00BF5">
          <w:rPr>
            <w:rFonts w:eastAsia="SimSun"/>
            <w:bCs/>
            <w:color w:val="000000"/>
            <w:szCs w:val="24"/>
            <w:lang w:val="en-US" w:eastAsia="zh-CN"/>
          </w:rPr>
          <w:delText>12.</w:delText>
        </w:r>
      </w:del>
      <w:del w:id="7058" w:author="Romano Giovanni" w:date="2017-10-23T20:28:00Z">
        <w:r w:rsidRPr="00CF3217" w:rsidDel="00E00BF5">
          <w:rPr>
            <w:rFonts w:eastAsia="SimSun"/>
            <w:bCs/>
            <w:color w:val="000000"/>
            <w:szCs w:val="24"/>
            <w:lang w:val="en-US" w:eastAsia="zh-CN"/>
          </w:rPr>
          <w:delText>181</w:delText>
        </w:r>
      </w:del>
      <w:del w:id="7059" w:author="Romano Giovanni" w:date="2017-10-23T20:30:00Z">
        <w:r w:rsidRPr="00CF3217" w:rsidDel="000E26CB">
          <w:rPr>
            <w:rFonts w:eastAsia="SimSun"/>
            <w:bCs/>
            <w:color w:val="000000"/>
            <w:szCs w:val="24"/>
            <w:lang w:val="en-US" w:eastAsia="zh-CN"/>
          </w:rPr>
          <w:tab/>
          <w:delText>TS 29.336</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60" w:author="Romano Giovanni" w:date="2017-10-23T20:30:00Z"/>
          <w:rFonts w:eastAsia="SimSun"/>
          <w:b/>
          <w:bCs/>
          <w:color w:val="000000"/>
          <w:sz w:val="30"/>
          <w:szCs w:val="30"/>
          <w:lang w:val="en-US" w:eastAsia="zh-CN"/>
        </w:rPr>
      </w:pPr>
      <w:del w:id="7061" w:author="Romano Giovanni" w:date="2017-10-23T20:30:00Z">
        <w:r w:rsidRPr="00CF3217" w:rsidDel="000E26CB">
          <w:rPr>
            <w:rFonts w:eastAsia="SimSun"/>
            <w:b/>
            <w:bCs/>
            <w:color w:val="000000"/>
            <w:szCs w:val="24"/>
            <w:lang w:val="en-US" w:eastAsia="zh-CN"/>
          </w:rPr>
          <w:delText>Home Subscriber Server (HSS) diameter interfaces for interworking with packet data networks and applications</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62" w:author="Romano Giovanni" w:date="2017-10-23T20:30:00Z"/>
          <w:rFonts w:eastAsia="SimSun"/>
          <w:color w:val="000000"/>
          <w:sz w:val="27"/>
          <w:szCs w:val="27"/>
          <w:lang w:val="en-US" w:eastAsia="zh-CN"/>
        </w:rPr>
      </w:pPr>
      <w:del w:id="7063" w:author="Romano Giovanni" w:date="2017-10-23T20:30:00Z">
        <w:r w:rsidRPr="00CF3217" w:rsidDel="000E26CB">
          <w:rPr>
            <w:rFonts w:eastAsia="SimSun"/>
            <w:color w:val="000000"/>
            <w:szCs w:val="24"/>
            <w:lang w:val="en-US" w:eastAsia="zh-CN"/>
          </w:rPr>
          <w:delTex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delText>
        </w:r>
        <w:r w:rsidRPr="00CF3217" w:rsidDel="000E26CB">
          <w:rPr>
            <w:rFonts w:eastAsia="SimSun"/>
            <w:color w:val="000000"/>
            <w:szCs w:val="24"/>
            <w:lang w:val="en-US" w:eastAsia="zh-CN"/>
          </w:rPr>
          <w:br/>
          <w:delText>The procedures over those interfaces are defined in 3GPP TS 23.682.</w:delText>
        </w:r>
      </w:del>
    </w:p>
    <w:p w:rsidR="001D0093" w:rsidRPr="002D5C5B" w:rsidDel="000E26CB" w:rsidRDefault="001D0093" w:rsidP="00C337DE">
      <w:pPr>
        <w:pStyle w:val="Titolo5"/>
        <w:rPr>
          <w:del w:id="7064" w:author="Romano Giovanni" w:date="2017-10-23T20:30:00Z"/>
          <w:rFonts w:eastAsia="SimSun"/>
          <w:bCs/>
          <w:color w:val="000000"/>
          <w:szCs w:val="24"/>
          <w:lang w:val="en-US" w:eastAsia="zh-CN"/>
        </w:rPr>
      </w:pPr>
      <w:del w:id="7065" w:author="Romano Giovanni" w:date="2017-10-23T20:30:00Z">
        <w:r w:rsidRPr="00CF3217" w:rsidDel="000E26CB">
          <w:rPr>
            <w:rFonts w:eastAsia="SimSun"/>
            <w:bCs/>
            <w:color w:val="000000"/>
            <w:szCs w:val="24"/>
            <w:lang w:val="en-US" w:eastAsia="zh-CN"/>
          </w:rPr>
          <w:delText>5.1.2.</w:delText>
        </w:r>
      </w:del>
      <w:del w:id="7066" w:author="Romano Giovanni" w:date="2017-10-23T20:24:00Z">
        <w:r w:rsidRPr="00CF3217" w:rsidDel="00E00BF5">
          <w:rPr>
            <w:rFonts w:eastAsia="SimSun"/>
            <w:bCs/>
            <w:color w:val="000000"/>
            <w:szCs w:val="24"/>
            <w:lang w:val="en-US" w:eastAsia="zh-CN"/>
          </w:rPr>
          <w:delText>12.</w:delText>
        </w:r>
      </w:del>
      <w:del w:id="7067" w:author="Romano Giovanni" w:date="2017-10-23T20:28:00Z">
        <w:r w:rsidRPr="00CF3217" w:rsidDel="00E00BF5">
          <w:rPr>
            <w:rFonts w:eastAsia="SimSun"/>
            <w:bCs/>
            <w:color w:val="000000"/>
            <w:szCs w:val="24"/>
            <w:lang w:val="en-US" w:eastAsia="zh-CN"/>
          </w:rPr>
          <w:delText>182</w:delText>
        </w:r>
      </w:del>
      <w:del w:id="7068" w:author="Romano Giovanni" w:date="2017-10-23T20:30:00Z">
        <w:r w:rsidRPr="00CF3217" w:rsidDel="000E26CB">
          <w:rPr>
            <w:rFonts w:eastAsia="SimSun"/>
            <w:bCs/>
            <w:color w:val="000000"/>
            <w:szCs w:val="24"/>
            <w:lang w:val="en-US" w:eastAsia="zh-CN"/>
          </w:rPr>
          <w:tab/>
          <w:delText>TS 29.337</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69" w:author="Romano Giovanni" w:date="2017-10-23T20:30:00Z"/>
          <w:rFonts w:eastAsia="SimSun"/>
          <w:b/>
          <w:bCs/>
          <w:color w:val="000000"/>
          <w:sz w:val="30"/>
          <w:szCs w:val="30"/>
          <w:lang w:val="en-US" w:eastAsia="zh-CN"/>
        </w:rPr>
      </w:pPr>
      <w:del w:id="7070" w:author="Romano Giovanni" w:date="2017-10-23T20:30:00Z">
        <w:r w:rsidRPr="00CF3217" w:rsidDel="000E26CB">
          <w:rPr>
            <w:rFonts w:eastAsia="SimSun"/>
            <w:b/>
            <w:bCs/>
            <w:color w:val="000000"/>
            <w:szCs w:val="24"/>
            <w:lang w:val="en-US" w:eastAsia="zh-CN"/>
          </w:rPr>
          <w:delText>Diameter-based T4 Interface for communications with packet data networks and applications</w:delText>
        </w:r>
      </w:del>
    </w:p>
    <w:p w:rsidR="001D0093" w:rsidRPr="00CF3217" w:rsidDel="000E26CB"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del w:id="7071" w:author="Romano Giovanni" w:date="2017-10-23T20:30:00Z"/>
          <w:rFonts w:eastAsia="SimSun"/>
          <w:color w:val="000000"/>
          <w:szCs w:val="24"/>
          <w:lang w:val="en-US" w:eastAsia="zh-CN"/>
        </w:rPr>
      </w:pPr>
      <w:del w:id="7072" w:author="Romano Giovanni" w:date="2017-10-23T20:30:00Z">
        <w:r w:rsidRPr="00CF3217" w:rsidDel="000E26CB">
          <w:rPr>
            <w:rFonts w:eastAsia="SimSun"/>
            <w:color w:val="000000"/>
            <w:szCs w:val="24"/>
            <w:lang w:val="en-US" w:eastAsia="zh-CN"/>
          </w:rPr>
          <w:delText>This document describes the Diameter based interface between the Machine Type Communications-InterWorking Function (MTC-IWF) and the Short Message Service-Service Centre (SMS-SC) for communications with packet data networks and applications. This specification defines</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the Diameter application for the T4 reference point between the MTC-IWF and the SMS-SC. The interactions between the MTC-IWF and the</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 xml:space="preserve">SMS-SC are specified. </w:delText>
        </w:r>
        <w:r w:rsidRPr="00CF3217" w:rsidDel="000E26CB">
          <w:rPr>
            <w:rFonts w:eastAsia="SimSun"/>
            <w:color w:val="000000"/>
            <w:szCs w:val="24"/>
            <w:lang w:val="en-US" w:eastAsia="zh-CN"/>
          </w:rPr>
          <w:br/>
          <w:delText>The stage 2 description for communications with packet data networks and applications (architecture and functionality) is specified in the 3GPP TS 23.682.</w:delText>
        </w:r>
      </w:del>
    </w:p>
    <w:p w:rsidR="001D0093" w:rsidRPr="002D5C5B" w:rsidDel="000E26CB" w:rsidRDefault="001D0093" w:rsidP="00C337DE">
      <w:pPr>
        <w:pStyle w:val="Titolo5"/>
        <w:rPr>
          <w:del w:id="7073" w:author="Romano Giovanni" w:date="2017-10-23T20:30:00Z"/>
          <w:rFonts w:eastAsia="SimSun"/>
          <w:bCs/>
          <w:color w:val="000000"/>
          <w:szCs w:val="24"/>
          <w:lang w:val="en-US" w:eastAsia="zh-CN"/>
        </w:rPr>
      </w:pPr>
      <w:del w:id="7074" w:author="Romano Giovanni" w:date="2017-10-23T20:30:00Z">
        <w:r w:rsidRPr="00CF3217" w:rsidDel="000E26CB">
          <w:rPr>
            <w:rFonts w:eastAsia="SimSun"/>
            <w:bCs/>
            <w:color w:val="000000"/>
            <w:szCs w:val="24"/>
            <w:lang w:val="en-US" w:eastAsia="zh-CN"/>
          </w:rPr>
          <w:lastRenderedPageBreak/>
          <w:delText>5.1.2.</w:delText>
        </w:r>
      </w:del>
      <w:del w:id="7075" w:author="Romano Giovanni" w:date="2017-10-23T20:24:00Z">
        <w:r w:rsidRPr="00CF3217" w:rsidDel="00E00BF5">
          <w:rPr>
            <w:rFonts w:eastAsia="SimSun"/>
            <w:bCs/>
            <w:color w:val="000000"/>
            <w:szCs w:val="24"/>
            <w:lang w:val="en-US" w:eastAsia="zh-CN"/>
          </w:rPr>
          <w:delText>12.</w:delText>
        </w:r>
      </w:del>
      <w:del w:id="7076" w:author="Romano Giovanni" w:date="2017-10-23T20:28:00Z">
        <w:r w:rsidRPr="00CF3217" w:rsidDel="00E00BF5">
          <w:rPr>
            <w:rFonts w:eastAsia="SimSun"/>
            <w:bCs/>
            <w:color w:val="000000"/>
            <w:szCs w:val="24"/>
            <w:lang w:val="en-US" w:eastAsia="zh-CN"/>
          </w:rPr>
          <w:delText>183</w:delText>
        </w:r>
      </w:del>
      <w:del w:id="7077" w:author="Romano Giovanni" w:date="2017-10-23T20:30:00Z">
        <w:r w:rsidRPr="00CF3217" w:rsidDel="000E26CB">
          <w:rPr>
            <w:rFonts w:eastAsia="SimSun"/>
            <w:bCs/>
            <w:color w:val="000000"/>
            <w:szCs w:val="24"/>
            <w:lang w:val="en-US" w:eastAsia="zh-CN"/>
          </w:rPr>
          <w:tab/>
          <w:delText>TS 29.338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78" w:author="Romano Giovanni" w:date="2017-10-23T20:30:00Z"/>
          <w:rFonts w:eastAsia="SimSun"/>
          <w:b/>
          <w:bCs/>
          <w:color w:val="000000"/>
          <w:sz w:val="30"/>
          <w:szCs w:val="30"/>
          <w:lang w:val="en-US" w:eastAsia="zh-CN"/>
        </w:rPr>
      </w:pPr>
      <w:del w:id="7079" w:author="Romano Giovanni" w:date="2017-10-23T20:30:00Z">
        <w:r w:rsidRPr="00CF3217" w:rsidDel="000E26CB">
          <w:rPr>
            <w:rFonts w:eastAsia="SimSun"/>
            <w:b/>
            <w:bCs/>
            <w:color w:val="000000"/>
            <w:szCs w:val="24"/>
            <w:lang w:val="en-US" w:eastAsia="zh-CN"/>
          </w:rPr>
          <w:delText>Diameter based protocols to support Short Message Service (SMS) capable Mobile Management Entities (MMEs)</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7080" w:author="Romano Giovanni" w:date="2017-10-23T20:30:00Z"/>
          <w:rFonts w:eastAsia="SimSun"/>
          <w:color w:val="000000"/>
          <w:szCs w:val="24"/>
          <w:lang w:val="en-US" w:eastAsia="zh-CN"/>
        </w:rPr>
      </w:pPr>
      <w:del w:id="7081" w:author="Romano Giovanni" w:date="2017-10-23T20:30:00Z">
        <w:r w:rsidRPr="00CF3217" w:rsidDel="000E26CB">
          <w:rPr>
            <w:rFonts w:eastAsia="SimSun"/>
            <w:color w:val="000000"/>
            <w:szCs w:val="24"/>
            <w:lang w:val="en-US" w:eastAsia="zh-CN"/>
          </w:rPr>
          <w:delText>This document defines the Diameter-based interfaces specific to SMS when they are used in conjunction with the "SMS in MME" architecture specified in 3GPP TS 23.272. It comprises:</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7082" w:author="Romano Giovanni" w:date="2017-10-23T20:30:00Z"/>
          <w:rFonts w:eastAsia="SimSun"/>
          <w:color w:val="000000"/>
          <w:szCs w:val="24"/>
          <w:lang w:val="en-US" w:eastAsia="zh-CN"/>
        </w:rPr>
      </w:pPr>
      <w:del w:id="7083" w:author="Romano Giovanni" w:date="2017-10-23T20:30:00Z">
        <w:r w:rsidRPr="00CF3217" w:rsidDel="000E26CB">
          <w:rPr>
            <w:rFonts w:eastAsia="SimSun"/>
            <w:color w:val="000000"/>
            <w:szCs w:val="24"/>
            <w:lang w:val="en-US" w:eastAsia="zh-CN"/>
          </w:rPr>
          <w:delText>- the Diameter application for the S6c interface between the HSS and the SMS-GMSC or the SMS Router and between the SMS-GMSC and the SMS Router;</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7084" w:author="Romano Giovanni" w:date="2017-10-23T20:30:00Z"/>
          <w:rFonts w:eastAsia="SimSun"/>
          <w:color w:val="000000"/>
          <w:sz w:val="27"/>
          <w:szCs w:val="27"/>
          <w:lang w:val="en-US" w:eastAsia="zh-CN"/>
        </w:rPr>
      </w:pPr>
      <w:del w:id="7085" w:author="Romano Giovanni" w:date="2017-10-23T20:30:00Z">
        <w:r w:rsidRPr="00CF3217" w:rsidDel="000E26CB">
          <w:rPr>
            <w:rFonts w:eastAsia="SimSun"/>
            <w:color w:val="000000"/>
            <w:szCs w:val="24"/>
            <w:lang w:val="en-US" w:eastAsia="zh-CN"/>
          </w:rPr>
          <w:delText>- the Diameter application for the SGd interface between the MME and the SMS-IWMSC or the SMS-GMSC or the SMS Router and between the SMS-GMSC and the SMS Router.</w:delText>
        </w:r>
      </w:del>
    </w:p>
    <w:p w:rsidR="001D0093" w:rsidRPr="00CF3217" w:rsidDel="000E26CB" w:rsidRDefault="001D0093" w:rsidP="00C337DE">
      <w:pPr>
        <w:pStyle w:val="Titolo5"/>
        <w:rPr>
          <w:del w:id="7086" w:author="Romano Giovanni" w:date="2017-10-23T20:30:00Z"/>
          <w:rFonts w:eastAsia="SimSun"/>
          <w:bCs/>
          <w:color w:val="000000"/>
          <w:szCs w:val="24"/>
          <w:lang w:val="en-US" w:eastAsia="zh-CN"/>
        </w:rPr>
      </w:pPr>
      <w:del w:id="7087" w:author="Romano Giovanni" w:date="2017-10-23T20:30:00Z">
        <w:r w:rsidRPr="00CF3217" w:rsidDel="000E26CB">
          <w:rPr>
            <w:rFonts w:eastAsia="SimSun"/>
            <w:bCs/>
            <w:color w:val="000000"/>
            <w:szCs w:val="24"/>
            <w:lang w:val="en-US" w:eastAsia="zh-CN"/>
          </w:rPr>
          <w:delText>5.</w:delText>
        </w:r>
        <w:r w:rsidDel="000E26CB">
          <w:rPr>
            <w:rFonts w:hint="eastAsia"/>
            <w:bCs/>
            <w:color w:val="000000"/>
            <w:szCs w:val="24"/>
            <w:lang w:val="en-US" w:eastAsia="ja-JP"/>
          </w:rPr>
          <w:delText>1</w:delText>
        </w:r>
        <w:r w:rsidRPr="00CF3217" w:rsidDel="000E26CB">
          <w:rPr>
            <w:rFonts w:eastAsia="SimSun"/>
            <w:bCs/>
            <w:color w:val="000000"/>
            <w:szCs w:val="24"/>
            <w:lang w:val="en-US" w:eastAsia="zh-CN"/>
          </w:rPr>
          <w:delText>.2.</w:delText>
        </w:r>
      </w:del>
      <w:del w:id="7088" w:author="Romano Giovanni" w:date="2017-10-23T20:24:00Z">
        <w:r w:rsidRPr="00CF3217" w:rsidDel="00E00BF5">
          <w:rPr>
            <w:rFonts w:eastAsia="SimSun"/>
            <w:bCs/>
            <w:color w:val="000000"/>
            <w:szCs w:val="24"/>
            <w:lang w:val="en-US" w:eastAsia="zh-CN"/>
          </w:rPr>
          <w:delText>12.</w:delText>
        </w:r>
      </w:del>
      <w:del w:id="7089" w:author="Romano Giovanni" w:date="2017-10-23T20:28:00Z">
        <w:r w:rsidRPr="00CF3217" w:rsidDel="00E00BF5">
          <w:rPr>
            <w:rFonts w:eastAsia="SimSun"/>
            <w:bCs/>
            <w:color w:val="000000"/>
            <w:szCs w:val="24"/>
            <w:lang w:val="en-US" w:eastAsia="zh-CN"/>
          </w:rPr>
          <w:delText>184</w:delText>
        </w:r>
      </w:del>
      <w:del w:id="7090" w:author="Romano Giovanni" w:date="2017-10-23T20:30:00Z">
        <w:r w:rsidRPr="00CF3217" w:rsidDel="000E26CB">
          <w:rPr>
            <w:rFonts w:eastAsia="SimSun"/>
            <w:bCs/>
            <w:color w:val="000000"/>
            <w:szCs w:val="24"/>
            <w:lang w:val="en-US" w:eastAsia="zh-CN"/>
          </w:rPr>
          <w:tab/>
          <w:delText>TS 29.343</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091" w:author="Romano Giovanni" w:date="2017-10-23T20:30:00Z"/>
          <w:rFonts w:eastAsia="SimSun"/>
          <w:b/>
          <w:bCs/>
          <w:color w:val="000000"/>
          <w:szCs w:val="24"/>
          <w:lang w:val="en-US" w:eastAsia="zh-CN"/>
        </w:rPr>
      </w:pPr>
      <w:del w:id="7092" w:author="Romano Giovanni" w:date="2017-10-23T20:30:00Z">
        <w:r w:rsidRPr="00CF3217" w:rsidDel="000E26CB">
          <w:rPr>
            <w:rFonts w:eastAsia="SimSun"/>
            <w:b/>
            <w:bCs/>
            <w:color w:val="000000"/>
            <w:szCs w:val="24"/>
            <w:lang w:val="en-US" w:eastAsia="zh-CN"/>
          </w:rPr>
          <w:delText>Proximity-services (ProSe) function to ProSe application server aspects (PC2);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093" w:author="Romano Giovanni" w:date="2017-10-23T20:30:00Z"/>
          <w:rFonts w:eastAsia="SimSun"/>
          <w:color w:val="000000"/>
          <w:szCs w:val="24"/>
          <w:lang w:val="en-US" w:eastAsia="zh-CN"/>
        </w:rPr>
      </w:pPr>
      <w:del w:id="7094" w:author="Romano Giovanni" w:date="2017-10-23T20:30:00Z">
        <w:r w:rsidRPr="00CF3217" w:rsidDel="000E26CB">
          <w:rPr>
            <w:rFonts w:eastAsia="SimSun"/>
            <w:color w:val="000000"/>
            <w:szCs w:val="24"/>
            <w:lang w:val="en-US" w:eastAsia="zh-CN"/>
          </w:rPr>
          <w:delText>This document provides the stage 3 specification of the PC2 reference point. The functional requirements and the stage 2 procedures of the PC2 reference point are contained in 3GPP TS 23.303. The PC2 reference point lies between the ProSe Function and ProSe Application Server.</w:delText>
        </w:r>
      </w:del>
    </w:p>
    <w:p w:rsidR="001D0093" w:rsidRPr="00CF3217" w:rsidDel="000E26CB" w:rsidRDefault="001D0093" w:rsidP="00C337DE">
      <w:pPr>
        <w:pStyle w:val="Titolo5"/>
        <w:rPr>
          <w:del w:id="7095" w:author="Romano Giovanni" w:date="2017-10-23T20:30:00Z"/>
          <w:rFonts w:eastAsia="SimSun"/>
          <w:bCs/>
          <w:color w:val="000000"/>
          <w:szCs w:val="24"/>
          <w:lang w:val="en-US" w:eastAsia="zh-CN"/>
        </w:rPr>
      </w:pPr>
      <w:del w:id="7096" w:author="Romano Giovanni" w:date="2017-10-23T20:30:00Z">
        <w:r w:rsidRPr="00CF3217" w:rsidDel="000E26CB">
          <w:rPr>
            <w:rFonts w:eastAsia="SimSun"/>
            <w:bCs/>
            <w:color w:val="000000"/>
            <w:szCs w:val="24"/>
            <w:lang w:val="en-US" w:eastAsia="zh-CN"/>
          </w:rPr>
          <w:delText>5.</w:delText>
        </w:r>
        <w:r w:rsidDel="000E26CB">
          <w:rPr>
            <w:rFonts w:hint="eastAsia"/>
            <w:bCs/>
            <w:color w:val="000000"/>
            <w:szCs w:val="24"/>
            <w:lang w:val="en-US" w:eastAsia="ja-JP"/>
          </w:rPr>
          <w:delText>1</w:delText>
        </w:r>
        <w:r w:rsidRPr="00CF3217" w:rsidDel="000E26CB">
          <w:rPr>
            <w:rFonts w:eastAsia="SimSun"/>
            <w:bCs/>
            <w:color w:val="000000"/>
            <w:szCs w:val="24"/>
            <w:lang w:val="en-US" w:eastAsia="zh-CN"/>
          </w:rPr>
          <w:delText>.2.</w:delText>
        </w:r>
      </w:del>
      <w:del w:id="7097" w:author="Romano Giovanni" w:date="2017-10-23T20:24:00Z">
        <w:r w:rsidRPr="00CF3217" w:rsidDel="00E00BF5">
          <w:rPr>
            <w:rFonts w:eastAsia="SimSun"/>
            <w:bCs/>
            <w:color w:val="000000"/>
            <w:szCs w:val="24"/>
            <w:lang w:val="en-US" w:eastAsia="zh-CN"/>
          </w:rPr>
          <w:delText>12.</w:delText>
        </w:r>
      </w:del>
      <w:del w:id="7098" w:author="Romano Giovanni" w:date="2017-10-23T20:29:00Z">
        <w:r w:rsidRPr="00CF3217" w:rsidDel="00E00BF5">
          <w:rPr>
            <w:rFonts w:eastAsia="SimSun"/>
            <w:bCs/>
            <w:color w:val="000000"/>
            <w:szCs w:val="24"/>
            <w:lang w:val="en-US" w:eastAsia="zh-CN"/>
          </w:rPr>
          <w:delText>185</w:delText>
        </w:r>
      </w:del>
      <w:del w:id="7099" w:author="Romano Giovanni" w:date="2017-10-23T20:30:00Z">
        <w:r w:rsidRPr="00CF3217" w:rsidDel="000E26CB">
          <w:rPr>
            <w:rFonts w:eastAsia="SimSun"/>
            <w:bCs/>
            <w:color w:val="000000"/>
            <w:szCs w:val="24"/>
            <w:lang w:val="en-US" w:eastAsia="zh-CN"/>
          </w:rPr>
          <w:tab/>
          <w:delText>TS 29.344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100" w:author="Romano Giovanni" w:date="2017-10-23T20:30:00Z"/>
          <w:rFonts w:eastAsia="SimSun"/>
          <w:b/>
          <w:bCs/>
          <w:color w:val="000000"/>
          <w:szCs w:val="24"/>
          <w:lang w:val="en-US" w:eastAsia="zh-CN"/>
        </w:rPr>
      </w:pPr>
      <w:del w:id="7101" w:author="Romano Giovanni" w:date="2017-10-23T20:30:00Z">
        <w:r w:rsidRPr="00CF3217" w:rsidDel="000E26CB">
          <w:rPr>
            <w:rFonts w:eastAsia="SimSun"/>
            <w:b/>
            <w:bCs/>
            <w:color w:val="000000"/>
            <w:szCs w:val="24"/>
            <w:lang w:val="en-US" w:eastAsia="zh-CN"/>
          </w:rPr>
          <w:delText>Proximity-services (ProSe) function to Home Subscriber Server (HSS) aspects;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02" w:author="Romano Giovanni" w:date="2017-10-23T20:30:00Z"/>
          <w:rFonts w:eastAsia="SimSun"/>
          <w:color w:val="000000"/>
          <w:szCs w:val="24"/>
          <w:lang w:val="en-US" w:eastAsia="zh-CN"/>
        </w:rPr>
      </w:pPr>
      <w:del w:id="7103" w:author="Romano Giovanni" w:date="2017-10-23T20:30:00Z">
        <w:r w:rsidRPr="00CF3217" w:rsidDel="000E26CB">
          <w:rPr>
            <w:rFonts w:eastAsia="SimSun"/>
            <w:color w:val="000000"/>
            <w:szCs w:val="24"/>
            <w:lang w:val="en-US" w:eastAsia="zh-CN"/>
          </w:rPr>
          <w:delText>This document describes the Diameter-based PC4a interface between the Proximity-based Services (ProSe) Function and the Home Subscriber Server (HSS) defined for ProSe.</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04" w:author="Romano Giovanni" w:date="2017-10-23T20:30:00Z"/>
          <w:rFonts w:eastAsia="SimSun"/>
          <w:color w:val="000000"/>
          <w:szCs w:val="24"/>
          <w:lang w:val="en-US" w:eastAsia="zh-CN"/>
        </w:rPr>
      </w:pPr>
      <w:del w:id="7105" w:author="Romano Giovanni" w:date="2017-10-23T20:30:00Z">
        <w:r w:rsidRPr="00CF3217" w:rsidDel="000E26CB">
          <w:rPr>
            <w:rFonts w:eastAsia="SimSun"/>
            <w:color w:val="000000"/>
            <w:szCs w:val="24"/>
            <w:lang w:val="en-US" w:eastAsia="zh-CN"/>
          </w:rPr>
          <w:delText>This specification defines the Diameter application for PC4a reference point between the ProSe Function and the HSS.The interactions between the ProSe Function and the HSS are specified.</w:delText>
        </w:r>
      </w:del>
    </w:p>
    <w:p w:rsidR="001D0093" w:rsidRPr="00CF3217" w:rsidDel="000E26CB" w:rsidRDefault="001D0093" w:rsidP="00C337DE">
      <w:pPr>
        <w:pStyle w:val="Titolo5"/>
        <w:rPr>
          <w:del w:id="7106" w:author="Romano Giovanni" w:date="2017-10-23T20:30:00Z"/>
          <w:rFonts w:eastAsia="SimSun"/>
          <w:bCs/>
          <w:color w:val="000000"/>
          <w:szCs w:val="24"/>
          <w:lang w:val="en-US" w:eastAsia="zh-CN"/>
        </w:rPr>
      </w:pPr>
      <w:del w:id="7107" w:author="Romano Giovanni" w:date="2017-10-23T20:30:00Z">
        <w:r w:rsidRPr="00CF3217" w:rsidDel="000E26CB">
          <w:rPr>
            <w:rFonts w:eastAsia="SimSun"/>
            <w:bCs/>
            <w:color w:val="000000"/>
            <w:szCs w:val="24"/>
            <w:lang w:val="en-US" w:eastAsia="zh-CN"/>
          </w:rPr>
          <w:delText>5.</w:delText>
        </w:r>
        <w:r w:rsidDel="000E26CB">
          <w:rPr>
            <w:rFonts w:hint="eastAsia"/>
            <w:bCs/>
            <w:color w:val="000000"/>
            <w:szCs w:val="24"/>
            <w:lang w:val="en-US" w:eastAsia="ja-JP"/>
          </w:rPr>
          <w:delText>1</w:delText>
        </w:r>
        <w:r w:rsidRPr="00CF3217" w:rsidDel="000E26CB">
          <w:rPr>
            <w:rFonts w:eastAsia="SimSun"/>
            <w:bCs/>
            <w:color w:val="000000"/>
            <w:szCs w:val="24"/>
            <w:lang w:val="en-US" w:eastAsia="zh-CN"/>
          </w:rPr>
          <w:delText>.2.</w:delText>
        </w:r>
      </w:del>
      <w:del w:id="7108" w:author="Romano Giovanni" w:date="2017-10-23T20:24:00Z">
        <w:r w:rsidRPr="00CF3217" w:rsidDel="00E00BF5">
          <w:rPr>
            <w:rFonts w:eastAsia="SimSun"/>
            <w:bCs/>
            <w:color w:val="000000"/>
            <w:szCs w:val="24"/>
            <w:lang w:val="en-US" w:eastAsia="zh-CN"/>
          </w:rPr>
          <w:delText>12.</w:delText>
        </w:r>
      </w:del>
      <w:del w:id="7109" w:author="Romano Giovanni" w:date="2017-10-23T20:29:00Z">
        <w:r w:rsidRPr="00CF3217" w:rsidDel="00E00BF5">
          <w:rPr>
            <w:rFonts w:eastAsia="SimSun"/>
            <w:bCs/>
            <w:color w:val="000000"/>
            <w:szCs w:val="24"/>
            <w:lang w:val="en-US" w:eastAsia="zh-CN"/>
          </w:rPr>
          <w:delText>186</w:delText>
        </w:r>
      </w:del>
      <w:del w:id="7110" w:author="Romano Giovanni" w:date="2017-10-23T20:30:00Z">
        <w:r w:rsidRPr="00CF3217" w:rsidDel="000E26CB">
          <w:rPr>
            <w:rFonts w:eastAsia="SimSun"/>
            <w:bCs/>
            <w:color w:val="000000"/>
            <w:szCs w:val="24"/>
            <w:lang w:val="en-US" w:eastAsia="zh-CN"/>
          </w:rPr>
          <w:tab/>
          <w:delText>TS 29.345</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111" w:author="Romano Giovanni" w:date="2017-10-23T20:30:00Z"/>
          <w:rFonts w:eastAsia="SimSun"/>
          <w:b/>
          <w:bCs/>
          <w:color w:val="000000"/>
          <w:szCs w:val="24"/>
          <w:lang w:val="en-US" w:eastAsia="zh-CN"/>
        </w:rPr>
      </w:pPr>
      <w:del w:id="7112" w:author="Romano Giovanni" w:date="2017-10-23T20:30:00Z">
        <w:r w:rsidRPr="00CF3217" w:rsidDel="000E26CB">
          <w:rPr>
            <w:rFonts w:eastAsia="SimSun"/>
            <w:b/>
            <w:bCs/>
            <w:color w:val="000000"/>
            <w:szCs w:val="24"/>
            <w:lang w:val="en-US" w:eastAsia="zh-CN"/>
          </w:rPr>
          <w:delText>Inter-Proximity-services (Prose) function signalling aspects;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13" w:author="Romano Giovanni" w:date="2017-10-23T20:30:00Z"/>
          <w:rFonts w:eastAsia="SimSun"/>
          <w:color w:val="000000"/>
          <w:szCs w:val="24"/>
          <w:lang w:val="en-US" w:eastAsia="zh-CN"/>
        </w:rPr>
      </w:pPr>
      <w:del w:id="7114" w:author="Romano Giovanni" w:date="2017-10-23T20:30:00Z">
        <w:r w:rsidRPr="00CF3217" w:rsidDel="000E26CB">
          <w:rPr>
            <w:rFonts w:eastAsia="SimSun"/>
            <w:color w:val="000000"/>
            <w:szCs w:val="24"/>
            <w:lang w:val="en-US" w:eastAsia="zh-CN"/>
          </w:rPr>
          <w:delTex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15" w:author="Romano Giovanni" w:date="2017-10-23T20:30:00Z"/>
          <w:rFonts w:eastAsia="SimSun"/>
          <w:color w:val="000000"/>
          <w:szCs w:val="24"/>
          <w:lang w:val="en-US" w:eastAsia="zh-CN"/>
        </w:rPr>
      </w:pPr>
      <w:del w:id="7116" w:author="Romano Giovanni" w:date="2017-10-23T20:30:00Z">
        <w:r w:rsidRPr="00CF3217" w:rsidDel="000E26CB">
          <w:rPr>
            <w:rFonts w:eastAsia="SimSun"/>
            <w:color w:val="000000"/>
            <w:szCs w:val="24"/>
            <w:lang w:val="en-US" w:eastAsia="zh-CN"/>
          </w:rPr>
          <w:delText>This specification defines the Diameter application for PC6/PC7 reference points between the ProSe Functions. The interactions between the ProSe Functions are specified.</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17" w:author="Romano Giovanni" w:date="2017-10-23T20:30:00Z"/>
          <w:rFonts w:eastAsia="SimSun"/>
          <w:color w:val="000000"/>
          <w:szCs w:val="24"/>
          <w:lang w:val="en-US" w:eastAsia="zh-CN"/>
        </w:rPr>
      </w:pPr>
      <w:del w:id="7118" w:author="Romano Giovanni" w:date="2017-10-23T20:30:00Z">
        <w:r w:rsidRPr="00CF3217" w:rsidDel="000E26CB">
          <w:rPr>
            <w:rFonts w:eastAsia="SimSun"/>
            <w:color w:val="000000"/>
            <w:szCs w:val="24"/>
            <w:lang w:val="en-US" w:eastAsia="zh-CN"/>
          </w:rPr>
          <w:delText>The stage 2 description for Proximity Services (ProSe) features in EPS is specified in 3GPP TS 23.303.</w:delText>
        </w:r>
      </w:del>
    </w:p>
    <w:p w:rsidR="001D0093" w:rsidRPr="002D5C5B" w:rsidDel="000E26CB" w:rsidRDefault="001D0093" w:rsidP="00C337DE">
      <w:pPr>
        <w:pStyle w:val="Titolo5"/>
        <w:rPr>
          <w:del w:id="7119" w:author="Romano Giovanni" w:date="2017-10-23T20:30:00Z"/>
          <w:rFonts w:eastAsia="SimSun"/>
          <w:bCs/>
          <w:color w:val="000000"/>
          <w:szCs w:val="24"/>
          <w:lang w:val="en-US" w:eastAsia="zh-CN"/>
        </w:rPr>
      </w:pPr>
      <w:del w:id="7120" w:author="Romano Giovanni" w:date="2017-10-23T20:30:00Z">
        <w:r w:rsidRPr="00CF3217" w:rsidDel="000E26CB">
          <w:rPr>
            <w:rFonts w:eastAsia="SimSun"/>
            <w:bCs/>
            <w:color w:val="000000"/>
            <w:szCs w:val="24"/>
            <w:lang w:val="en-US" w:eastAsia="zh-CN"/>
          </w:rPr>
          <w:delText>5.1.2.</w:delText>
        </w:r>
      </w:del>
      <w:del w:id="7121" w:author="Romano Giovanni" w:date="2017-10-23T20:24:00Z">
        <w:r w:rsidRPr="00CF3217" w:rsidDel="00E00BF5">
          <w:rPr>
            <w:rFonts w:eastAsia="SimSun"/>
            <w:bCs/>
            <w:color w:val="000000"/>
            <w:szCs w:val="24"/>
            <w:lang w:val="en-US" w:eastAsia="zh-CN"/>
          </w:rPr>
          <w:delText>12.</w:delText>
        </w:r>
      </w:del>
      <w:del w:id="7122" w:author="Romano Giovanni" w:date="2017-10-23T20:29:00Z">
        <w:r w:rsidRPr="00CF3217" w:rsidDel="00E00BF5">
          <w:rPr>
            <w:rFonts w:eastAsia="SimSun"/>
            <w:bCs/>
            <w:color w:val="000000"/>
            <w:szCs w:val="24"/>
            <w:lang w:val="en-US" w:eastAsia="zh-CN"/>
          </w:rPr>
          <w:delText>187</w:delText>
        </w:r>
      </w:del>
      <w:del w:id="7123" w:author="Romano Giovanni" w:date="2017-10-23T20:30:00Z">
        <w:r w:rsidRPr="00CF3217" w:rsidDel="000E26CB">
          <w:rPr>
            <w:rFonts w:eastAsia="SimSun"/>
            <w:bCs/>
            <w:color w:val="000000"/>
            <w:szCs w:val="24"/>
            <w:lang w:val="en-US" w:eastAsia="zh-CN"/>
          </w:rPr>
          <w:tab/>
          <w:delText>TS 29.364</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124" w:author="Romano Giovanni" w:date="2017-10-23T20:30:00Z"/>
          <w:rFonts w:eastAsia="SimSun"/>
          <w:b/>
          <w:bCs/>
          <w:color w:val="000000"/>
          <w:sz w:val="30"/>
          <w:szCs w:val="30"/>
          <w:lang w:val="en-US" w:eastAsia="zh-CN"/>
        </w:rPr>
      </w:pPr>
      <w:del w:id="7125" w:author="Romano Giovanni" w:date="2017-10-23T20:30:00Z">
        <w:r w:rsidRPr="00CF3217" w:rsidDel="000E26CB">
          <w:rPr>
            <w:rFonts w:eastAsia="SimSun"/>
            <w:b/>
            <w:bCs/>
            <w:color w:val="000000"/>
            <w:szCs w:val="24"/>
            <w:lang w:val="en-US" w:eastAsia="zh-CN"/>
          </w:rPr>
          <w:delText>IP Multimedia Subsystem (IMS) Application Server (AS) service data descriptions for AS interoperability</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7126" w:author="Romano Giovanni" w:date="2017-10-23T20:30:00Z"/>
          <w:rFonts w:eastAsia="SimSun"/>
          <w:color w:val="000000"/>
          <w:sz w:val="27"/>
          <w:szCs w:val="27"/>
          <w:lang w:val="en-US" w:eastAsia="zh-CN"/>
        </w:rPr>
      </w:pPr>
      <w:del w:id="7127" w:author="Romano Giovanni" w:date="2017-10-23T20:30:00Z">
        <w:r w:rsidRPr="00CF3217" w:rsidDel="000E26CB">
          <w:rPr>
            <w:rFonts w:eastAsia="SimSun"/>
            <w:color w:val="000000"/>
            <w:szCs w:val="24"/>
            <w:lang w:val="en-US" w:eastAsia="zh-CN"/>
          </w:rPr>
          <w:lastRenderedPageBreak/>
          <w:delText>This specification standardizes the structure and the coding of the service data that are transported over the Sh interface between an Application</w:delText>
        </w:r>
        <w:r w:rsidRPr="00CF3217" w:rsidDel="000E26CB">
          <w:rPr>
            <w:rFonts w:eastAsia="SimSun"/>
            <w:color w:val="000000"/>
            <w:sz w:val="30"/>
            <w:szCs w:val="30"/>
            <w:lang w:val="en-US" w:eastAsia="zh-CN"/>
          </w:rPr>
          <w:delText xml:space="preserve"> </w:delText>
        </w:r>
        <w:r w:rsidRPr="00CF3217" w:rsidDel="000E26CB">
          <w:rPr>
            <w:rFonts w:eastAsia="SimSun"/>
            <w:color w:val="000000"/>
            <w:szCs w:val="24"/>
            <w:lang w:val="en-US" w:eastAsia="zh-CN"/>
          </w:rPr>
          <w:delTex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delText>
        </w:r>
      </w:del>
    </w:p>
    <w:p w:rsidR="001D0093" w:rsidRPr="002D5C5B" w:rsidDel="000E26CB" w:rsidRDefault="001D0093" w:rsidP="00C337DE">
      <w:pPr>
        <w:pStyle w:val="Titolo5"/>
        <w:rPr>
          <w:del w:id="7128" w:author="Romano Giovanni" w:date="2017-10-23T20:30:00Z"/>
          <w:rFonts w:eastAsia="SimSun"/>
          <w:bCs/>
          <w:color w:val="000000"/>
          <w:szCs w:val="24"/>
          <w:lang w:val="en-US" w:eastAsia="zh-CN"/>
        </w:rPr>
      </w:pPr>
      <w:del w:id="7129" w:author="Romano Giovanni" w:date="2017-10-23T20:30:00Z">
        <w:r w:rsidRPr="00CF3217" w:rsidDel="000E26CB">
          <w:rPr>
            <w:rFonts w:eastAsia="SimSun"/>
            <w:bCs/>
            <w:color w:val="000000"/>
            <w:szCs w:val="24"/>
            <w:lang w:val="en-US" w:eastAsia="zh-CN"/>
          </w:rPr>
          <w:delText>5.1.2.</w:delText>
        </w:r>
      </w:del>
      <w:del w:id="7130" w:author="Romano Giovanni" w:date="2017-10-23T20:24:00Z">
        <w:r w:rsidRPr="00CF3217" w:rsidDel="00E00BF5">
          <w:rPr>
            <w:rFonts w:eastAsia="SimSun"/>
            <w:bCs/>
            <w:color w:val="000000"/>
            <w:szCs w:val="24"/>
            <w:lang w:val="en-US" w:eastAsia="zh-CN"/>
          </w:rPr>
          <w:delText>12.</w:delText>
        </w:r>
      </w:del>
      <w:del w:id="7131" w:author="Romano Giovanni" w:date="2017-10-23T20:29:00Z">
        <w:r w:rsidRPr="00CF3217" w:rsidDel="00E00BF5">
          <w:rPr>
            <w:rFonts w:eastAsia="SimSun"/>
            <w:bCs/>
            <w:color w:val="000000"/>
            <w:szCs w:val="24"/>
            <w:lang w:val="en-US" w:eastAsia="zh-CN"/>
          </w:rPr>
          <w:delText>188</w:delText>
        </w:r>
      </w:del>
      <w:del w:id="7132" w:author="Romano Giovanni" w:date="2017-10-23T20:30:00Z">
        <w:r w:rsidRPr="00CF3217" w:rsidDel="000E26CB">
          <w:rPr>
            <w:rFonts w:eastAsia="SimSun"/>
            <w:bCs/>
            <w:color w:val="000000"/>
            <w:szCs w:val="24"/>
            <w:lang w:val="en-US" w:eastAsia="zh-CN"/>
          </w:rPr>
          <w:tab/>
          <w:delText>TS 29.368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133" w:author="Romano Giovanni" w:date="2017-10-23T20:30:00Z"/>
          <w:rFonts w:eastAsia="SimSun"/>
          <w:b/>
          <w:bCs/>
          <w:color w:val="000000"/>
          <w:sz w:val="30"/>
          <w:szCs w:val="30"/>
          <w:lang w:val="en-US" w:eastAsia="zh-CN"/>
        </w:rPr>
      </w:pPr>
      <w:del w:id="7134" w:author="Romano Giovanni" w:date="2017-10-23T20:30:00Z">
        <w:r w:rsidRPr="00CF3217" w:rsidDel="000E26CB">
          <w:rPr>
            <w:rFonts w:eastAsia="SimSun"/>
            <w:b/>
            <w:bCs/>
            <w:color w:val="000000"/>
            <w:szCs w:val="24"/>
            <w:lang w:val="en-US" w:eastAsia="zh-CN"/>
          </w:rPr>
          <w:delText>Tsp interface protocol between the MTC Interworking Function (MTC-IWF) and Service Capability Server (SCS)</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35" w:author="Romano Giovanni" w:date="2017-10-23T20:30:00Z"/>
          <w:rFonts w:eastAsia="SimSun"/>
          <w:color w:val="000000"/>
          <w:sz w:val="27"/>
          <w:szCs w:val="27"/>
          <w:lang w:val="en-US" w:eastAsia="zh-CN"/>
        </w:rPr>
      </w:pPr>
      <w:del w:id="7136" w:author="Romano Giovanni" w:date="2017-10-23T20:30:00Z">
        <w:r w:rsidRPr="00CF3217" w:rsidDel="000E26CB">
          <w:rPr>
            <w:rFonts w:eastAsia="SimSun"/>
            <w:color w:val="000000"/>
            <w:szCs w:val="24"/>
            <w:lang w:val="en-US" w:eastAsia="zh-CN"/>
          </w:rPr>
          <w:delTex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delText>
        </w:r>
      </w:del>
    </w:p>
    <w:p w:rsidR="001D0093" w:rsidRPr="002D5C5B" w:rsidDel="000E26CB" w:rsidRDefault="001D0093" w:rsidP="00C337DE">
      <w:pPr>
        <w:pStyle w:val="Titolo5"/>
        <w:rPr>
          <w:del w:id="7137" w:author="Romano Giovanni" w:date="2017-10-23T20:30:00Z"/>
          <w:rFonts w:eastAsia="SimSun"/>
          <w:bCs/>
          <w:color w:val="000000"/>
          <w:szCs w:val="24"/>
          <w:lang w:val="en-US" w:eastAsia="zh-CN"/>
        </w:rPr>
      </w:pPr>
      <w:del w:id="7138" w:author="Romano Giovanni" w:date="2017-10-23T20:30:00Z">
        <w:r w:rsidRPr="00CF3217" w:rsidDel="000E26CB">
          <w:rPr>
            <w:rFonts w:eastAsia="SimSun"/>
            <w:bCs/>
            <w:color w:val="000000"/>
            <w:szCs w:val="24"/>
            <w:lang w:val="en-US" w:eastAsia="zh-CN"/>
          </w:rPr>
          <w:delText>5.</w:delText>
        </w:r>
        <w:r w:rsidDel="000E26CB">
          <w:rPr>
            <w:rFonts w:hint="eastAsia"/>
            <w:bCs/>
            <w:color w:val="000000"/>
            <w:szCs w:val="24"/>
            <w:lang w:val="en-US" w:eastAsia="ja-JP"/>
          </w:rPr>
          <w:delText>1</w:delText>
        </w:r>
        <w:r w:rsidRPr="00CF3217" w:rsidDel="000E26CB">
          <w:rPr>
            <w:rFonts w:eastAsia="SimSun"/>
            <w:bCs/>
            <w:color w:val="000000"/>
            <w:szCs w:val="24"/>
            <w:lang w:val="en-US" w:eastAsia="zh-CN"/>
          </w:rPr>
          <w:delText>.2.</w:delText>
        </w:r>
      </w:del>
      <w:del w:id="7139" w:author="Romano Giovanni" w:date="2017-10-23T20:24:00Z">
        <w:r w:rsidRPr="00CF3217" w:rsidDel="00E00BF5">
          <w:rPr>
            <w:rFonts w:eastAsia="SimSun"/>
            <w:bCs/>
            <w:color w:val="000000"/>
            <w:szCs w:val="24"/>
            <w:lang w:val="en-US" w:eastAsia="zh-CN"/>
          </w:rPr>
          <w:delText>12.</w:delText>
        </w:r>
      </w:del>
      <w:del w:id="7140" w:author="Romano Giovanni" w:date="2017-10-23T20:29:00Z">
        <w:r w:rsidRPr="00CF3217" w:rsidDel="00E00BF5">
          <w:rPr>
            <w:rFonts w:eastAsia="SimSun"/>
            <w:bCs/>
            <w:color w:val="000000"/>
            <w:szCs w:val="24"/>
            <w:lang w:val="en-US" w:eastAsia="zh-CN"/>
          </w:rPr>
          <w:delText>189</w:delText>
        </w:r>
      </w:del>
      <w:del w:id="7141" w:author="Romano Giovanni" w:date="2017-10-23T20:30:00Z">
        <w:r w:rsidRPr="00CF3217" w:rsidDel="000E26CB">
          <w:rPr>
            <w:rFonts w:eastAsia="SimSun"/>
            <w:bCs/>
            <w:color w:val="000000"/>
            <w:szCs w:val="24"/>
            <w:lang w:val="en-US" w:eastAsia="zh-CN"/>
          </w:rPr>
          <w:tab/>
          <w:delText>TS 29.468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142" w:author="Romano Giovanni" w:date="2017-10-23T20:30:00Z"/>
          <w:rFonts w:eastAsia="SimSun"/>
          <w:b/>
          <w:bCs/>
          <w:color w:val="000000"/>
          <w:szCs w:val="24"/>
          <w:lang w:val="en-US" w:eastAsia="zh-CN"/>
        </w:rPr>
      </w:pPr>
      <w:del w:id="7143" w:author="Romano Giovanni" w:date="2017-10-23T20:30:00Z">
        <w:r w:rsidRPr="00CF3217" w:rsidDel="000E26CB">
          <w:rPr>
            <w:rFonts w:eastAsia="SimSun"/>
            <w:b/>
            <w:bCs/>
            <w:color w:val="000000"/>
            <w:szCs w:val="24"/>
            <w:lang w:val="en-US" w:eastAsia="zh-CN"/>
          </w:rPr>
          <w:delText>Group Communication System Enablers for LTE (GCSE_LTE); MB2 reference point; Stage 3</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44" w:author="Romano Giovanni" w:date="2017-10-23T20:30:00Z"/>
          <w:rFonts w:eastAsia="SimSun"/>
          <w:color w:val="000000"/>
          <w:szCs w:val="24"/>
          <w:lang w:val="en-US" w:eastAsia="zh-CN"/>
        </w:rPr>
      </w:pPr>
      <w:del w:id="7145" w:author="Romano Giovanni" w:date="2017-10-23T20:30:00Z">
        <w:r w:rsidRPr="00CF3217" w:rsidDel="000E26CB">
          <w:rPr>
            <w:rFonts w:eastAsia="SimSun"/>
            <w:color w:val="000000"/>
            <w:szCs w:val="24"/>
            <w:lang w:val="en-US" w:eastAsia="zh-CN"/>
          </w:rPr>
          <w:delText>This document defines the protocol for the MB2 reference point between the Group Communication Service Application Server (GCS AS) and the Broadcast-Multicast Service Centre (BM-SC).</w:delText>
        </w:r>
      </w:del>
    </w:p>
    <w:p w:rsidR="001D0093" w:rsidRPr="00CF3217" w:rsidDel="000E26CB" w:rsidRDefault="001D0093" w:rsidP="001D0093">
      <w:pPr>
        <w:widowControl w:val="0"/>
        <w:tabs>
          <w:tab w:val="clear" w:pos="1134"/>
          <w:tab w:val="clear" w:pos="1871"/>
          <w:tab w:val="clear" w:pos="2268"/>
          <w:tab w:val="left" w:pos="90"/>
        </w:tabs>
        <w:overflowPunct/>
        <w:spacing w:before="0"/>
        <w:textAlignment w:val="auto"/>
        <w:rPr>
          <w:del w:id="7146" w:author="Romano Giovanni" w:date="2017-10-23T20:30:00Z"/>
          <w:rFonts w:eastAsia="SimSun"/>
          <w:color w:val="000000"/>
          <w:szCs w:val="24"/>
          <w:lang w:val="en-US" w:eastAsia="zh-CN"/>
        </w:rPr>
      </w:pPr>
      <w:del w:id="7147" w:author="Romano Giovanni" w:date="2017-10-23T20:30:00Z">
        <w:r w:rsidRPr="00CF3217" w:rsidDel="000E26CB">
          <w:rPr>
            <w:rFonts w:eastAsia="SimSun"/>
            <w:color w:val="000000"/>
            <w:szCs w:val="24"/>
            <w:lang w:val="en-US" w:eastAsia="zh-CN"/>
          </w:rPr>
          <w:delText>The MB2 reference point and related stage 2 procedures are defined in TS 23.468 as part of the Group Communication System Enablers for LTE. The stage 1 requirements for Group Communication System Enablers for LTE are specified in TS 22.468.</w:delText>
        </w:r>
      </w:del>
    </w:p>
    <w:p w:rsidR="001D0093" w:rsidRPr="002D5C5B" w:rsidDel="000E26CB" w:rsidRDefault="001D0093" w:rsidP="00C337DE">
      <w:pPr>
        <w:pStyle w:val="Titolo5"/>
        <w:rPr>
          <w:del w:id="7148" w:author="Romano Giovanni" w:date="2017-10-23T20:30:00Z"/>
          <w:rFonts w:eastAsia="SimSun"/>
          <w:bCs/>
          <w:color w:val="000000"/>
          <w:szCs w:val="24"/>
          <w:lang w:val="en-US" w:eastAsia="zh-CN"/>
        </w:rPr>
      </w:pPr>
      <w:del w:id="7149" w:author="Romano Giovanni" w:date="2017-10-23T20:30:00Z">
        <w:r w:rsidRPr="00CF3217" w:rsidDel="000E26CB">
          <w:rPr>
            <w:rFonts w:eastAsia="SimSun"/>
            <w:bCs/>
            <w:color w:val="000000"/>
            <w:szCs w:val="24"/>
            <w:lang w:val="en-US" w:eastAsia="zh-CN"/>
          </w:rPr>
          <w:delText>5.1.2.</w:delText>
        </w:r>
      </w:del>
      <w:del w:id="7150" w:author="Romano Giovanni" w:date="2017-10-23T20:24:00Z">
        <w:r w:rsidRPr="00CF3217" w:rsidDel="00E00BF5">
          <w:rPr>
            <w:rFonts w:eastAsia="SimSun"/>
            <w:bCs/>
            <w:color w:val="000000"/>
            <w:szCs w:val="24"/>
            <w:lang w:val="en-US" w:eastAsia="zh-CN"/>
          </w:rPr>
          <w:delText>12.</w:delText>
        </w:r>
      </w:del>
      <w:del w:id="7151" w:author="Romano Giovanni" w:date="2017-10-23T20:29:00Z">
        <w:r w:rsidRPr="00CF3217" w:rsidDel="00E00BF5">
          <w:rPr>
            <w:rFonts w:eastAsia="SimSun"/>
            <w:bCs/>
            <w:color w:val="000000"/>
            <w:szCs w:val="24"/>
            <w:lang w:val="en-US" w:eastAsia="zh-CN"/>
          </w:rPr>
          <w:delText>190</w:delText>
        </w:r>
      </w:del>
      <w:del w:id="7152" w:author="Romano Giovanni" w:date="2017-10-23T20:30:00Z">
        <w:r w:rsidRPr="00CF3217" w:rsidDel="000E26CB">
          <w:rPr>
            <w:rFonts w:eastAsia="SimSun"/>
            <w:bCs/>
            <w:color w:val="000000"/>
            <w:szCs w:val="24"/>
            <w:lang w:val="en-US" w:eastAsia="zh-CN"/>
          </w:rPr>
          <w:tab/>
          <w:delText>TS 29.658</w:delText>
        </w:r>
      </w:del>
    </w:p>
    <w:p w:rsidR="001D0093" w:rsidRPr="00CF3217" w:rsidDel="000E26CB" w:rsidRDefault="001D0093" w:rsidP="001D0093">
      <w:pPr>
        <w:widowControl w:val="0"/>
        <w:tabs>
          <w:tab w:val="clear" w:pos="1134"/>
          <w:tab w:val="clear" w:pos="1871"/>
          <w:tab w:val="clear" w:pos="2268"/>
          <w:tab w:val="left" w:pos="90"/>
        </w:tabs>
        <w:overflowPunct/>
        <w:spacing w:before="91"/>
        <w:textAlignment w:val="auto"/>
        <w:rPr>
          <w:del w:id="7153" w:author="Romano Giovanni" w:date="2017-10-23T20:30:00Z"/>
          <w:rFonts w:eastAsia="SimSun"/>
          <w:b/>
          <w:bCs/>
          <w:color w:val="000000"/>
          <w:sz w:val="30"/>
          <w:szCs w:val="30"/>
          <w:lang w:val="en-US" w:eastAsia="zh-CN"/>
        </w:rPr>
      </w:pPr>
      <w:del w:id="7154" w:author="Romano Giovanni" w:date="2017-10-23T20:30:00Z">
        <w:r w:rsidRPr="00CF3217" w:rsidDel="000E26CB">
          <w:rPr>
            <w:rFonts w:eastAsia="SimSun"/>
            <w:b/>
            <w:bCs/>
            <w:color w:val="000000"/>
            <w:szCs w:val="24"/>
            <w:lang w:val="en-US" w:eastAsia="zh-CN"/>
          </w:rPr>
          <w:delText>SIP Transfer of IP Multimedia Service Tariff Information; Protocol specification</w:delText>
        </w:r>
      </w:del>
    </w:p>
    <w:p w:rsidR="001D0093" w:rsidRPr="00CF3217" w:rsidDel="000E26CB" w:rsidRDefault="001D0093" w:rsidP="001D0093">
      <w:pPr>
        <w:widowControl w:val="0"/>
        <w:tabs>
          <w:tab w:val="clear" w:pos="1134"/>
          <w:tab w:val="clear" w:pos="1871"/>
          <w:tab w:val="clear" w:pos="2268"/>
          <w:tab w:val="left" w:pos="90"/>
        </w:tabs>
        <w:overflowPunct/>
        <w:textAlignment w:val="auto"/>
        <w:rPr>
          <w:del w:id="7155" w:author="Romano Giovanni" w:date="2017-10-23T20:30:00Z"/>
          <w:rFonts w:eastAsia="SimSun"/>
          <w:color w:val="000000"/>
          <w:sz w:val="27"/>
          <w:szCs w:val="27"/>
          <w:lang w:val="en-US" w:eastAsia="zh-CN"/>
        </w:rPr>
      </w:pPr>
      <w:del w:id="7156" w:author="Romano Giovanni" w:date="2017-10-23T20:30:00Z">
        <w:r w:rsidRPr="00CF3217" w:rsidDel="000E26CB">
          <w:rPr>
            <w:rFonts w:eastAsia="SimSun"/>
            <w:color w:val="000000"/>
            <w:szCs w:val="24"/>
            <w:lang w:val="en-US" w:eastAsia="zh-CN"/>
          </w:rPr>
          <w:delText>This document specifies the protocol for the real-time transfer of Tariff Information between a Charge Determination Point (CDP) and a Charge</w:delText>
        </w:r>
        <w:r w:rsidRPr="00CF3217" w:rsidDel="000E26CB">
          <w:rPr>
            <w:rFonts w:eastAsia="SimSun"/>
            <w:color w:val="000000"/>
            <w:sz w:val="30"/>
            <w:szCs w:val="30"/>
            <w:lang w:val="en-US" w:eastAsia="zh-CN"/>
          </w:rPr>
          <w:delText xml:space="preserve"> </w:delText>
        </w:r>
        <w:r w:rsidRPr="00CF3217" w:rsidDel="000E26CB">
          <w:rPr>
            <w:rFonts w:eastAsia="SimSun"/>
            <w:color w:val="000000"/>
            <w:szCs w:val="24"/>
            <w:lang w:val="en-US" w:eastAsia="zh-CN"/>
          </w:rPr>
          <w:delText>Generation Point (CGP) by means of the Session Initiation Protocol (SIP). It identifies the protocol procedures and switching functions needed</w:delText>
        </w:r>
        <w:r w:rsidRPr="00CF3217" w:rsidDel="000E26CB">
          <w:rPr>
            <w:rFonts w:eastAsia="SimSun"/>
            <w:color w:val="000000"/>
            <w:sz w:val="27"/>
            <w:szCs w:val="27"/>
            <w:lang w:val="en-US" w:eastAsia="zh-CN"/>
          </w:rPr>
          <w:delText xml:space="preserve"> </w:delText>
        </w:r>
        <w:r w:rsidRPr="00CF3217" w:rsidDel="000E26CB">
          <w:rPr>
            <w:rFonts w:eastAsia="SimSun"/>
            <w:color w:val="000000"/>
            <w:szCs w:val="24"/>
            <w:lang w:val="en-US" w:eastAsia="zh-CN"/>
          </w:rPr>
          <w:delText>to support the transfer of tariff information related to IP multimedia services.</w:delText>
        </w:r>
      </w:del>
    </w:p>
    <w:p w:rsidR="001D0093" w:rsidRPr="00C337DE" w:rsidDel="00BE3CD2" w:rsidRDefault="001D0093" w:rsidP="00C337DE">
      <w:pPr>
        <w:pStyle w:val="Titolo5"/>
        <w:rPr>
          <w:del w:id="7157" w:author="Romano Giovanni" w:date="2017-10-23T20:36:00Z"/>
          <w:rFonts w:eastAsia="SimSun"/>
          <w:bCs/>
          <w:szCs w:val="24"/>
          <w:lang w:val="en-US" w:eastAsia="zh-CN"/>
        </w:rPr>
      </w:pPr>
      <w:del w:id="7158" w:author="Romano Giovanni" w:date="2017-10-23T20:36:00Z">
        <w:r w:rsidRPr="00C75DC7" w:rsidDel="00BE3CD2">
          <w:rPr>
            <w:rFonts w:eastAsia="SimSun"/>
            <w:bCs/>
            <w:szCs w:val="24"/>
            <w:lang w:val="en-US" w:eastAsia="zh-CN"/>
          </w:rPr>
          <w:delText>5.1.2.</w:delText>
        </w:r>
      </w:del>
      <w:del w:id="7159" w:author="Romano Giovanni" w:date="2017-10-23T20:31:00Z">
        <w:r w:rsidRPr="00C75DC7" w:rsidDel="00AA6617">
          <w:rPr>
            <w:rFonts w:eastAsia="SimSun"/>
            <w:bCs/>
            <w:szCs w:val="24"/>
            <w:lang w:val="en-US" w:eastAsia="zh-CN"/>
          </w:rPr>
          <w:delText>12</w:delText>
        </w:r>
      </w:del>
      <w:del w:id="7160" w:author="Romano Giovanni" w:date="2017-10-23T20:36:00Z">
        <w:r w:rsidRPr="00C75DC7" w:rsidDel="00BE3CD2">
          <w:rPr>
            <w:rFonts w:eastAsia="SimSun"/>
            <w:bCs/>
            <w:szCs w:val="24"/>
            <w:lang w:val="en-US" w:eastAsia="zh-CN"/>
          </w:rPr>
          <w:delText>.</w:delText>
        </w:r>
      </w:del>
      <w:del w:id="7161" w:author="Romano Giovanni" w:date="2017-10-23T20:31:00Z">
        <w:r w:rsidRPr="00C75DC7" w:rsidDel="00AA6617">
          <w:rPr>
            <w:rFonts w:eastAsia="SimSun"/>
            <w:bCs/>
            <w:szCs w:val="24"/>
            <w:lang w:val="en-US" w:eastAsia="zh-CN"/>
          </w:rPr>
          <w:delText>191</w:delText>
        </w:r>
      </w:del>
      <w:del w:id="7162" w:author="Romano Giovanni" w:date="2017-10-23T20:36:00Z">
        <w:r w:rsidRPr="00C75DC7" w:rsidDel="00BE3CD2">
          <w:rPr>
            <w:rFonts w:eastAsia="SimSun"/>
            <w:bCs/>
            <w:szCs w:val="24"/>
            <w:lang w:val="en-US" w:eastAsia="zh-CN"/>
          </w:rPr>
          <w:tab/>
          <w:delText>TS 31.101</w:delText>
        </w:r>
      </w:del>
    </w:p>
    <w:p w:rsidR="001D0093" w:rsidRPr="00C75DC7" w:rsidDel="00BE3CD2" w:rsidRDefault="001D0093" w:rsidP="001D0093">
      <w:pPr>
        <w:rPr>
          <w:del w:id="7163" w:author="Romano Giovanni" w:date="2017-10-23T20:36:00Z"/>
          <w:rFonts w:eastAsia="SimSun"/>
          <w:sz w:val="30"/>
          <w:szCs w:val="30"/>
          <w:lang w:val="en-US" w:eastAsia="zh-CN"/>
        </w:rPr>
      </w:pPr>
      <w:del w:id="7164" w:author="Romano Giovanni" w:date="2017-10-23T20:36:00Z">
        <w:r w:rsidRPr="00C75DC7" w:rsidDel="00BE3CD2">
          <w:rPr>
            <w:rFonts w:eastAsia="SimSun"/>
            <w:lang w:val="en-US" w:eastAsia="zh-CN"/>
          </w:rPr>
          <w:delText>UICC-terminal interface; Physical and logical characteristics</w:delText>
        </w:r>
      </w:del>
    </w:p>
    <w:p w:rsidR="001D0093" w:rsidRPr="00C75DC7" w:rsidDel="00BE3CD2" w:rsidRDefault="001D0093" w:rsidP="001D0093">
      <w:pPr>
        <w:rPr>
          <w:del w:id="7165" w:author="Romano Giovanni" w:date="2017-10-23T20:36:00Z"/>
          <w:rFonts w:eastAsia="SimSun"/>
          <w:lang w:val="en-US" w:eastAsia="zh-CN"/>
        </w:rPr>
      </w:pPr>
      <w:del w:id="7166" w:author="Romano Giovanni" w:date="2017-10-23T20:36:00Z">
        <w:r w:rsidRPr="00C75DC7" w:rsidDel="00BE3CD2">
          <w:rPr>
            <w:rFonts w:eastAsia="SimSun"/>
            <w:lang w:val="en-US" w:eastAsia="zh-CN"/>
          </w:rPr>
          <w:delText xml:space="preserve">This document specifies the interface between the UICC and the Terminal for 3G telecom network operation. It specifies: </w:delText>
        </w:r>
      </w:del>
    </w:p>
    <w:p w:rsidR="001D0093" w:rsidRPr="00C75DC7" w:rsidDel="00BE3CD2" w:rsidRDefault="001D0093" w:rsidP="001D0093">
      <w:pPr>
        <w:rPr>
          <w:del w:id="7167" w:author="Romano Giovanni" w:date="2017-10-23T20:36:00Z"/>
          <w:rFonts w:eastAsia="SimSun"/>
          <w:lang w:val="en-US" w:eastAsia="zh-CN"/>
        </w:rPr>
      </w:pPr>
      <w:del w:id="7168" w:author="Romano Giovanni" w:date="2017-10-23T20:36:00Z">
        <w:r w:rsidRPr="00C75DC7" w:rsidDel="00BE3CD2">
          <w:rPr>
            <w:rFonts w:eastAsia="SimSun"/>
            <w:lang w:val="en-US" w:eastAsia="zh-CN"/>
          </w:rPr>
          <w:delText xml:space="preserve">–   the requirements for the physical characteristics of the UICC; </w:delText>
        </w:r>
      </w:del>
    </w:p>
    <w:p w:rsidR="001D0093" w:rsidRPr="00C75DC7" w:rsidDel="00BE3CD2" w:rsidRDefault="001D0093" w:rsidP="001D0093">
      <w:pPr>
        <w:rPr>
          <w:del w:id="7169" w:author="Romano Giovanni" w:date="2017-10-23T20:36:00Z"/>
          <w:rFonts w:eastAsia="SimSun"/>
          <w:lang w:val="en-US" w:eastAsia="zh-CN"/>
        </w:rPr>
      </w:pPr>
      <w:del w:id="7170" w:author="Romano Giovanni" w:date="2017-10-23T20:36:00Z">
        <w:r w:rsidRPr="00C75DC7" w:rsidDel="00BE3CD2">
          <w:rPr>
            <w:rFonts w:eastAsia="SimSun"/>
            <w:lang w:val="en-US" w:eastAsia="zh-CN"/>
          </w:rPr>
          <w:delText>–   the electrical interface between the UICC and the Terminal;</w:delText>
        </w:r>
      </w:del>
    </w:p>
    <w:p w:rsidR="001D0093" w:rsidRPr="00C75DC7" w:rsidDel="00BE3CD2" w:rsidRDefault="001D0093" w:rsidP="001D0093">
      <w:pPr>
        <w:rPr>
          <w:del w:id="7171" w:author="Romano Giovanni" w:date="2017-10-23T20:36:00Z"/>
          <w:rFonts w:eastAsia="SimSun"/>
          <w:lang w:val="en-US" w:eastAsia="zh-CN"/>
        </w:rPr>
      </w:pPr>
      <w:del w:id="7172" w:author="Romano Giovanni" w:date="2017-10-23T20:36:00Z">
        <w:r w:rsidRPr="00C75DC7" w:rsidDel="00BE3CD2">
          <w:rPr>
            <w:rFonts w:eastAsia="SimSun"/>
            <w:lang w:val="en-US" w:eastAsia="zh-CN"/>
          </w:rPr>
          <w:delText>–   the initial communication establishment and the transport protocols;</w:delText>
        </w:r>
      </w:del>
    </w:p>
    <w:p w:rsidR="001D0093" w:rsidRPr="00C75DC7" w:rsidDel="00BE3CD2" w:rsidRDefault="001D0093" w:rsidP="001D0093">
      <w:pPr>
        <w:rPr>
          <w:del w:id="7173" w:author="Romano Giovanni" w:date="2017-10-23T20:36:00Z"/>
          <w:rFonts w:eastAsia="SimSun"/>
          <w:lang w:val="en-US" w:eastAsia="zh-CN"/>
        </w:rPr>
      </w:pPr>
      <w:del w:id="7174" w:author="Romano Giovanni" w:date="2017-10-23T20:36:00Z">
        <w:r w:rsidRPr="00C75DC7" w:rsidDel="00BE3CD2">
          <w:rPr>
            <w:rFonts w:eastAsia="SimSun"/>
            <w:lang w:val="en-US" w:eastAsia="zh-CN"/>
          </w:rPr>
          <w:delText xml:space="preserve">–   the model which serves as a basis for the logical structure of the UICC; </w:delText>
        </w:r>
      </w:del>
    </w:p>
    <w:p w:rsidR="001D0093" w:rsidRPr="00C75DC7" w:rsidDel="00BE3CD2" w:rsidRDefault="001D0093" w:rsidP="001D0093">
      <w:pPr>
        <w:rPr>
          <w:del w:id="7175" w:author="Romano Giovanni" w:date="2017-10-23T20:36:00Z"/>
          <w:rFonts w:eastAsia="SimSun"/>
          <w:lang w:val="en-US" w:eastAsia="zh-CN"/>
        </w:rPr>
      </w:pPr>
      <w:del w:id="7176" w:author="Romano Giovanni" w:date="2017-10-23T20:36:00Z">
        <w:r w:rsidRPr="00C75DC7" w:rsidDel="00BE3CD2">
          <w:rPr>
            <w:rFonts w:eastAsia="SimSun"/>
            <w:lang w:val="en-US" w:eastAsia="zh-CN"/>
          </w:rPr>
          <w:lastRenderedPageBreak/>
          <w:delText>–   the communication commands and the procedures;</w:delText>
        </w:r>
      </w:del>
    </w:p>
    <w:p w:rsidR="001D0093" w:rsidRPr="00C75DC7" w:rsidDel="00BE3CD2" w:rsidRDefault="001D0093" w:rsidP="001D0093">
      <w:pPr>
        <w:rPr>
          <w:del w:id="7177" w:author="Romano Giovanni" w:date="2017-10-23T20:36:00Z"/>
          <w:rFonts w:eastAsia="SimSun"/>
          <w:sz w:val="27"/>
          <w:szCs w:val="27"/>
          <w:lang w:val="en-US" w:eastAsia="zh-CN"/>
        </w:rPr>
      </w:pPr>
      <w:del w:id="7178" w:author="Romano Giovanni" w:date="2017-10-23T20:36:00Z">
        <w:r w:rsidRPr="00C75DC7" w:rsidDel="00BE3CD2">
          <w:rPr>
            <w:rFonts w:eastAsia="SimSun"/>
            <w:lang w:val="en-US" w:eastAsia="zh-CN"/>
          </w:rPr>
          <w:delText>–   the application independent files and protocols.</w:delText>
        </w:r>
      </w:del>
    </w:p>
    <w:p w:rsidR="001D0093" w:rsidRPr="002D5C5B" w:rsidDel="00BE3CD2" w:rsidRDefault="001D0093" w:rsidP="00C337DE">
      <w:pPr>
        <w:pStyle w:val="Titolo5"/>
        <w:rPr>
          <w:del w:id="7179" w:author="Romano Giovanni" w:date="2017-10-23T20:36:00Z"/>
          <w:rFonts w:eastAsia="SimSun"/>
          <w:bCs/>
          <w:color w:val="000000"/>
          <w:szCs w:val="24"/>
          <w:lang w:val="en-US" w:eastAsia="zh-CN"/>
        </w:rPr>
      </w:pPr>
      <w:del w:id="7180" w:author="Romano Giovanni" w:date="2017-10-23T20:36:00Z">
        <w:r w:rsidRPr="00CF3217" w:rsidDel="00BE3CD2">
          <w:rPr>
            <w:rFonts w:eastAsia="SimSun"/>
            <w:bCs/>
            <w:color w:val="000000"/>
            <w:szCs w:val="24"/>
            <w:lang w:val="en-US" w:eastAsia="zh-CN"/>
          </w:rPr>
          <w:delText>5.1.2.</w:delText>
        </w:r>
      </w:del>
      <w:del w:id="7181" w:author="Romano Giovanni" w:date="2017-10-23T20:35:00Z">
        <w:r w:rsidRPr="00CF3217" w:rsidDel="006A3FE7">
          <w:rPr>
            <w:rFonts w:eastAsia="SimSun"/>
            <w:bCs/>
            <w:color w:val="000000"/>
            <w:szCs w:val="24"/>
            <w:lang w:val="en-US" w:eastAsia="zh-CN"/>
          </w:rPr>
          <w:delText>12.192</w:delText>
        </w:r>
      </w:del>
      <w:del w:id="7182" w:author="Romano Giovanni" w:date="2017-10-23T20:36:00Z">
        <w:r w:rsidRPr="00CF3217" w:rsidDel="00BE3CD2">
          <w:rPr>
            <w:rFonts w:eastAsia="SimSun"/>
            <w:bCs/>
            <w:color w:val="000000"/>
            <w:szCs w:val="24"/>
            <w:lang w:val="en-US" w:eastAsia="zh-CN"/>
          </w:rPr>
          <w:tab/>
          <w:delText>TS 31.102</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183" w:author="Romano Giovanni" w:date="2017-10-23T20:36:00Z"/>
          <w:rFonts w:eastAsia="SimSun"/>
          <w:b/>
          <w:bCs/>
          <w:color w:val="000000"/>
          <w:sz w:val="30"/>
          <w:szCs w:val="30"/>
          <w:lang w:val="en-US" w:eastAsia="zh-CN"/>
        </w:rPr>
      </w:pPr>
      <w:del w:id="7184" w:author="Romano Giovanni" w:date="2017-10-23T20:36:00Z">
        <w:r w:rsidRPr="00CF3217" w:rsidDel="00BE3CD2">
          <w:rPr>
            <w:rFonts w:eastAsia="SimSun"/>
            <w:b/>
            <w:bCs/>
            <w:color w:val="000000"/>
            <w:szCs w:val="24"/>
            <w:lang w:val="en-US" w:eastAsia="zh-CN"/>
          </w:rPr>
          <w:delText>Characteristics of the Universal Subscriber Identity Module (USIM) application</w:delText>
        </w:r>
      </w:del>
    </w:p>
    <w:p w:rsidR="001D0093" w:rsidRPr="00CF3217" w:rsidDel="00BE3CD2" w:rsidRDefault="001D0093" w:rsidP="001D0093">
      <w:pPr>
        <w:rPr>
          <w:del w:id="7185" w:author="Romano Giovanni" w:date="2017-10-23T20:36:00Z"/>
          <w:rFonts w:eastAsia="SimSun"/>
          <w:lang w:val="en-US" w:eastAsia="zh-CN"/>
        </w:rPr>
      </w:pPr>
      <w:del w:id="7186" w:author="Romano Giovanni" w:date="2017-10-23T20:36:00Z">
        <w:r w:rsidRPr="00CF3217" w:rsidDel="00BE3CD2">
          <w:rPr>
            <w:rFonts w:eastAsia="SimSun"/>
            <w:lang w:val="en-US" w:eastAsia="zh-CN"/>
          </w:rPr>
          <w:delText xml:space="preserve">This document defines the USIM application for 3G telecom network operation. It specifies: </w:delText>
        </w:r>
      </w:del>
    </w:p>
    <w:p w:rsidR="001D0093" w:rsidRPr="00CF3217" w:rsidDel="00BE3CD2" w:rsidRDefault="001D0093" w:rsidP="001D0093">
      <w:pPr>
        <w:rPr>
          <w:del w:id="7187" w:author="Romano Giovanni" w:date="2017-10-23T20:36:00Z"/>
          <w:rFonts w:eastAsia="SimSun"/>
          <w:lang w:val="en-US" w:eastAsia="zh-CN"/>
        </w:rPr>
      </w:pPr>
      <w:del w:id="7188" w:author="Romano Giovanni" w:date="2017-10-23T20:36:00Z">
        <w:r w:rsidRPr="00CF3217" w:rsidDel="00BE3CD2">
          <w:rPr>
            <w:rFonts w:eastAsia="SimSun"/>
            <w:lang w:val="en-US" w:eastAsia="zh-CN"/>
          </w:rPr>
          <w:delText xml:space="preserve">–   specific command parameters; </w:delText>
        </w:r>
      </w:del>
    </w:p>
    <w:p w:rsidR="001D0093" w:rsidRPr="00CF3217" w:rsidDel="00BE3CD2" w:rsidRDefault="001D0093" w:rsidP="001D0093">
      <w:pPr>
        <w:rPr>
          <w:del w:id="7189" w:author="Romano Giovanni" w:date="2017-10-23T20:36:00Z"/>
          <w:rFonts w:eastAsia="SimSun"/>
          <w:lang w:val="en-US" w:eastAsia="zh-CN"/>
        </w:rPr>
      </w:pPr>
      <w:del w:id="7190" w:author="Romano Giovanni" w:date="2017-10-23T20:36:00Z">
        <w:r w:rsidRPr="00CF3217" w:rsidDel="00BE3CD2">
          <w:rPr>
            <w:rFonts w:eastAsia="SimSun"/>
            <w:lang w:val="en-US" w:eastAsia="zh-CN"/>
          </w:rPr>
          <w:delText xml:space="preserve">–   file structures; </w:delText>
        </w:r>
      </w:del>
    </w:p>
    <w:p w:rsidR="001D0093" w:rsidRPr="00CF3217" w:rsidDel="00BE3CD2" w:rsidRDefault="001D0093" w:rsidP="001D0093">
      <w:pPr>
        <w:rPr>
          <w:del w:id="7191" w:author="Romano Giovanni" w:date="2017-10-23T20:36:00Z"/>
          <w:rFonts w:eastAsia="SimSun"/>
          <w:lang w:val="en-US" w:eastAsia="zh-CN"/>
        </w:rPr>
      </w:pPr>
      <w:del w:id="7192" w:author="Romano Giovanni" w:date="2017-10-23T20:36:00Z">
        <w:r w:rsidRPr="00CF3217" w:rsidDel="00BE3CD2">
          <w:rPr>
            <w:rFonts w:eastAsia="SimSun"/>
            <w:lang w:val="en-US" w:eastAsia="zh-CN"/>
          </w:rPr>
          <w:delText xml:space="preserve">–   contents of EFs (Elementary Files); </w:delText>
        </w:r>
      </w:del>
    </w:p>
    <w:p w:rsidR="001D0093" w:rsidRPr="00CF3217" w:rsidDel="00BE3CD2" w:rsidRDefault="001D0093" w:rsidP="001D0093">
      <w:pPr>
        <w:rPr>
          <w:del w:id="7193" w:author="Romano Giovanni" w:date="2017-10-23T20:36:00Z"/>
          <w:rFonts w:eastAsia="SimSun"/>
          <w:lang w:val="en-US" w:eastAsia="zh-CN"/>
        </w:rPr>
      </w:pPr>
      <w:del w:id="7194" w:author="Romano Giovanni" w:date="2017-10-23T20:36:00Z">
        <w:r w:rsidRPr="00CF3217" w:rsidDel="00BE3CD2">
          <w:rPr>
            <w:rFonts w:eastAsia="SimSun"/>
            <w:lang w:val="en-US" w:eastAsia="zh-CN"/>
          </w:rPr>
          <w:delText xml:space="preserve">–   security functions; </w:delText>
        </w:r>
      </w:del>
    </w:p>
    <w:p w:rsidR="001D0093" w:rsidRPr="00CF3217" w:rsidDel="00BE3CD2" w:rsidRDefault="001D0093" w:rsidP="001D0093">
      <w:pPr>
        <w:rPr>
          <w:del w:id="7195" w:author="Romano Giovanni" w:date="2017-10-23T20:36:00Z"/>
          <w:rFonts w:eastAsia="SimSun"/>
          <w:sz w:val="27"/>
          <w:szCs w:val="27"/>
          <w:lang w:val="en-US" w:eastAsia="zh-CN"/>
        </w:rPr>
      </w:pPr>
      <w:del w:id="7196" w:author="Romano Giovanni" w:date="2017-10-23T20:36:00Z">
        <w:r w:rsidRPr="00CF3217" w:rsidDel="00BE3CD2">
          <w:rPr>
            <w:rFonts w:eastAsia="SimSun"/>
            <w:lang w:val="en-US" w:eastAsia="zh-CN"/>
          </w:rPr>
          <w:delText>–   application protocol to be used on the interface between UICC (USIM) and ME. This is to ensure interoperability between a USIM and an ME independently of the respective manufacturer, card issuer or operator</w:delText>
        </w:r>
      </w:del>
    </w:p>
    <w:p w:rsidR="001D0093" w:rsidRPr="002D5C5B" w:rsidDel="00BE3CD2" w:rsidRDefault="001D0093" w:rsidP="00C337DE">
      <w:pPr>
        <w:pStyle w:val="Titolo5"/>
        <w:rPr>
          <w:del w:id="7197" w:author="Romano Giovanni" w:date="2017-10-23T20:36:00Z"/>
          <w:rFonts w:eastAsia="SimSun"/>
          <w:bCs/>
          <w:color w:val="000000"/>
          <w:szCs w:val="24"/>
          <w:lang w:val="en-US" w:eastAsia="zh-CN"/>
        </w:rPr>
      </w:pPr>
      <w:del w:id="7198" w:author="Romano Giovanni" w:date="2017-10-23T20:36:00Z">
        <w:r w:rsidRPr="00CF3217" w:rsidDel="00BE3CD2">
          <w:rPr>
            <w:rFonts w:eastAsia="SimSun"/>
            <w:bCs/>
            <w:color w:val="000000"/>
            <w:szCs w:val="24"/>
            <w:lang w:val="en-US" w:eastAsia="zh-CN"/>
          </w:rPr>
          <w:delText>5.1.2.</w:delText>
        </w:r>
      </w:del>
      <w:del w:id="7199" w:author="Romano Giovanni" w:date="2017-10-23T20:35:00Z">
        <w:r w:rsidRPr="00CF3217" w:rsidDel="006A3FE7">
          <w:rPr>
            <w:rFonts w:eastAsia="SimSun"/>
            <w:bCs/>
            <w:color w:val="000000"/>
            <w:szCs w:val="24"/>
            <w:lang w:val="en-US" w:eastAsia="zh-CN"/>
          </w:rPr>
          <w:delText>12.</w:delText>
        </w:r>
      </w:del>
      <w:del w:id="7200" w:author="Romano Giovanni" w:date="2017-10-23T20:36:00Z">
        <w:r w:rsidRPr="00CF3217" w:rsidDel="006A3FE7">
          <w:rPr>
            <w:rFonts w:eastAsia="SimSun"/>
            <w:bCs/>
            <w:color w:val="000000"/>
            <w:szCs w:val="24"/>
            <w:lang w:val="en-US" w:eastAsia="zh-CN"/>
          </w:rPr>
          <w:delText>193</w:delText>
        </w:r>
        <w:r w:rsidRPr="00CF3217" w:rsidDel="00BE3CD2">
          <w:rPr>
            <w:rFonts w:eastAsia="SimSun"/>
            <w:bCs/>
            <w:color w:val="000000"/>
            <w:szCs w:val="24"/>
            <w:lang w:val="en-US" w:eastAsia="zh-CN"/>
          </w:rPr>
          <w:tab/>
          <w:delText>TS 31.103</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01" w:author="Romano Giovanni" w:date="2017-10-23T20:36:00Z"/>
          <w:rFonts w:eastAsia="SimSun"/>
          <w:b/>
          <w:bCs/>
          <w:color w:val="000000"/>
          <w:sz w:val="30"/>
          <w:szCs w:val="30"/>
          <w:lang w:val="en-US" w:eastAsia="zh-CN"/>
        </w:rPr>
      </w:pPr>
      <w:del w:id="7202" w:author="Romano Giovanni" w:date="2017-10-23T20:36:00Z">
        <w:r w:rsidRPr="00CF3217" w:rsidDel="00BE3CD2">
          <w:rPr>
            <w:rFonts w:eastAsia="SimSun"/>
            <w:b/>
            <w:bCs/>
            <w:color w:val="000000"/>
            <w:szCs w:val="24"/>
            <w:lang w:val="en-US" w:eastAsia="zh-CN"/>
          </w:rPr>
          <w:delText>Characteristics of the IP Multimedia Services Identity Module (ISIM) application</w:delText>
        </w:r>
      </w:del>
    </w:p>
    <w:p w:rsidR="001D0093" w:rsidRPr="00CF3217" w:rsidDel="00BE3CD2" w:rsidRDefault="001D0093" w:rsidP="001D0093">
      <w:pPr>
        <w:rPr>
          <w:del w:id="7203" w:author="Romano Giovanni" w:date="2017-10-23T20:36:00Z"/>
          <w:rFonts w:eastAsia="SimSun"/>
          <w:lang w:val="en-US" w:eastAsia="zh-CN"/>
        </w:rPr>
      </w:pPr>
      <w:del w:id="7204" w:author="Romano Giovanni" w:date="2017-10-23T20:36:00Z">
        <w:r w:rsidRPr="00CF3217" w:rsidDel="00BE3CD2">
          <w:rPr>
            <w:rFonts w:eastAsia="SimSun"/>
            <w:lang w:val="en-US" w:eastAsia="zh-CN"/>
          </w:rPr>
          <w:delText xml:space="preserve">This document defines the ISIM application for access to IMS services. This document specifies: </w:delText>
        </w:r>
      </w:del>
    </w:p>
    <w:p w:rsidR="001D0093" w:rsidRPr="00CF3217" w:rsidDel="00BE3CD2" w:rsidRDefault="001D0093" w:rsidP="001D0093">
      <w:pPr>
        <w:rPr>
          <w:del w:id="7205" w:author="Romano Giovanni" w:date="2017-10-23T20:36:00Z"/>
          <w:rFonts w:eastAsia="SimSun"/>
          <w:lang w:val="en-US" w:eastAsia="zh-CN"/>
        </w:rPr>
      </w:pPr>
      <w:del w:id="7206" w:author="Romano Giovanni" w:date="2017-10-23T20:36:00Z">
        <w:r w:rsidRPr="00CF3217" w:rsidDel="00BE3CD2">
          <w:rPr>
            <w:rFonts w:eastAsia="SimSun"/>
            <w:lang w:val="en-US" w:eastAsia="zh-CN"/>
          </w:rPr>
          <w:delText xml:space="preserve">–   specific command parameters; </w:delText>
        </w:r>
      </w:del>
    </w:p>
    <w:p w:rsidR="001D0093" w:rsidRPr="00CF3217" w:rsidDel="00BE3CD2" w:rsidRDefault="001D0093" w:rsidP="001D0093">
      <w:pPr>
        <w:rPr>
          <w:del w:id="7207" w:author="Romano Giovanni" w:date="2017-10-23T20:36:00Z"/>
          <w:rFonts w:eastAsia="SimSun"/>
          <w:lang w:val="en-US" w:eastAsia="zh-CN"/>
        </w:rPr>
      </w:pPr>
      <w:del w:id="7208" w:author="Romano Giovanni" w:date="2017-10-23T20:36:00Z">
        <w:r w:rsidRPr="00CF3217" w:rsidDel="00BE3CD2">
          <w:rPr>
            <w:rFonts w:eastAsia="SimSun"/>
            <w:lang w:val="en-US" w:eastAsia="zh-CN"/>
          </w:rPr>
          <w:delText xml:space="preserve">–   file structures; </w:delText>
        </w:r>
      </w:del>
    </w:p>
    <w:p w:rsidR="001D0093" w:rsidRPr="00CF3217" w:rsidDel="00BE3CD2" w:rsidRDefault="001D0093" w:rsidP="001D0093">
      <w:pPr>
        <w:rPr>
          <w:del w:id="7209" w:author="Romano Giovanni" w:date="2017-10-23T20:36:00Z"/>
          <w:rFonts w:eastAsia="SimSun"/>
          <w:lang w:val="en-US" w:eastAsia="zh-CN"/>
        </w:rPr>
      </w:pPr>
      <w:del w:id="7210" w:author="Romano Giovanni" w:date="2017-10-23T20:36:00Z">
        <w:r w:rsidRPr="00CF3217" w:rsidDel="00BE3CD2">
          <w:rPr>
            <w:rFonts w:eastAsia="SimSun"/>
            <w:lang w:val="en-US" w:eastAsia="zh-CN"/>
          </w:rPr>
          <w:delText xml:space="preserve">–   contents of EFs (Elementary Files); </w:delText>
        </w:r>
      </w:del>
    </w:p>
    <w:p w:rsidR="001D0093" w:rsidRPr="00CF3217" w:rsidDel="00BE3CD2" w:rsidRDefault="001D0093" w:rsidP="001D0093">
      <w:pPr>
        <w:rPr>
          <w:del w:id="7211" w:author="Romano Giovanni" w:date="2017-10-23T20:36:00Z"/>
          <w:rFonts w:eastAsia="SimSun"/>
          <w:lang w:val="en-US" w:eastAsia="zh-CN"/>
        </w:rPr>
      </w:pPr>
      <w:del w:id="7212" w:author="Romano Giovanni" w:date="2017-10-23T20:36:00Z">
        <w:r w:rsidRPr="00CF3217" w:rsidDel="00BE3CD2">
          <w:rPr>
            <w:rFonts w:eastAsia="SimSun"/>
            <w:lang w:val="en-US" w:eastAsia="zh-CN"/>
          </w:rPr>
          <w:delText>–   security functions;</w:delText>
        </w:r>
      </w:del>
    </w:p>
    <w:p w:rsidR="001D0093" w:rsidRPr="00CF3217" w:rsidDel="00BE3CD2" w:rsidRDefault="001D0093" w:rsidP="001D0093">
      <w:pPr>
        <w:rPr>
          <w:del w:id="7213" w:author="Romano Giovanni" w:date="2017-10-23T20:36:00Z"/>
          <w:rFonts w:eastAsia="SimSun"/>
          <w:lang w:val="en-US" w:eastAsia="zh-CN"/>
        </w:rPr>
      </w:pPr>
      <w:del w:id="7214" w:author="Romano Giovanni" w:date="2017-10-23T20:36:00Z">
        <w:r w:rsidRPr="00CF3217" w:rsidDel="00BE3CD2">
          <w:rPr>
            <w:rFonts w:eastAsia="SimSun"/>
            <w:lang w:val="en-US" w:eastAsia="zh-CN"/>
          </w:rPr>
          <w:delText xml:space="preserve">–   application protocol to be used on the interface between UICC (ISIM) and Terminal. This is to ensure interoperability between an ISIM and Terminal independently of the respective manufacturer, card issuer or operator. </w:delText>
        </w:r>
      </w:del>
    </w:p>
    <w:p w:rsidR="001D0093" w:rsidRPr="00CF3217" w:rsidDel="00BE3CD2" w:rsidRDefault="001D0093" w:rsidP="001D0093">
      <w:pPr>
        <w:rPr>
          <w:del w:id="7215" w:author="Romano Giovanni" w:date="2017-10-23T20:36:00Z"/>
          <w:rFonts w:eastAsia="SimSun"/>
          <w:sz w:val="27"/>
          <w:szCs w:val="27"/>
          <w:lang w:val="en-US" w:eastAsia="zh-CN"/>
        </w:rPr>
      </w:pPr>
      <w:del w:id="7216" w:author="Romano Giovanni" w:date="2017-10-23T20:36:00Z">
        <w:r w:rsidRPr="00CF3217" w:rsidDel="00BE3CD2">
          <w:rPr>
            <w:rFonts w:eastAsia="SimSun"/>
            <w:lang w:val="en-US" w:eastAsia="zh-CN"/>
          </w:rPr>
          <w:delTex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delText>
        </w:r>
      </w:del>
    </w:p>
    <w:p w:rsidR="00491394" w:rsidRPr="007523D0" w:rsidDel="00BE3CD2" w:rsidRDefault="00491394" w:rsidP="001D009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7217" w:author="Romano Giovanni" w:date="2017-10-23T20:36:00Z"/>
          <w:rFonts w:eastAsiaTheme="minorEastAsia"/>
          <w:color w:val="000000"/>
          <w:sz w:val="23"/>
          <w:szCs w:val="23"/>
          <w:lang w:val="en-US" w:eastAsia="zh-CN"/>
        </w:rPr>
      </w:pPr>
    </w:p>
    <w:p w:rsidR="001D0093" w:rsidRPr="002D5C5B" w:rsidDel="00BE3CD2" w:rsidRDefault="001D0093" w:rsidP="00C337DE">
      <w:pPr>
        <w:pStyle w:val="Titolo5"/>
        <w:rPr>
          <w:del w:id="7218" w:author="Romano Giovanni" w:date="2017-10-23T20:36:00Z"/>
          <w:rFonts w:eastAsia="SimSun"/>
          <w:bCs/>
          <w:color w:val="000000"/>
          <w:szCs w:val="24"/>
          <w:lang w:val="en-US" w:eastAsia="zh-CN"/>
        </w:rPr>
      </w:pPr>
      <w:del w:id="7219" w:author="Romano Giovanni" w:date="2017-10-23T20:36:00Z">
        <w:r w:rsidRPr="00CF3217" w:rsidDel="00BE3CD2">
          <w:rPr>
            <w:rFonts w:eastAsia="SimSun"/>
            <w:bCs/>
            <w:color w:val="000000"/>
            <w:szCs w:val="24"/>
            <w:lang w:val="en-US" w:eastAsia="zh-CN"/>
          </w:rPr>
          <w:lastRenderedPageBreak/>
          <w:delText>5.1.2.</w:delText>
        </w:r>
      </w:del>
      <w:del w:id="7220" w:author="Romano Giovanni" w:date="2017-10-23T20:35:00Z">
        <w:r w:rsidRPr="00CF3217" w:rsidDel="006A3FE7">
          <w:rPr>
            <w:rFonts w:eastAsia="SimSun"/>
            <w:bCs/>
            <w:color w:val="000000"/>
            <w:szCs w:val="24"/>
            <w:lang w:val="en-US" w:eastAsia="zh-CN"/>
          </w:rPr>
          <w:delText>12.</w:delText>
        </w:r>
      </w:del>
      <w:del w:id="7221" w:author="Romano Giovanni" w:date="2017-10-23T20:36:00Z">
        <w:r w:rsidRPr="00CF3217" w:rsidDel="006A3FE7">
          <w:rPr>
            <w:rFonts w:eastAsia="SimSun"/>
            <w:bCs/>
            <w:color w:val="000000"/>
            <w:szCs w:val="24"/>
            <w:lang w:val="en-US" w:eastAsia="zh-CN"/>
          </w:rPr>
          <w:delText>194</w:delText>
        </w:r>
        <w:r w:rsidRPr="00CF3217" w:rsidDel="00BE3CD2">
          <w:rPr>
            <w:rFonts w:eastAsia="SimSun"/>
            <w:bCs/>
            <w:color w:val="000000"/>
            <w:szCs w:val="24"/>
            <w:lang w:val="en-US" w:eastAsia="zh-CN"/>
          </w:rPr>
          <w:tab/>
          <w:delText>TS 31.104</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22" w:author="Romano Giovanni" w:date="2017-10-23T20:36:00Z"/>
          <w:rFonts w:eastAsia="SimSun"/>
          <w:b/>
          <w:bCs/>
          <w:color w:val="000000"/>
          <w:sz w:val="30"/>
          <w:szCs w:val="30"/>
          <w:lang w:val="en-US" w:eastAsia="zh-CN"/>
        </w:rPr>
      </w:pPr>
      <w:del w:id="7223" w:author="Romano Giovanni" w:date="2017-10-23T20:36:00Z">
        <w:r w:rsidRPr="00CF3217" w:rsidDel="00BE3CD2">
          <w:rPr>
            <w:rFonts w:eastAsia="SimSun"/>
            <w:b/>
            <w:bCs/>
            <w:color w:val="000000"/>
            <w:szCs w:val="24"/>
            <w:lang w:val="en-US" w:eastAsia="zh-CN"/>
          </w:rPr>
          <w:delText>Characteristics of the Hosting Party Subscription Identity Module (HPSIM) application</w:delText>
        </w:r>
      </w:del>
    </w:p>
    <w:p w:rsidR="001D0093" w:rsidRPr="00CF3217" w:rsidDel="00BE3CD2" w:rsidRDefault="001D0093" w:rsidP="001D0093">
      <w:pPr>
        <w:rPr>
          <w:del w:id="7224" w:author="Romano Giovanni" w:date="2017-10-23T20:36:00Z"/>
          <w:rFonts w:eastAsia="SimSun"/>
          <w:lang w:val="en-US" w:eastAsia="zh-CN"/>
        </w:rPr>
      </w:pPr>
      <w:del w:id="7225" w:author="Romano Giovanni" w:date="2017-10-23T20:36:00Z">
        <w:r w:rsidRPr="00CF3217" w:rsidDel="00BE3CD2">
          <w:rPr>
            <w:rFonts w:eastAsia="SimSun"/>
            <w:lang w:val="en-US" w:eastAsia="zh-CN"/>
          </w:rPr>
          <w:delText>This document defines the Hosting Party Subscription Identity Module (HPSIM) application. This application resides on the UICC, an IC card</w:delText>
        </w:r>
        <w:r w:rsidRPr="00CF3217" w:rsidDel="00BE3CD2">
          <w:rPr>
            <w:rFonts w:eastAsia="SimSun"/>
            <w:sz w:val="30"/>
            <w:szCs w:val="30"/>
            <w:lang w:val="en-US" w:eastAsia="zh-CN"/>
          </w:rPr>
          <w:delText xml:space="preserve"> </w:delText>
        </w:r>
        <w:r w:rsidRPr="00CF3217" w:rsidDel="00BE3CD2">
          <w:rPr>
            <w:rFonts w:eastAsia="SimSun"/>
            <w:lang w:val="en-US" w:eastAsia="zh-CN"/>
          </w:rPr>
          <w:delText xml:space="preserve">specified in 3GPP TS 31.101. </w:delText>
        </w:r>
      </w:del>
    </w:p>
    <w:p w:rsidR="001D0093" w:rsidRPr="00CF3217" w:rsidDel="00BE3CD2" w:rsidRDefault="001D0093" w:rsidP="001D0093">
      <w:pPr>
        <w:rPr>
          <w:del w:id="7226" w:author="Romano Giovanni" w:date="2017-10-23T20:36:00Z"/>
          <w:rFonts w:eastAsia="SimSun"/>
          <w:lang w:val="en-US" w:eastAsia="zh-CN"/>
        </w:rPr>
      </w:pPr>
      <w:del w:id="7227" w:author="Romano Giovanni" w:date="2017-10-23T20:36:00Z">
        <w:r w:rsidRPr="00CF3217" w:rsidDel="00BE3CD2">
          <w:rPr>
            <w:rFonts w:eastAsia="SimSun"/>
            <w:lang w:val="en-US" w:eastAsia="zh-CN"/>
          </w:rPr>
          <w:delText xml:space="preserve">3GPP TS 31.104 applies to a H(e)NB supporting the HPSIM for H(e)NB Hosting Party authentication and specifies: </w:delText>
        </w:r>
      </w:del>
    </w:p>
    <w:p w:rsidR="001D0093" w:rsidRPr="00CF3217" w:rsidDel="00BE3CD2" w:rsidRDefault="001D0093" w:rsidP="001D0093">
      <w:pPr>
        <w:rPr>
          <w:del w:id="7228" w:author="Romano Giovanni" w:date="2017-10-23T20:36:00Z"/>
          <w:rFonts w:eastAsia="SimSun"/>
          <w:lang w:val="en-US" w:eastAsia="zh-CN"/>
        </w:rPr>
      </w:pPr>
      <w:del w:id="7229" w:author="Romano Giovanni" w:date="2017-10-23T20:36:00Z">
        <w:r w:rsidRPr="00CF3217" w:rsidDel="00BE3CD2">
          <w:rPr>
            <w:rFonts w:eastAsia="SimSun"/>
            <w:lang w:val="en-US" w:eastAsia="zh-CN"/>
          </w:rPr>
          <w:delText>–   identification of the Hosting Party;</w:delText>
        </w:r>
      </w:del>
    </w:p>
    <w:p w:rsidR="001D0093" w:rsidRPr="00CF3217" w:rsidDel="00BE3CD2" w:rsidRDefault="001D0093" w:rsidP="001D0093">
      <w:pPr>
        <w:rPr>
          <w:del w:id="7230" w:author="Romano Giovanni" w:date="2017-10-23T20:36:00Z"/>
          <w:rFonts w:eastAsia="SimSun"/>
          <w:sz w:val="27"/>
          <w:szCs w:val="27"/>
          <w:lang w:val="en-US" w:eastAsia="zh-CN"/>
        </w:rPr>
      </w:pPr>
      <w:del w:id="7231" w:author="Romano Giovanni" w:date="2017-10-23T20:36:00Z">
        <w:r w:rsidRPr="00CF3217" w:rsidDel="00BE3CD2">
          <w:rPr>
            <w:rFonts w:eastAsia="SimSun"/>
            <w:lang w:val="en-US" w:eastAsia="zh-CN"/>
          </w:rPr>
          <w:delText>–   security mechanism, e.g. authentication based on EAP-AKA method.</w:delText>
        </w:r>
      </w:del>
    </w:p>
    <w:p w:rsidR="001D0093" w:rsidRPr="002D5C5B" w:rsidDel="00BE3CD2" w:rsidRDefault="001D0093" w:rsidP="00C337DE">
      <w:pPr>
        <w:pStyle w:val="Titolo5"/>
        <w:rPr>
          <w:del w:id="7232" w:author="Romano Giovanni" w:date="2017-10-23T20:36:00Z"/>
          <w:rFonts w:eastAsia="SimSun"/>
          <w:bCs/>
          <w:color w:val="000000"/>
          <w:szCs w:val="24"/>
          <w:lang w:val="en-US" w:eastAsia="zh-CN"/>
        </w:rPr>
      </w:pPr>
      <w:del w:id="7233" w:author="Romano Giovanni" w:date="2017-10-23T20:36:00Z">
        <w:r w:rsidRPr="00CF3217" w:rsidDel="00BE3CD2">
          <w:rPr>
            <w:rFonts w:eastAsia="SimSun"/>
            <w:bCs/>
            <w:color w:val="000000"/>
            <w:szCs w:val="24"/>
            <w:lang w:val="en-US" w:eastAsia="zh-CN"/>
          </w:rPr>
          <w:delText>5.1.2.</w:delText>
        </w:r>
      </w:del>
      <w:del w:id="7234" w:author="Romano Giovanni" w:date="2017-10-23T20:35:00Z">
        <w:r w:rsidRPr="00CF3217" w:rsidDel="006A3FE7">
          <w:rPr>
            <w:rFonts w:eastAsia="SimSun"/>
            <w:bCs/>
            <w:color w:val="000000"/>
            <w:szCs w:val="24"/>
            <w:lang w:val="en-US" w:eastAsia="zh-CN"/>
          </w:rPr>
          <w:delText>12.</w:delText>
        </w:r>
      </w:del>
      <w:del w:id="7235" w:author="Romano Giovanni" w:date="2017-10-23T20:36:00Z">
        <w:r w:rsidRPr="00CF3217" w:rsidDel="006A3FE7">
          <w:rPr>
            <w:rFonts w:eastAsia="SimSun"/>
            <w:bCs/>
            <w:color w:val="000000"/>
            <w:szCs w:val="24"/>
            <w:lang w:val="en-US" w:eastAsia="zh-CN"/>
          </w:rPr>
          <w:delText>195</w:delText>
        </w:r>
        <w:r w:rsidRPr="00CF3217" w:rsidDel="00BE3CD2">
          <w:rPr>
            <w:rFonts w:eastAsia="SimSun"/>
            <w:bCs/>
            <w:color w:val="000000"/>
            <w:szCs w:val="24"/>
            <w:lang w:val="en-US" w:eastAsia="zh-CN"/>
          </w:rPr>
          <w:tab/>
          <w:delText>TS 31.111</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36" w:author="Romano Giovanni" w:date="2017-10-23T20:36:00Z"/>
          <w:rFonts w:eastAsia="SimSun"/>
          <w:b/>
          <w:bCs/>
          <w:color w:val="000000"/>
          <w:sz w:val="30"/>
          <w:szCs w:val="30"/>
          <w:lang w:val="en-US" w:eastAsia="zh-CN"/>
        </w:rPr>
      </w:pPr>
      <w:del w:id="7237" w:author="Romano Giovanni" w:date="2017-10-23T20:36:00Z">
        <w:r w:rsidRPr="00CF3217" w:rsidDel="00BE3CD2">
          <w:rPr>
            <w:rFonts w:eastAsia="SimSun"/>
            <w:b/>
            <w:bCs/>
            <w:color w:val="000000"/>
            <w:szCs w:val="24"/>
            <w:lang w:val="en-US" w:eastAsia="zh-CN"/>
          </w:rPr>
          <w:delText>Universal Subscriber Identity Module (USIM) Application Toolkit (USAT)</w:delText>
        </w:r>
      </w:del>
    </w:p>
    <w:p w:rsidR="001D0093" w:rsidRPr="00CF3217" w:rsidDel="00BE3CD2" w:rsidRDefault="001D0093" w:rsidP="001D0093">
      <w:pPr>
        <w:rPr>
          <w:del w:id="7238" w:author="Romano Giovanni" w:date="2017-10-23T20:36:00Z"/>
          <w:rFonts w:eastAsia="SimSun"/>
          <w:lang w:val="en-US" w:eastAsia="zh-CN"/>
        </w:rPr>
      </w:pPr>
      <w:del w:id="7239" w:author="Romano Giovanni" w:date="2017-10-23T20:36:00Z">
        <w:r w:rsidRPr="00CF3217" w:rsidDel="00BE3CD2">
          <w:rPr>
            <w:rFonts w:eastAsia="SimSun"/>
            <w:lang w:val="en-US" w:eastAsia="zh-CN"/>
          </w:rPr>
          <w:delText xml:space="preserve">This document defines the ISIM application for access to IMS services. It specifies: </w:delText>
        </w:r>
      </w:del>
    </w:p>
    <w:p w:rsidR="001D0093" w:rsidRPr="00CF3217" w:rsidDel="00BE3CD2" w:rsidRDefault="001D0093" w:rsidP="001D0093">
      <w:pPr>
        <w:rPr>
          <w:del w:id="7240" w:author="Romano Giovanni" w:date="2017-10-23T20:36:00Z"/>
          <w:rFonts w:eastAsia="SimSun"/>
          <w:lang w:val="en-US" w:eastAsia="zh-CN"/>
        </w:rPr>
      </w:pPr>
      <w:del w:id="7241" w:author="Romano Giovanni" w:date="2017-10-23T20:36:00Z">
        <w:r w:rsidRPr="00CF3217" w:rsidDel="00BE3CD2">
          <w:rPr>
            <w:rFonts w:eastAsia="SimSun"/>
            <w:lang w:val="en-US" w:eastAsia="zh-CN"/>
          </w:rPr>
          <w:delText xml:space="preserve">–   specific command parameters; </w:delText>
        </w:r>
      </w:del>
    </w:p>
    <w:p w:rsidR="001D0093" w:rsidRPr="00CF3217" w:rsidDel="00BE3CD2" w:rsidRDefault="001D0093" w:rsidP="001D0093">
      <w:pPr>
        <w:rPr>
          <w:del w:id="7242" w:author="Romano Giovanni" w:date="2017-10-23T20:36:00Z"/>
          <w:rFonts w:eastAsia="SimSun"/>
          <w:lang w:val="en-US" w:eastAsia="zh-CN"/>
        </w:rPr>
      </w:pPr>
      <w:del w:id="7243" w:author="Romano Giovanni" w:date="2017-10-23T20:36:00Z">
        <w:r w:rsidRPr="00CF3217" w:rsidDel="00BE3CD2">
          <w:rPr>
            <w:rFonts w:eastAsia="SimSun"/>
            <w:lang w:val="en-US" w:eastAsia="zh-CN"/>
          </w:rPr>
          <w:delText xml:space="preserve">–   file structures; </w:delText>
        </w:r>
      </w:del>
    </w:p>
    <w:p w:rsidR="001D0093" w:rsidRPr="00CF3217" w:rsidDel="00BE3CD2" w:rsidRDefault="001D0093" w:rsidP="001D0093">
      <w:pPr>
        <w:rPr>
          <w:del w:id="7244" w:author="Romano Giovanni" w:date="2017-10-23T20:36:00Z"/>
          <w:rFonts w:eastAsia="SimSun"/>
          <w:lang w:val="en-US" w:eastAsia="zh-CN"/>
        </w:rPr>
      </w:pPr>
      <w:del w:id="7245" w:author="Romano Giovanni" w:date="2017-10-23T20:36:00Z">
        <w:r w:rsidRPr="00CF3217" w:rsidDel="00BE3CD2">
          <w:rPr>
            <w:rFonts w:eastAsia="SimSun"/>
            <w:lang w:val="en-US" w:eastAsia="zh-CN"/>
          </w:rPr>
          <w:delText xml:space="preserve">–   contents of EFs (Elementary Files); </w:delText>
        </w:r>
      </w:del>
    </w:p>
    <w:p w:rsidR="001D0093" w:rsidRPr="00CF3217" w:rsidDel="00BE3CD2" w:rsidRDefault="001D0093" w:rsidP="001D0093">
      <w:pPr>
        <w:rPr>
          <w:del w:id="7246" w:author="Romano Giovanni" w:date="2017-10-23T20:36:00Z"/>
          <w:rFonts w:eastAsia="SimSun"/>
          <w:lang w:val="en-US" w:eastAsia="zh-CN"/>
        </w:rPr>
      </w:pPr>
      <w:del w:id="7247" w:author="Romano Giovanni" w:date="2017-10-23T20:36:00Z">
        <w:r w:rsidRPr="00CF3217" w:rsidDel="00BE3CD2">
          <w:rPr>
            <w:rFonts w:eastAsia="SimSun"/>
            <w:lang w:val="en-US" w:eastAsia="zh-CN"/>
          </w:rPr>
          <w:delText xml:space="preserve">–   security functions; </w:delText>
        </w:r>
      </w:del>
    </w:p>
    <w:p w:rsidR="001D0093" w:rsidRPr="00CF3217" w:rsidDel="00BE3CD2" w:rsidRDefault="001D0093" w:rsidP="001D0093">
      <w:pPr>
        <w:rPr>
          <w:del w:id="7248" w:author="Romano Giovanni" w:date="2017-10-23T20:36:00Z"/>
          <w:rFonts w:eastAsia="SimSun"/>
          <w:lang w:val="en-US" w:eastAsia="zh-CN"/>
        </w:rPr>
      </w:pPr>
      <w:del w:id="7249" w:author="Romano Giovanni" w:date="2017-10-23T20:36:00Z">
        <w:r w:rsidRPr="00CF3217" w:rsidDel="00BE3CD2">
          <w:rPr>
            <w:rFonts w:eastAsia="SimSun"/>
            <w:lang w:val="en-US" w:eastAsia="zh-CN"/>
          </w:rPr>
          <w:delText>–   application protocol to be used on the interface between UICC (ISIM) and Terminal. This is to ensure interoperability between an ISIM and Terminal independently of the respective manufacturer, card issuer or operator.</w:delText>
        </w:r>
        <w:r w:rsidRPr="00CF3217" w:rsidDel="00BE3CD2">
          <w:rPr>
            <w:lang w:val="en-US" w:eastAsia="ja-JP"/>
          </w:rPr>
          <w:delText xml:space="preserve"> </w:delText>
        </w:r>
        <w:r w:rsidRPr="00CF3217" w:rsidDel="00BE3CD2">
          <w:rPr>
            <w:rFonts w:eastAsia="SimSun"/>
            <w:lang w:val="en-US" w:eastAsia="zh-CN"/>
          </w:rPr>
          <w:delText xml:space="preserve">This document defines the interface between the UICC and the Mobile Equipment (ME), and mandatory ME procedures, specifically for “USIM Application Toolkit”. </w:delText>
        </w:r>
      </w:del>
    </w:p>
    <w:p w:rsidR="001D0093" w:rsidRPr="00CF3217" w:rsidDel="00BE3CD2" w:rsidRDefault="001D0093" w:rsidP="001D0093">
      <w:pPr>
        <w:rPr>
          <w:del w:id="7250" w:author="Romano Giovanni" w:date="2017-10-23T20:36:00Z"/>
          <w:rFonts w:eastAsia="SimSun"/>
          <w:lang w:val="en-US" w:eastAsia="zh-CN"/>
        </w:rPr>
      </w:pPr>
      <w:del w:id="7251" w:author="Romano Giovanni" w:date="2017-10-23T20:36:00Z">
        <w:r w:rsidRPr="00CF3217" w:rsidDel="00BE3CD2">
          <w:rPr>
            <w:rFonts w:eastAsia="SimSun"/>
            <w:lang w:val="en-US" w:eastAsia="zh-CN"/>
          </w:rPr>
          <w:delText xml:space="preserve">The document mainly refers to ETSI TS 102 223, which describes the generic aspects of application toolkits within the UICC. USAT is a set of commands and procedures for use during the network operation phase of 3G/LTE, in addition to those defined in TS 31.101. </w:delText>
        </w:r>
      </w:del>
    </w:p>
    <w:p w:rsidR="001D0093" w:rsidRPr="00CF3217" w:rsidDel="00BE3CD2" w:rsidRDefault="001D0093" w:rsidP="001D0093">
      <w:pPr>
        <w:rPr>
          <w:del w:id="7252" w:author="Romano Giovanni" w:date="2017-10-23T20:36:00Z"/>
          <w:rFonts w:eastAsia="SimSun"/>
          <w:lang w:val="en-US" w:eastAsia="zh-CN"/>
        </w:rPr>
      </w:pPr>
      <w:del w:id="7253" w:author="Romano Giovanni" w:date="2017-10-23T20:36:00Z">
        <w:r w:rsidRPr="00CF3217" w:rsidDel="00BE3CD2">
          <w:rPr>
            <w:rFonts w:eastAsia="SimSun"/>
            <w:lang w:val="en-US" w:eastAsia="zh-CN"/>
          </w:rPr>
          <w:delText xml:space="preserve">Specifying the interface is to ensure interoperability between a UICC and an ME independently of the respective manufacturers and operators. </w:delText>
        </w:r>
      </w:del>
    </w:p>
    <w:p w:rsidR="001D0093" w:rsidRPr="00CF3217" w:rsidDel="00BE3CD2" w:rsidRDefault="001D0093" w:rsidP="001D0093">
      <w:pPr>
        <w:rPr>
          <w:del w:id="7254" w:author="Romano Giovanni" w:date="2017-10-23T20:36:00Z"/>
          <w:rFonts w:eastAsia="SimSun"/>
          <w:lang w:val="en-US" w:eastAsia="zh-CN"/>
        </w:rPr>
      </w:pPr>
      <w:del w:id="7255" w:author="Romano Giovanni" w:date="2017-10-23T20:36:00Z">
        <w:r w:rsidRPr="00CF3217" w:rsidDel="00BE3CD2">
          <w:rPr>
            <w:rFonts w:eastAsia="SimSun"/>
            <w:lang w:val="en-US" w:eastAsia="zh-CN"/>
          </w:rPr>
          <w:delText xml:space="preserve">This document defines for 3G/LTE technology: </w:delText>
        </w:r>
      </w:del>
    </w:p>
    <w:p w:rsidR="001D0093" w:rsidRPr="00CF3217" w:rsidDel="00BE3CD2" w:rsidRDefault="001D0093" w:rsidP="001D0093">
      <w:pPr>
        <w:rPr>
          <w:del w:id="7256" w:author="Romano Giovanni" w:date="2017-10-23T20:36:00Z"/>
          <w:rFonts w:eastAsia="SimSun"/>
          <w:lang w:val="en-US" w:eastAsia="zh-CN"/>
        </w:rPr>
      </w:pPr>
      <w:del w:id="7257" w:author="Romano Giovanni" w:date="2017-10-23T20:36:00Z">
        <w:r w:rsidRPr="00CF3217" w:rsidDel="00BE3CD2">
          <w:rPr>
            <w:rFonts w:eastAsia="SimSun"/>
            <w:lang w:val="en-US" w:eastAsia="zh-CN"/>
          </w:rPr>
          <w:delText xml:space="preserve">–   the commands; </w:delText>
        </w:r>
      </w:del>
    </w:p>
    <w:p w:rsidR="001D0093" w:rsidRPr="00CF3217" w:rsidDel="00BE3CD2" w:rsidRDefault="001D0093" w:rsidP="001D0093">
      <w:pPr>
        <w:rPr>
          <w:del w:id="7258" w:author="Romano Giovanni" w:date="2017-10-23T20:36:00Z"/>
          <w:rFonts w:eastAsia="SimSun"/>
          <w:lang w:val="en-US" w:eastAsia="zh-CN"/>
        </w:rPr>
      </w:pPr>
      <w:del w:id="7259" w:author="Romano Giovanni" w:date="2017-10-23T20:36:00Z">
        <w:r w:rsidRPr="00CF3217" w:rsidDel="00BE3CD2">
          <w:rPr>
            <w:rFonts w:eastAsia="SimSun"/>
            <w:lang w:val="en-US" w:eastAsia="zh-CN"/>
          </w:rPr>
          <w:delText xml:space="preserve">–   the application protocol; </w:delText>
        </w:r>
      </w:del>
    </w:p>
    <w:p w:rsidR="001D0093" w:rsidRPr="00CF3217" w:rsidDel="00BE3CD2" w:rsidRDefault="001D0093" w:rsidP="001D0093">
      <w:pPr>
        <w:rPr>
          <w:del w:id="7260" w:author="Romano Giovanni" w:date="2017-10-23T20:36:00Z"/>
          <w:rFonts w:eastAsia="SimSun"/>
          <w:sz w:val="27"/>
          <w:szCs w:val="27"/>
          <w:lang w:val="en-US" w:eastAsia="zh-CN"/>
        </w:rPr>
      </w:pPr>
      <w:del w:id="7261" w:author="Romano Giovanni" w:date="2017-10-23T20:36:00Z">
        <w:r w:rsidRPr="00CF3217" w:rsidDel="00BE3CD2">
          <w:rPr>
            <w:rFonts w:eastAsia="SimSun"/>
            <w:lang w:val="en-US" w:eastAsia="zh-CN"/>
          </w:rPr>
          <w:delText>–   the mandatory requirements on the UICC and ME for each procedure.</w:delText>
        </w:r>
      </w:del>
    </w:p>
    <w:p w:rsidR="001D0093" w:rsidRPr="002D5C5B" w:rsidDel="00BE3CD2" w:rsidRDefault="001D0093" w:rsidP="00C337DE">
      <w:pPr>
        <w:pStyle w:val="Titolo5"/>
        <w:rPr>
          <w:del w:id="7262" w:author="Romano Giovanni" w:date="2017-10-23T20:36:00Z"/>
          <w:rFonts w:eastAsia="SimSun"/>
          <w:bCs/>
          <w:color w:val="000000"/>
          <w:szCs w:val="24"/>
          <w:lang w:val="en-US" w:eastAsia="zh-CN"/>
        </w:rPr>
      </w:pPr>
      <w:del w:id="7263" w:author="Romano Giovanni" w:date="2017-10-23T20:36:00Z">
        <w:r w:rsidRPr="00CF3217" w:rsidDel="00BE3CD2">
          <w:rPr>
            <w:rFonts w:eastAsia="SimSun"/>
            <w:bCs/>
            <w:color w:val="000000"/>
            <w:szCs w:val="24"/>
            <w:lang w:val="en-US" w:eastAsia="zh-CN"/>
          </w:rPr>
          <w:lastRenderedPageBreak/>
          <w:delText>5.1.2.</w:delText>
        </w:r>
      </w:del>
      <w:del w:id="7264" w:author="Romano Giovanni" w:date="2017-10-23T20:35:00Z">
        <w:r w:rsidRPr="00CF3217" w:rsidDel="006A3FE7">
          <w:rPr>
            <w:rFonts w:eastAsia="SimSun"/>
            <w:bCs/>
            <w:color w:val="000000"/>
            <w:szCs w:val="24"/>
            <w:lang w:val="en-US" w:eastAsia="zh-CN"/>
          </w:rPr>
          <w:delText>12.</w:delText>
        </w:r>
      </w:del>
      <w:del w:id="7265" w:author="Romano Giovanni" w:date="2017-10-23T20:36:00Z">
        <w:r w:rsidRPr="00CF3217" w:rsidDel="006A3FE7">
          <w:rPr>
            <w:rFonts w:eastAsia="SimSun"/>
            <w:bCs/>
            <w:color w:val="000000"/>
            <w:szCs w:val="24"/>
            <w:lang w:val="en-US" w:eastAsia="zh-CN"/>
          </w:rPr>
          <w:delText>196</w:delText>
        </w:r>
        <w:r w:rsidRPr="00CF3217" w:rsidDel="00BE3CD2">
          <w:rPr>
            <w:rFonts w:eastAsia="SimSun"/>
            <w:bCs/>
            <w:color w:val="000000"/>
            <w:szCs w:val="24"/>
            <w:lang w:val="en-US" w:eastAsia="zh-CN"/>
          </w:rPr>
          <w:tab/>
          <w:delText>TS 31.115</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66" w:author="Romano Giovanni" w:date="2017-10-23T20:36:00Z"/>
          <w:rFonts w:eastAsia="SimSun"/>
          <w:b/>
          <w:bCs/>
          <w:color w:val="000000"/>
          <w:sz w:val="30"/>
          <w:szCs w:val="30"/>
          <w:lang w:val="en-US" w:eastAsia="zh-CN"/>
        </w:rPr>
      </w:pPr>
      <w:del w:id="7267" w:author="Romano Giovanni" w:date="2017-10-23T20:36:00Z">
        <w:r w:rsidRPr="00CF3217" w:rsidDel="00BE3CD2">
          <w:rPr>
            <w:rFonts w:eastAsia="SimSun"/>
            <w:b/>
            <w:bCs/>
            <w:color w:val="000000"/>
            <w:szCs w:val="24"/>
            <w:lang w:val="en-US" w:eastAsia="zh-CN"/>
          </w:rPr>
          <w:delText>Secured packet structure for (Universal) Subscriber Identity Module (U)SIM Toolkit applications</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268" w:author="Romano Giovanni" w:date="2017-10-23T20:36:00Z"/>
          <w:rFonts w:eastAsia="SimSun"/>
          <w:color w:val="000000"/>
          <w:sz w:val="27"/>
          <w:szCs w:val="27"/>
          <w:lang w:val="en-US" w:eastAsia="zh-CN"/>
        </w:rPr>
      </w:pPr>
      <w:del w:id="7269" w:author="Romano Giovanni" w:date="2017-10-23T20:36:00Z">
        <w:r w:rsidRPr="00CF3217" w:rsidDel="00BE3CD2">
          <w:rPr>
            <w:rFonts w:eastAsia="SimSun"/>
            <w:color w:val="000000"/>
            <w:szCs w:val="24"/>
            <w:lang w:val="en-US" w:eastAsia="zh-CN"/>
          </w:rPr>
          <w:delTex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delText>
        </w:r>
      </w:del>
    </w:p>
    <w:p w:rsidR="001D0093" w:rsidRPr="002D5C5B" w:rsidDel="00BE3CD2" w:rsidRDefault="001D0093" w:rsidP="00C337DE">
      <w:pPr>
        <w:pStyle w:val="Titolo5"/>
        <w:rPr>
          <w:del w:id="7270" w:author="Romano Giovanni" w:date="2017-10-23T20:36:00Z"/>
          <w:rFonts w:eastAsia="SimSun"/>
          <w:bCs/>
          <w:color w:val="000000"/>
          <w:szCs w:val="24"/>
          <w:lang w:val="en-US" w:eastAsia="zh-CN"/>
        </w:rPr>
      </w:pPr>
      <w:del w:id="7271" w:author="Romano Giovanni" w:date="2017-10-23T20:36:00Z">
        <w:r w:rsidRPr="00CF3217" w:rsidDel="00BE3CD2">
          <w:rPr>
            <w:rFonts w:eastAsia="SimSun"/>
            <w:bCs/>
            <w:color w:val="000000"/>
            <w:szCs w:val="24"/>
            <w:lang w:val="en-US" w:eastAsia="zh-CN"/>
          </w:rPr>
          <w:delText>5.1.2.</w:delText>
        </w:r>
      </w:del>
      <w:del w:id="7272" w:author="Romano Giovanni" w:date="2017-10-23T20:35:00Z">
        <w:r w:rsidRPr="00CF3217" w:rsidDel="006A3FE7">
          <w:rPr>
            <w:rFonts w:eastAsia="SimSun"/>
            <w:bCs/>
            <w:color w:val="000000"/>
            <w:szCs w:val="24"/>
            <w:lang w:val="en-US" w:eastAsia="zh-CN"/>
          </w:rPr>
          <w:delText>12.</w:delText>
        </w:r>
      </w:del>
      <w:del w:id="7273" w:author="Romano Giovanni" w:date="2017-10-23T20:36:00Z">
        <w:r w:rsidRPr="00CF3217" w:rsidDel="006A3FE7">
          <w:rPr>
            <w:rFonts w:eastAsia="SimSun"/>
            <w:bCs/>
            <w:color w:val="000000"/>
            <w:szCs w:val="24"/>
            <w:lang w:val="en-US" w:eastAsia="zh-CN"/>
          </w:rPr>
          <w:delText>197</w:delText>
        </w:r>
        <w:r w:rsidRPr="00CF3217" w:rsidDel="00BE3CD2">
          <w:rPr>
            <w:rFonts w:eastAsia="SimSun"/>
            <w:bCs/>
            <w:color w:val="000000"/>
            <w:szCs w:val="24"/>
            <w:lang w:val="en-US" w:eastAsia="zh-CN"/>
          </w:rPr>
          <w:tab/>
          <w:delText>TS 31.116</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74" w:author="Romano Giovanni" w:date="2017-10-23T20:36:00Z"/>
          <w:rFonts w:eastAsia="SimSun"/>
          <w:b/>
          <w:bCs/>
          <w:color w:val="000000"/>
          <w:sz w:val="30"/>
          <w:szCs w:val="30"/>
          <w:lang w:val="en-US" w:eastAsia="zh-CN"/>
        </w:rPr>
      </w:pPr>
      <w:del w:id="7275" w:author="Romano Giovanni" w:date="2017-10-23T20:36:00Z">
        <w:r w:rsidRPr="00CF3217" w:rsidDel="00BE3CD2">
          <w:rPr>
            <w:rFonts w:eastAsia="SimSun"/>
            <w:b/>
            <w:bCs/>
            <w:color w:val="000000"/>
            <w:szCs w:val="24"/>
            <w:lang w:val="en-US" w:eastAsia="zh-CN"/>
          </w:rPr>
          <w:delText>Remote APDU Structure for (U)SIM Toolkit applications</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276" w:author="Romano Giovanni" w:date="2017-10-23T20:36:00Z"/>
          <w:rFonts w:eastAsia="SimSun"/>
          <w:color w:val="000000"/>
          <w:szCs w:val="24"/>
          <w:lang w:val="en-US" w:eastAsia="zh-CN"/>
        </w:rPr>
      </w:pPr>
      <w:del w:id="7277" w:author="Romano Giovanni" w:date="2017-10-23T20:36:00Z">
        <w:r w:rsidRPr="00CF3217" w:rsidDel="00BE3CD2">
          <w:rPr>
            <w:rFonts w:eastAsia="SimSun"/>
            <w:color w:val="000000"/>
            <w:szCs w:val="24"/>
            <w:lang w:val="en-US" w:eastAsia="zh-CN"/>
          </w:rPr>
          <w:delText xml:space="preserve">This document defines the remote management of files and applets on the SIM/USIM/ISIM. </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278" w:author="Romano Giovanni" w:date="2017-10-23T20:36:00Z"/>
          <w:rFonts w:eastAsia="SimSun"/>
          <w:color w:val="000000"/>
          <w:szCs w:val="24"/>
          <w:lang w:val="en-US" w:eastAsia="zh-CN"/>
        </w:rPr>
      </w:pPr>
      <w:del w:id="7279" w:author="Romano Giovanni" w:date="2017-10-23T20:36:00Z">
        <w:r w:rsidRPr="00CF3217" w:rsidDel="00BE3CD2">
          <w:rPr>
            <w:rFonts w:eastAsia="SimSun"/>
            <w:color w:val="000000"/>
            <w:szCs w:val="24"/>
            <w:lang w:val="en-US" w:eastAsia="zh-CN"/>
          </w:rPr>
          <w:delText xml:space="preserve">It describes the APDU format for remote management. Furthermore the document specifies: </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280" w:author="Romano Giovanni" w:date="2017-10-23T20:36:00Z"/>
          <w:rFonts w:eastAsia="SimSun"/>
          <w:color w:val="000000"/>
          <w:szCs w:val="24"/>
          <w:lang w:val="en-US" w:eastAsia="zh-CN"/>
        </w:rPr>
      </w:pPr>
      <w:del w:id="7281" w:author="Romano Giovanni" w:date="2017-10-23T20:36:00Z">
        <w:r w:rsidRPr="00CF3217" w:rsidDel="00BE3CD2">
          <w:rPr>
            <w:rFonts w:eastAsia="SimSun"/>
            <w:color w:val="000000"/>
            <w:szCs w:val="24"/>
            <w:lang w:val="en-US" w:eastAsia="zh-CN"/>
          </w:rPr>
          <w:delText xml:space="preserve">–   a set of commands coded according to this APDU structure and used in the remote file management on the SIM/USIM specified in TS 51.011, </w:delText>
        </w:r>
        <w:r w:rsidRPr="00CF3217" w:rsidDel="00BE3CD2">
          <w:rPr>
            <w:rFonts w:eastAsia="SimSun"/>
            <w:color w:val="000000"/>
            <w:szCs w:val="24"/>
            <w:lang w:val="en-US" w:eastAsia="zh-CN"/>
          </w:rPr>
          <w:br/>
          <w:delText xml:space="preserve">TS 31.101, TS 31.102, TS 31.103; </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282" w:author="Romano Giovanni" w:date="2017-10-23T20:36:00Z"/>
          <w:rFonts w:eastAsia="SimSun"/>
          <w:color w:val="000000"/>
          <w:szCs w:val="24"/>
          <w:lang w:val="en-US" w:eastAsia="zh-CN"/>
        </w:rPr>
      </w:pPr>
      <w:del w:id="7283" w:author="Romano Giovanni" w:date="2017-10-23T20:36:00Z">
        <w:r w:rsidRPr="00CF3217" w:rsidDel="00BE3CD2">
          <w:rPr>
            <w:rFonts w:eastAsia="SimSun"/>
            <w:color w:val="000000"/>
            <w:szCs w:val="24"/>
            <w:lang w:val="en-US" w:eastAsia="zh-CN"/>
          </w:rPr>
          <w:delText>–   a set of commands coded according to this APDU</w:delText>
        </w:r>
        <w:r w:rsidRPr="00CF3217" w:rsidDel="00BE3CD2">
          <w:rPr>
            <w:rFonts w:eastAsia="SimSun"/>
            <w:color w:val="000000"/>
            <w:sz w:val="27"/>
            <w:szCs w:val="27"/>
            <w:lang w:val="en-US" w:eastAsia="zh-CN"/>
          </w:rPr>
          <w:delText xml:space="preserve"> </w:delText>
        </w:r>
        <w:r w:rsidRPr="00CF3217" w:rsidDel="00BE3CD2">
          <w:rPr>
            <w:rFonts w:eastAsia="SimSun"/>
            <w:color w:val="000000"/>
            <w:szCs w:val="24"/>
            <w:lang w:val="en-US" w:eastAsia="zh-CN"/>
          </w:rPr>
          <w:delText xml:space="preserve">structure and used in the remote applet management on the SIM/USIM. This is based </w:delText>
        </w:r>
        <w:r w:rsidRPr="00CF3217" w:rsidDel="00BE3CD2">
          <w:rPr>
            <w:rFonts w:eastAsia="SimSun"/>
            <w:color w:val="000000"/>
            <w:szCs w:val="24"/>
            <w:lang w:val="en-US" w:eastAsia="zh-CN"/>
          </w:rPr>
          <w:br/>
          <w:delText xml:space="preserve">on ETSI TS 102 226. </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284" w:author="Romano Giovanni" w:date="2017-10-23T20:36:00Z"/>
          <w:rFonts w:eastAsia="SimSun"/>
          <w:color w:val="000000"/>
          <w:sz w:val="27"/>
          <w:szCs w:val="27"/>
          <w:lang w:val="en-US" w:eastAsia="zh-CN"/>
        </w:rPr>
      </w:pPr>
      <w:del w:id="7285" w:author="Romano Giovanni" w:date="2017-10-23T20:36:00Z">
        <w:r w:rsidRPr="00CF3217" w:rsidDel="00BE3CD2">
          <w:rPr>
            <w:rFonts w:eastAsia="SimSun"/>
            <w:color w:val="000000"/>
            <w:szCs w:val="24"/>
            <w:lang w:val="en-US" w:eastAsia="zh-CN"/>
          </w:rPr>
          <w:delText>The remote APDU structure for SIM/USIM/ISIM applications complies with the one defined in ETSI TS 102 226. This document only contains additional requirements or explicit limitations for SIM/USIM/ISIM applications.</w:delText>
        </w:r>
      </w:del>
    </w:p>
    <w:p w:rsidR="001D0093" w:rsidRPr="002D5C5B" w:rsidDel="00BE3CD2" w:rsidRDefault="001D0093" w:rsidP="00C337DE">
      <w:pPr>
        <w:pStyle w:val="Titolo5"/>
        <w:rPr>
          <w:del w:id="7286" w:author="Romano Giovanni" w:date="2017-10-23T20:36:00Z"/>
          <w:rFonts w:eastAsia="SimSun"/>
          <w:bCs/>
          <w:color w:val="000000"/>
          <w:szCs w:val="24"/>
          <w:lang w:val="en-US" w:eastAsia="zh-CN"/>
        </w:rPr>
      </w:pPr>
      <w:del w:id="7287" w:author="Romano Giovanni" w:date="2017-10-23T20:36:00Z">
        <w:r w:rsidRPr="00CF3217" w:rsidDel="00BE3CD2">
          <w:rPr>
            <w:rFonts w:eastAsia="SimSun"/>
            <w:bCs/>
            <w:color w:val="000000"/>
            <w:szCs w:val="24"/>
            <w:lang w:val="en-US" w:eastAsia="zh-CN"/>
          </w:rPr>
          <w:delText>5.1.2.</w:delText>
        </w:r>
      </w:del>
      <w:del w:id="7288" w:author="Romano Giovanni" w:date="2017-10-23T20:35:00Z">
        <w:r w:rsidRPr="00CF3217" w:rsidDel="006A3FE7">
          <w:rPr>
            <w:rFonts w:eastAsia="SimSun"/>
            <w:bCs/>
            <w:color w:val="000000"/>
            <w:szCs w:val="24"/>
            <w:lang w:val="en-US" w:eastAsia="zh-CN"/>
          </w:rPr>
          <w:delText>12.</w:delText>
        </w:r>
      </w:del>
      <w:del w:id="7289" w:author="Romano Giovanni" w:date="2017-10-23T20:36:00Z">
        <w:r w:rsidRPr="00CF3217" w:rsidDel="006A3FE7">
          <w:rPr>
            <w:rFonts w:eastAsia="SimSun"/>
            <w:bCs/>
            <w:color w:val="000000"/>
            <w:szCs w:val="24"/>
            <w:lang w:val="en-US" w:eastAsia="zh-CN"/>
          </w:rPr>
          <w:delText>198</w:delText>
        </w:r>
        <w:r w:rsidRPr="00CF3217" w:rsidDel="00BE3CD2">
          <w:rPr>
            <w:rFonts w:eastAsia="SimSun"/>
            <w:bCs/>
            <w:color w:val="000000"/>
            <w:szCs w:val="24"/>
            <w:lang w:val="en-US" w:eastAsia="zh-CN"/>
          </w:rPr>
          <w:tab/>
          <w:delText>TS 31.130</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90" w:author="Romano Giovanni" w:date="2017-10-23T20:36:00Z"/>
          <w:rFonts w:eastAsia="SimSun"/>
          <w:b/>
          <w:bCs/>
          <w:color w:val="000000"/>
          <w:sz w:val="30"/>
          <w:szCs w:val="30"/>
          <w:lang w:val="en-US" w:eastAsia="zh-CN"/>
        </w:rPr>
      </w:pPr>
      <w:del w:id="7291" w:author="Romano Giovanni" w:date="2017-10-23T20:36:00Z">
        <w:r w:rsidRPr="00CF3217" w:rsidDel="00BE3CD2">
          <w:rPr>
            <w:rFonts w:eastAsia="SimSun"/>
            <w:b/>
            <w:bCs/>
            <w:color w:val="000000"/>
            <w:szCs w:val="24"/>
            <w:lang w:val="en-US" w:eastAsia="zh-CN"/>
          </w:rPr>
          <w:delText>(U)SIM Application Programming Interface (API); (U)SIM API for Java Card</w:delText>
        </w:r>
      </w:del>
    </w:p>
    <w:p w:rsidR="001D0093" w:rsidRPr="00CF3217" w:rsidDel="00BE3CD2" w:rsidRDefault="001D0093" w:rsidP="001D0093">
      <w:pPr>
        <w:widowControl w:val="0"/>
        <w:tabs>
          <w:tab w:val="clear" w:pos="1134"/>
          <w:tab w:val="clear" w:pos="1871"/>
          <w:tab w:val="clear" w:pos="2268"/>
          <w:tab w:val="left" w:pos="90"/>
        </w:tabs>
        <w:overflowPunct/>
        <w:textAlignment w:val="auto"/>
        <w:rPr>
          <w:del w:id="7292" w:author="Romano Giovanni" w:date="2017-10-23T20:36:00Z"/>
          <w:rFonts w:eastAsia="SimSun"/>
          <w:color w:val="000000"/>
          <w:sz w:val="27"/>
          <w:szCs w:val="27"/>
          <w:lang w:val="en-US" w:eastAsia="zh-CN"/>
        </w:rPr>
      </w:pPr>
      <w:del w:id="7293" w:author="Romano Giovanni" w:date="2017-10-23T20:36:00Z">
        <w:r w:rsidRPr="00CF3217" w:rsidDel="00BE3CD2">
          <w:rPr>
            <w:rFonts w:eastAsia="SimSun"/>
            <w:color w:val="000000"/>
            <w:szCs w:val="24"/>
            <w:lang w:val="en-US" w:eastAsia="zh-CN"/>
          </w:rPr>
          <w:delText>This document defines the (U)SIM Application Programming Interface extending the UICC API for Java Card, ETSI TS 102 241. This API allows the development of a (U)SAT application running together with a (U)SIM application and using GSM/3G network features.</w:delText>
        </w:r>
      </w:del>
    </w:p>
    <w:p w:rsidR="001D0093" w:rsidRPr="002D5C5B" w:rsidDel="00BE3CD2" w:rsidRDefault="001D0093" w:rsidP="00C337DE">
      <w:pPr>
        <w:pStyle w:val="Titolo5"/>
        <w:rPr>
          <w:del w:id="7294" w:author="Romano Giovanni" w:date="2017-10-23T20:36:00Z"/>
          <w:rFonts w:eastAsia="SimSun"/>
          <w:bCs/>
          <w:color w:val="000000"/>
          <w:szCs w:val="24"/>
          <w:lang w:val="en-US" w:eastAsia="zh-CN"/>
        </w:rPr>
      </w:pPr>
      <w:del w:id="7295" w:author="Romano Giovanni" w:date="2017-10-23T20:36:00Z">
        <w:r w:rsidRPr="00CF3217" w:rsidDel="00BE3CD2">
          <w:rPr>
            <w:rFonts w:eastAsia="SimSun"/>
            <w:bCs/>
            <w:color w:val="000000"/>
            <w:szCs w:val="24"/>
            <w:lang w:val="en-US" w:eastAsia="zh-CN"/>
          </w:rPr>
          <w:delText>5.1.2.</w:delText>
        </w:r>
      </w:del>
      <w:del w:id="7296" w:author="Romano Giovanni" w:date="2017-10-23T20:35:00Z">
        <w:r w:rsidRPr="00CF3217" w:rsidDel="006A3FE7">
          <w:rPr>
            <w:rFonts w:eastAsia="SimSun"/>
            <w:bCs/>
            <w:color w:val="000000"/>
            <w:szCs w:val="24"/>
            <w:lang w:val="en-US" w:eastAsia="zh-CN"/>
          </w:rPr>
          <w:delText>12.</w:delText>
        </w:r>
      </w:del>
      <w:del w:id="7297" w:author="Romano Giovanni" w:date="2017-10-23T20:36:00Z">
        <w:r w:rsidRPr="00CF3217" w:rsidDel="006A3FE7">
          <w:rPr>
            <w:rFonts w:eastAsia="SimSun"/>
            <w:bCs/>
            <w:color w:val="000000"/>
            <w:szCs w:val="24"/>
            <w:lang w:val="en-US" w:eastAsia="zh-CN"/>
          </w:rPr>
          <w:delText>199</w:delText>
        </w:r>
        <w:r w:rsidRPr="00CF3217" w:rsidDel="00BE3CD2">
          <w:rPr>
            <w:rFonts w:eastAsia="SimSun"/>
            <w:bCs/>
            <w:color w:val="000000"/>
            <w:szCs w:val="24"/>
            <w:lang w:val="en-US" w:eastAsia="zh-CN"/>
          </w:rPr>
          <w:tab/>
          <w:delText>TS 31.133</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298" w:author="Romano Giovanni" w:date="2017-10-23T20:36:00Z"/>
          <w:rFonts w:eastAsia="SimSun"/>
          <w:b/>
          <w:bCs/>
          <w:color w:val="000000"/>
          <w:sz w:val="30"/>
          <w:szCs w:val="30"/>
          <w:lang w:val="en-US" w:eastAsia="zh-CN"/>
        </w:rPr>
      </w:pPr>
      <w:del w:id="7299" w:author="Romano Giovanni" w:date="2017-10-23T20:36:00Z">
        <w:r w:rsidRPr="00CF3217" w:rsidDel="00BE3CD2">
          <w:rPr>
            <w:rFonts w:eastAsia="SimSun"/>
            <w:b/>
            <w:bCs/>
            <w:color w:val="000000"/>
            <w:szCs w:val="24"/>
            <w:lang w:val="en-US" w:eastAsia="zh-CN"/>
          </w:rPr>
          <w:delText>IP Multimedia Services Identity Module (ISIM) Application Programming Interface (API); ISIM API for Java Card</w:delText>
        </w:r>
      </w:del>
    </w:p>
    <w:p w:rsidR="001D0093" w:rsidRPr="00CF3217" w:rsidDel="00BE3CD2" w:rsidRDefault="001D0093" w:rsidP="001D0093">
      <w:pPr>
        <w:widowControl w:val="0"/>
        <w:tabs>
          <w:tab w:val="clear" w:pos="1134"/>
          <w:tab w:val="clear" w:pos="1871"/>
          <w:tab w:val="clear" w:pos="2268"/>
          <w:tab w:val="left" w:pos="90"/>
        </w:tabs>
        <w:overflowPunct/>
        <w:textAlignment w:val="auto"/>
        <w:rPr>
          <w:del w:id="7300" w:author="Romano Giovanni" w:date="2017-10-23T20:36:00Z"/>
          <w:rFonts w:eastAsia="SimSun"/>
          <w:color w:val="000000"/>
          <w:sz w:val="27"/>
          <w:szCs w:val="27"/>
          <w:lang w:val="en-US" w:eastAsia="zh-CN"/>
        </w:rPr>
      </w:pPr>
      <w:del w:id="7301" w:author="Romano Giovanni" w:date="2017-10-23T20:36:00Z">
        <w:r w:rsidRPr="00CF3217" w:rsidDel="00BE3CD2">
          <w:rPr>
            <w:rFonts w:eastAsia="SimSun"/>
            <w:color w:val="000000"/>
            <w:szCs w:val="24"/>
            <w:lang w:val="en-US" w:eastAsia="zh-CN"/>
          </w:rPr>
          <w:delText>This document defines the ISIM Application Programming Interface extending the UICC API for Java Card, ETSI TS 102 241. This API allows</w:delText>
        </w:r>
        <w:r w:rsidRPr="00CF3217" w:rsidDel="00BE3CD2">
          <w:rPr>
            <w:rFonts w:eastAsia="SimSun"/>
            <w:color w:val="000000"/>
            <w:sz w:val="30"/>
            <w:szCs w:val="30"/>
            <w:lang w:val="en-US" w:eastAsia="zh-CN"/>
          </w:rPr>
          <w:delText xml:space="preserve"> </w:delText>
        </w:r>
        <w:r w:rsidRPr="00CF3217" w:rsidDel="00BE3CD2">
          <w:rPr>
            <w:rFonts w:eastAsia="SimSun"/>
            <w:color w:val="000000"/>
            <w:szCs w:val="24"/>
            <w:lang w:val="en-US" w:eastAsia="zh-CN"/>
          </w:rPr>
          <w:delText>the development of an application running together with a ISIM application.</w:delText>
        </w:r>
      </w:del>
    </w:p>
    <w:p w:rsidR="001D0093" w:rsidRPr="002D5C5B" w:rsidDel="00BE3CD2" w:rsidRDefault="001D0093" w:rsidP="00C337DE">
      <w:pPr>
        <w:pStyle w:val="Titolo5"/>
        <w:rPr>
          <w:del w:id="7302" w:author="Romano Giovanni" w:date="2017-10-23T20:36:00Z"/>
          <w:rFonts w:eastAsia="SimSun"/>
          <w:bCs/>
          <w:color w:val="000000"/>
          <w:szCs w:val="24"/>
          <w:lang w:val="en-US" w:eastAsia="zh-CN"/>
        </w:rPr>
      </w:pPr>
      <w:del w:id="7303" w:author="Romano Giovanni" w:date="2017-10-23T20:36:00Z">
        <w:r w:rsidRPr="00CF3217" w:rsidDel="00BE3CD2">
          <w:rPr>
            <w:rFonts w:eastAsia="SimSun"/>
            <w:bCs/>
            <w:color w:val="000000"/>
            <w:szCs w:val="24"/>
            <w:lang w:val="en-US" w:eastAsia="zh-CN"/>
          </w:rPr>
          <w:lastRenderedPageBreak/>
          <w:delText>5.1.2.</w:delText>
        </w:r>
      </w:del>
      <w:del w:id="7304" w:author="Romano Giovanni" w:date="2017-10-23T20:35:00Z">
        <w:r w:rsidRPr="00CF3217" w:rsidDel="006A3FE7">
          <w:rPr>
            <w:rFonts w:eastAsia="SimSun"/>
            <w:bCs/>
            <w:color w:val="000000"/>
            <w:szCs w:val="24"/>
            <w:lang w:val="en-US" w:eastAsia="zh-CN"/>
          </w:rPr>
          <w:delText>12.</w:delText>
        </w:r>
      </w:del>
      <w:del w:id="7305" w:author="Romano Giovanni" w:date="2017-10-23T20:36:00Z">
        <w:r w:rsidRPr="00CF3217" w:rsidDel="006A3FE7">
          <w:rPr>
            <w:rFonts w:eastAsia="SimSun"/>
            <w:bCs/>
            <w:color w:val="000000"/>
            <w:szCs w:val="24"/>
            <w:lang w:val="en-US" w:eastAsia="zh-CN"/>
          </w:rPr>
          <w:delText>200</w:delText>
        </w:r>
        <w:r w:rsidRPr="00CF3217" w:rsidDel="00BE3CD2">
          <w:rPr>
            <w:rFonts w:eastAsia="SimSun"/>
            <w:bCs/>
            <w:color w:val="000000"/>
            <w:szCs w:val="24"/>
            <w:lang w:val="en-US" w:eastAsia="zh-CN"/>
          </w:rPr>
          <w:tab/>
          <w:delText>TS 31.220</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306" w:author="Romano Giovanni" w:date="2017-10-23T20:36:00Z"/>
          <w:rFonts w:eastAsia="SimSun"/>
          <w:b/>
          <w:bCs/>
          <w:color w:val="000000"/>
          <w:sz w:val="30"/>
          <w:szCs w:val="30"/>
          <w:lang w:val="en-US" w:eastAsia="zh-CN"/>
        </w:rPr>
      </w:pPr>
      <w:del w:id="7307" w:author="Romano Giovanni" w:date="2017-10-23T20:36:00Z">
        <w:r w:rsidRPr="00CF3217" w:rsidDel="00BE3CD2">
          <w:rPr>
            <w:rFonts w:eastAsia="SimSun"/>
            <w:b/>
            <w:bCs/>
            <w:color w:val="000000"/>
            <w:szCs w:val="24"/>
            <w:lang w:val="en-US" w:eastAsia="zh-CN"/>
          </w:rPr>
          <w:delText>Characteristics of the Contact Manager for 3GPP UICC applications</w:delText>
        </w:r>
      </w:del>
    </w:p>
    <w:p w:rsidR="001D0093" w:rsidRPr="00CF3217" w:rsidDel="00BE3CD2" w:rsidRDefault="001D0093" w:rsidP="001D0093">
      <w:pPr>
        <w:widowControl w:val="0"/>
        <w:tabs>
          <w:tab w:val="clear" w:pos="1134"/>
          <w:tab w:val="clear" w:pos="1871"/>
          <w:tab w:val="clear" w:pos="2268"/>
          <w:tab w:val="left" w:pos="90"/>
        </w:tabs>
        <w:overflowPunct/>
        <w:spacing w:before="0"/>
        <w:textAlignment w:val="auto"/>
        <w:rPr>
          <w:del w:id="7308" w:author="Romano Giovanni" w:date="2017-10-23T20:36:00Z"/>
          <w:rFonts w:eastAsia="SimSun"/>
          <w:color w:val="000000"/>
          <w:sz w:val="27"/>
          <w:szCs w:val="27"/>
          <w:lang w:val="en-US" w:eastAsia="zh-CN"/>
        </w:rPr>
      </w:pPr>
      <w:del w:id="7309" w:author="Romano Giovanni" w:date="2017-10-23T20:36:00Z">
        <w:r w:rsidRPr="00CF3217" w:rsidDel="00BE3CD2">
          <w:rPr>
            <w:rFonts w:eastAsia="SimSun"/>
            <w:color w:val="000000"/>
            <w:szCs w:val="24"/>
            <w:lang w:val="en-US" w:eastAsia="zh-CN"/>
          </w:rPr>
          <w:delText>This document defines the Contact Manager for 3GPP UICC applications based on OMA DS. It specifies the external interface between the Contact Manager Server in the UICC and the Contact Manager External Client in the ME.</w:delText>
        </w:r>
      </w:del>
    </w:p>
    <w:p w:rsidR="001D0093" w:rsidRPr="002D5C5B" w:rsidDel="00BE3CD2" w:rsidRDefault="001D0093" w:rsidP="00C337DE">
      <w:pPr>
        <w:pStyle w:val="Titolo5"/>
        <w:rPr>
          <w:del w:id="7310" w:author="Romano Giovanni" w:date="2017-10-23T20:36:00Z"/>
          <w:rFonts w:eastAsia="SimSun"/>
          <w:bCs/>
          <w:color w:val="000000"/>
          <w:szCs w:val="24"/>
          <w:lang w:val="en-US" w:eastAsia="zh-CN"/>
        </w:rPr>
      </w:pPr>
      <w:del w:id="7311" w:author="Romano Giovanni" w:date="2017-10-23T20:36:00Z">
        <w:r w:rsidRPr="00CF3217" w:rsidDel="00BE3CD2">
          <w:rPr>
            <w:rFonts w:eastAsia="SimSun"/>
            <w:bCs/>
            <w:color w:val="000000"/>
            <w:szCs w:val="24"/>
            <w:lang w:val="en-US" w:eastAsia="zh-CN"/>
          </w:rPr>
          <w:delText>5.1.2.</w:delText>
        </w:r>
      </w:del>
      <w:del w:id="7312" w:author="Romano Giovanni" w:date="2017-10-23T20:35:00Z">
        <w:r w:rsidRPr="00CF3217" w:rsidDel="006A3FE7">
          <w:rPr>
            <w:rFonts w:eastAsia="SimSun"/>
            <w:bCs/>
            <w:color w:val="000000"/>
            <w:szCs w:val="24"/>
            <w:lang w:val="en-US" w:eastAsia="zh-CN"/>
          </w:rPr>
          <w:delText>12.</w:delText>
        </w:r>
      </w:del>
      <w:del w:id="7313" w:author="Romano Giovanni" w:date="2017-10-23T20:36:00Z">
        <w:r w:rsidRPr="00CF3217" w:rsidDel="006A3FE7">
          <w:rPr>
            <w:rFonts w:eastAsia="SimSun"/>
            <w:bCs/>
            <w:color w:val="000000"/>
            <w:szCs w:val="24"/>
            <w:lang w:val="en-US" w:eastAsia="zh-CN"/>
          </w:rPr>
          <w:delText>201</w:delText>
        </w:r>
        <w:r w:rsidRPr="00CF3217" w:rsidDel="00BE3CD2">
          <w:rPr>
            <w:rFonts w:eastAsia="SimSun"/>
            <w:bCs/>
            <w:color w:val="000000"/>
            <w:szCs w:val="24"/>
            <w:lang w:val="en-US" w:eastAsia="zh-CN"/>
          </w:rPr>
          <w:tab/>
          <w:delText>TS 31.221</w:delText>
        </w:r>
      </w:del>
    </w:p>
    <w:p w:rsidR="001D0093" w:rsidRPr="00CF3217" w:rsidDel="00BE3CD2" w:rsidRDefault="001D0093" w:rsidP="001D0093">
      <w:pPr>
        <w:widowControl w:val="0"/>
        <w:tabs>
          <w:tab w:val="clear" w:pos="1134"/>
          <w:tab w:val="clear" w:pos="1871"/>
          <w:tab w:val="clear" w:pos="2268"/>
          <w:tab w:val="left" w:pos="90"/>
        </w:tabs>
        <w:overflowPunct/>
        <w:spacing w:before="91"/>
        <w:textAlignment w:val="auto"/>
        <w:rPr>
          <w:del w:id="7314" w:author="Romano Giovanni" w:date="2017-10-23T20:36:00Z"/>
          <w:rFonts w:eastAsia="SimSun"/>
          <w:b/>
          <w:bCs/>
          <w:color w:val="000000"/>
          <w:sz w:val="30"/>
          <w:szCs w:val="30"/>
          <w:lang w:val="en-US" w:eastAsia="zh-CN"/>
        </w:rPr>
      </w:pPr>
      <w:del w:id="7315" w:author="Romano Giovanni" w:date="2017-10-23T20:36:00Z">
        <w:r w:rsidRPr="00CF3217" w:rsidDel="00BE3CD2">
          <w:rPr>
            <w:rFonts w:eastAsia="SimSun"/>
            <w:b/>
            <w:bCs/>
            <w:color w:val="000000"/>
            <w:szCs w:val="24"/>
            <w:lang w:val="en-US" w:eastAsia="zh-CN"/>
          </w:rPr>
          <w:delText>Contact Manager Application Programming Interface (API); Contact Manager API for Java Card</w:delText>
        </w:r>
      </w:del>
    </w:p>
    <w:p w:rsidR="001D0093" w:rsidRPr="00CF3217" w:rsidDel="00BE3CD2" w:rsidRDefault="001D0093" w:rsidP="001D0093">
      <w:pPr>
        <w:rPr>
          <w:del w:id="7316" w:author="Romano Giovanni" w:date="2017-10-23T20:36:00Z"/>
          <w:rFonts w:eastAsia="SimSun"/>
          <w:lang w:val="en-US" w:eastAsia="zh-CN"/>
        </w:rPr>
      </w:pPr>
      <w:del w:id="7317" w:author="Romano Giovanni" w:date="2017-10-23T20:36:00Z">
        <w:r w:rsidRPr="00CF3217" w:rsidDel="00BE3CD2">
          <w:rPr>
            <w:rFonts w:eastAsia="SimSun"/>
            <w:lang w:val="en-US" w:eastAsia="zh-CN"/>
          </w:rPr>
          <w:delText>This document defines the internal interface characteristics of the Contact Mana</w:delText>
        </w:r>
        <w:r w:rsidDel="00BE3CD2">
          <w:rPr>
            <w:rFonts w:eastAsia="SimSun"/>
            <w:lang w:val="en-US" w:eastAsia="zh-CN"/>
          </w:rPr>
          <w:delText>ger for 3GPP UICC applications.</w:delText>
        </w:r>
      </w:del>
    </w:p>
    <w:p w:rsidR="001D0093" w:rsidRPr="00CF3217" w:rsidDel="00BE3CD2" w:rsidRDefault="001D0093" w:rsidP="001D0093">
      <w:pPr>
        <w:rPr>
          <w:del w:id="7318" w:author="Romano Giovanni" w:date="2017-10-23T20:36:00Z"/>
          <w:rFonts w:eastAsia="SimSun"/>
          <w:lang w:val="en-US" w:eastAsia="zh-CN"/>
        </w:rPr>
      </w:pPr>
      <w:del w:id="7319" w:author="Romano Giovanni" w:date="2017-10-23T20:36:00Z">
        <w:r w:rsidRPr="00CF3217" w:rsidDel="00BE3CD2">
          <w:rPr>
            <w:rFonts w:eastAsia="SimSun"/>
            <w:lang w:val="en-US" w:eastAsia="zh-CN"/>
          </w:rPr>
          <w:delText>The internal interface between</w:delText>
        </w:r>
        <w:r w:rsidRPr="00CF3217" w:rsidDel="00BE3CD2">
          <w:rPr>
            <w:rFonts w:eastAsia="SimSun"/>
            <w:sz w:val="30"/>
            <w:szCs w:val="30"/>
            <w:lang w:val="en-US" w:eastAsia="zh-CN"/>
          </w:rPr>
          <w:delText xml:space="preserve"> </w:delText>
        </w:r>
        <w:r w:rsidRPr="00CF3217" w:rsidDel="00BE3CD2">
          <w:rPr>
            <w:rFonts w:eastAsia="SimSun"/>
            <w:lang w:val="en-US" w:eastAsia="zh-CN"/>
          </w:rPr>
          <w:delTex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delText>
        </w:r>
      </w:del>
    </w:p>
    <w:p w:rsidR="001D0093" w:rsidRPr="00CF3217" w:rsidDel="00BE3CD2" w:rsidRDefault="001D0093" w:rsidP="001D0093">
      <w:pPr>
        <w:rPr>
          <w:del w:id="7320" w:author="Romano Giovanni" w:date="2017-10-23T20:36:00Z"/>
          <w:rFonts w:eastAsia="SimSun"/>
          <w:lang w:val="en-US" w:eastAsia="zh-CN"/>
        </w:rPr>
      </w:pPr>
      <w:del w:id="7321" w:author="Romano Giovanni" w:date="2017-10-23T20:36:00Z">
        <w:r w:rsidRPr="00CF3217" w:rsidDel="00BE3CD2">
          <w:rPr>
            <w:rFonts w:eastAsia="SimSun"/>
            <w:lang w:val="en-US" w:eastAsia="zh-CN"/>
          </w:rPr>
          <w:delText xml:space="preserve">–   Read/Update/Create/Delete contact(s) in the Contact Manager Server; </w:delText>
        </w:r>
      </w:del>
    </w:p>
    <w:p w:rsidR="001D0093" w:rsidRPr="00CF3217" w:rsidDel="00BE3CD2" w:rsidRDefault="001D0093" w:rsidP="001D0093">
      <w:pPr>
        <w:rPr>
          <w:del w:id="7322" w:author="Romano Giovanni" w:date="2017-10-23T20:36:00Z"/>
          <w:rFonts w:eastAsia="SimSun"/>
          <w:lang w:val="en-US" w:eastAsia="zh-CN"/>
        </w:rPr>
      </w:pPr>
      <w:del w:id="7323" w:author="Romano Giovanni" w:date="2017-10-23T20:36:00Z">
        <w:r w:rsidRPr="00CF3217" w:rsidDel="00BE3CD2">
          <w:rPr>
            <w:rFonts w:eastAsia="SimSun"/>
            <w:lang w:val="en-US" w:eastAsia="zh-CN"/>
          </w:rPr>
          <w:delText>–   Manage group of contacts in the Contact Manager Server;</w:delText>
        </w:r>
      </w:del>
    </w:p>
    <w:p w:rsidR="001D0093" w:rsidRPr="00CF3217" w:rsidDel="00BE3CD2" w:rsidRDefault="001D0093" w:rsidP="001D0093">
      <w:pPr>
        <w:rPr>
          <w:del w:id="7324" w:author="Romano Giovanni" w:date="2017-10-23T20:36:00Z"/>
          <w:rFonts w:eastAsia="SimSun"/>
          <w:lang w:val="en-US" w:eastAsia="zh-CN"/>
        </w:rPr>
      </w:pPr>
      <w:del w:id="7325" w:author="Romano Giovanni" w:date="2017-10-23T20:36:00Z">
        <w:r w:rsidRPr="00CF3217" w:rsidDel="00BE3CD2">
          <w:rPr>
            <w:rFonts w:eastAsia="SimSun"/>
            <w:lang w:val="en-US" w:eastAsia="zh-CN"/>
          </w:rPr>
          <w:delText xml:space="preserve">–   Search for a contact in the Contact Manager Server storage; </w:delText>
        </w:r>
      </w:del>
    </w:p>
    <w:p w:rsidR="001D0093" w:rsidRPr="00CF3217" w:rsidDel="00BE3CD2" w:rsidRDefault="001D0093" w:rsidP="001D0093">
      <w:pPr>
        <w:rPr>
          <w:del w:id="7326" w:author="Romano Giovanni" w:date="2017-10-23T20:36:00Z"/>
          <w:rFonts w:eastAsia="SimSun"/>
          <w:lang w:val="en-US" w:eastAsia="zh-CN"/>
        </w:rPr>
      </w:pPr>
      <w:del w:id="7327" w:author="Romano Giovanni" w:date="2017-10-23T20:36:00Z">
        <w:r w:rsidRPr="00CF3217" w:rsidDel="00BE3CD2">
          <w:rPr>
            <w:rFonts w:eastAsia="SimSun"/>
            <w:lang w:val="en-US" w:eastAsia="zh-CN"/>
          </w:rPr>
          <w:delText xml:space="preserve">–   manage the contacts structure; </w:delText>
        </w:r>
      </w:del>
    </w:p>
    <w:p w:rsidR="001D0093" w:rsidRPr="00CF3217" w:rsidDel="00BE3CD2" w:rsidRDefault="001D0093" w:rsidP="001D0093">
      <w:pPr>
        <w:rPr>
          <w:del w:id="7328" w:author="Romano Giovanni" w:date="2017-10-23T20:36:00Z"/>
          <w:rFonts w:eastAsia="SimSun"/>
          <w:sz w:val="27"/>
          <w:szCs w:val="27"/>
          <w:lang w:val="en-US" w:eastAsia="zh-CN"/>
        </w:rPr>
      </w:pPr>
      <w:del w:id="7329" w:author="Romano Giovanni" w:date="2017-10-23T20:36:00Z">
        <w:r w:rsidRPr="00CF3217" w:rsidDel="00BE3CD2">
          <w:rPr>
            <w:rFonts w:eastAsia="SimSun"/>
            <w:lang w:val="en-US" w:eastAsia="zh-CN"/>
          </w:rPr>
          <w:delText>–   Register/Un-register the application to pre-defined events (e.g. application to be notified when contacts are modified in the Contact Manager Server).</w:delText>
        </w:r>
      </w:del>
    </w:p>
    <w:p w:rsidR="001D0093" w:rsidRPr="002D5C5B" w:rsidDel="00EB256D" w:rsidRDefault="001D0093" w:rsidP="00C337DE">
      <w:pPr>
        <w:pStyle w:val="Titolo4"/>
        <w:rPr>
          <w:del w:id="7330" w:author="Romano Giovanni" w:date="2017-10-23T20:52:00Z"/>
          <w:rFonts w:eastAsia="SimSun"/>
          <w:bCs/>
          <w:color w:val="000000"/>
          <w:sz w:val="30"/>
          <w:szCs w:val="30"/>
          <w:lang w:val="en-US" w:eastAsia="zh-CN"/>
        </w:rPr>
      </w:pPr>
      <w:del w:id="7331" w:author="Romano Giovanni" w:date="2017-10-23T20:52:00Z">
        <w:r w:rsidRPr="00CF3217" w:rsidDel="00EB256D">
          <w:rPr>
            <w:rFonts w:eastAsia="SimSun"/>
            <w:bCs/>
            <w:color w:val="000000"/>
            <w:szCs w:val="24"/>
            <w:lang w:val="en-US" w:eastAsia="zh-CN"/>
          </w:rPr>
          <w:delText>5.1.2.13</w:delText>
        </w:r>
        <w:r w:rsidRPr="00CF3217" w:rsidDel="00EB256D">
          <w:rPr>
            <w:rFonts w:eastAsia="SimSun"/>
            <w:bCs/>
            <w:color w:val="000000"/>
            <w:szCs w:val="24"/>
            <w:lang w:val="en-US" w:eastAsia="zh-CN"/>
          </w:rPr>
          <w:tab/>
          <w:delText>System aspects</w:delText>
        </w:r>
      </w:del>
    </w:p>
    <w:p w:rsidR="001D0093" w:rsidRPr="00CF3217" w:rsidDel="00EB256D" w:rsidRDefault="001D0093" w:rsidP="001D0093">
      <w:pPr>
        <w:widowControl w:val="0"/>
        <w:tabs>
          <w:tab w:val="clear" w:pos="1134"/>
          <w:tab w:val="clear" w:pos="1871"/>
          <w:tab w:val="clear" w:pos="2268"/>
          <w:tab w:val="left" w:pos="90"/>
          <w:tab w:val="left" w:pos="1267"/>
        </w:tabs>
        <w:overflowPunct/>
        <w:spacing w:before="283"/>
        <w:textAlignment w:val="auto"/>
        <w:rPr>
          <w:del w:id="7332" w:author="Romano Giovanni" w:date="2017-10-23T20:52:00Z"/>
          <w:rFonts w:eastAsia="SimSun"/>
          <w:b/>
          <w:bCs/>
          <w:color w:val="000000"/>
          <w:szCs w:val="24"/>
          <w:lang w:val="en-US" w:eastAsia="zh-CN"/>
        </w:rPr>
      </w:pPr>
      <w:del w:id="7333" w:author="Romano Giovanni" w:date="2017-10-23T20:52:00Z">
        <w:r w:rsidRPr="00CF3217" w:rsidDel="00EB256D">
          <w:rPr>
            <w:rFonts w:eastAsia="SimSun"/>
            <w:color w:val="000000"/>
            <w:szCs w:val="24"/>
            <w:lang w:val="en-US" w:eastAsia="zh-CN"/>
          </w:rPr>
          <w:delText>IMT-2000 CDMA DS specification also includes the following documents which are useful and related to this Recommendation.</w:delText>
        </w:r>
      </w:del>
    </w:p>
    <w:p w:rsidR="001D0093" w:rsidRPr="002D5C5B" w:rsidDel="00D33D8A" w:rsidRDefault="001D0093" w:rsidP="00C337DE">
      <w:pPr>
        <w:pStyle w:val="Titolo5"/>
        <w:rPr>
          <w:del w:id="7334" w:author="Romano Giovanni" w:date="2017-10-23T20:54:00Z"/>
          <w:rFonts w:eastAsia="SimSun"/>
          <w:bCs/>
          <w:color w:val="000000"/>
          <w:szCs w:val="24"/>
          <w:lang w:val="en-US" w:eastAsia="zh-CN"/>
        </w:rPr>
      </w:pPr>
      <w:del w:id="7335" w:author="Romano Giovanni" w:date="2017-10-23T20:54:00Z">
        <w:r w:rsidRPr="00CF3217" w:rsidDel="00D33D8A">
          <w:rPr>
            <w:rFonts w:eastAsia="SimSun"/>
            <w:bCs/>
            <w:color w:val="000000"/>
            <w:szCs w:val="24"/>
            <w:lang w:val="en-US" w:eastAsia="zh-CN"/>
          </w:rPr>
          <w:delText>5.1.2.</w:delText>
        </w:r>
      </w:del>
      <w:del w:id="7336" w:author="Romano Giovanni" w:date="2017-10-23T20:53:00Z">
        <w:r w:rsidRPr="00CF3217" w:rsidDel="00EB256D">
          <w:rPr>
            <w:rFonts w:eastAsia="SimSun"/>
            <w:bCs/>
            <w:color w:val="000000"/>
            <w:szCs w:val="24"/>
            <w:lang w:val="en-US" w:eastAsia="zh-CN"/>
          </w:rPr>
          <w:delText>13</w:delText>
        </w:r>
      </w:del>
      <w:del w:id="7337" w:author="Romano Giovanni" w:date="2017-10-23T20:54:00Z">
        <w:r w:rsidRPr="00CF3217" w:rsidDel="00D33D8A">
          <w:rPr>
            <w:rFonts w:eastAsia="SimSun"/>
            <w:bCs/>
            <w:color w:val="000000"/>
            <w:szCs w:val="24"/>
            <w:lang w:val="en-US" w:eastAsia="zh-CN"/>
          </w:rPr>
          <w:delText>.1</w:delText>
        </w:r>
        <w:r w:rsidRPr="00CF3217" w:rsidDel="00D33D8A">
          <w:rPr>
            <w:rFonts w:eastAsia="SimSun"/>
            <w:bCs/>
            <w:color w:val="000000"/>
            <w:szCs w:val="24"/>
            <w:lang w:val="en-US" w:eastAsia="zh-CN"/>
          </w:rPr>
          <w:tab/>
          <w:delText>TS 21.101</w:delText>
        </w:r>
      </w:del>
    </w:p>
    <w:p w:rsidR="001D0093" w:rsidRPr="00CF3217" w:rsidDel="00D33D8A" w:rsidRDefault="001D0093" w:rsidP="001D0093">
      <w:pPr>
        <w:widowControl w:val="0"/>
        <w:tabs>
          <w:tab w:val="clear" w:pos="1134"/>
          <w:tab w:val="clear" w:pos="1871"/>
          <w:tab w:val="clear" w:pos="2268"/>
          <w:tab w:val="left" w:pos="90"/>
        </w:tabs>
        <w:overflowPunct/>
        <w:spacing w:before="91"/>
        <w:textAlignment w:val="auto"/>
        <w:rPr>
          <w:del w:id="7338" w:author="Romano Giovanni" w:date="2017-10-23T20:54:00Z"/>
          <w:rFonts w:eastAsia="SimSun"/>
          <w:b/>
          <w:bCs/>
          <w:color w:val="000000"/>
          <w:sz w:val="30"/>
          <w:szCs w:val="30"/>
          <w:lang w:val="en-US" w:eastAsia="zh-CN"/>
        </w:rPr>
      </w:pPr>
      <w:del w:id="7339" w:author="Romano Giovanni" w:date="2017-10-23T20:54:00Z">
        <w:r w:rsidRPr="00CF3217" w:rsidDel="00D33D8A">
          <w:rPr>
            <w:rFonts w:eastAsia="SimSun"/>
            <w:b/>
            <w:bCs/>
            <w:color w:val="000000"/>
            <w:szCs w:val="24"/>
            <w:lang w:val="en-US" w:eastAsia="zh-CN"/>
          </w:rPr>
          <w:delText>Technical Specifications and Technical Reports for a UTRAN-based 3GPP system</w:delText>
        </w:r>
      </w:del>
    </w:p>
    <w:p w:rsidR="001D0093" w:rsidRPr="00CF3217" w:rsidDel="00D33D8A" w:rsidRDefault="001D0093" w:rsidP="001D0093">
      <w:pPr>
        <w:widowControl w:val="0"/>
        <w:tabs>
          <w:tab w:val="clear" w:pos="1134"/>
          <w:tab w:val="clear" w:pos="1871"/>
          <w:tab w:val="clear" w:pos="2268"/>
          <w:tab w:val="left" w:pos="90"/>
        </w:tabs>
        <w:overflowPunct/>
        <w:spacing w:before="81"/>
        <w:textAlignment w:val="auto"/>
        <w:rPr>
          <w:del w:id="7340" w:author="Romano Giovanni" w:date="2017-10-23T20:54:00Z"/>
          <w:rFonts w:eastAsia="SimSun"/>
          <w:color w:val="000000"/>
          <w:sz w:val="30"/>
          <w:szCs w:val="30"/>
          <w:lang w:val="en-US" w:eastAsia="zh-CN"/>
        </w:rPr>
      </w:pPr>
      <w:del w:id="7341" w:author="Romano Giovanni" w:date="2017-10-23T20:54:00Z">
        <w:r w:rsidRPr="00CF3217" w:rsidDel="00D33D8A">
          <w:rPr>
            <w:rFonts w:eastAsia="SimSun"/>
            <w:color w:val="000000"/>
            <w:szCs w:val="24"/>
            <w:lang w:val="en-US" w:eastAsia="zh-CN"/>
          </w:rPr>
          <w:delText>The listed Specifications are required to build a system based on UTRAN radio technology.</w:delText>
        </w:r>
      </w:del>
    </w:p>
    <w:p w:rsidR="001D0093" w:rsidRPr="002D5C5B" w:rsidDel="00D33D8A" w:rsidRDefault="001D0093" w:rsidP="00C337DE">
      <w:pPr>
        <w:pStyle w:val="Titolo5"/>
        <w:rPr>
          <w:del w:id="7342" w:author="Romano Giovanni" w:date="2017-10-23T20:54:00Z"/>
          <w:rFonts w:eastAsia="SimSun"/>
          <w:bCs/>
          <w:color w:val="000000"/>
          <w:szCs w:val="24"/>
          <w:lang w:val="en-US" w:eastAsia="zh-CN"/>
        </w:rPr>
      </w:pPr>
      <w:del w:id="7343" w:author="Romano Giovanni" w:date="2017-10-23T20:54:00Z">
        <w:r w:rsidRPr="00CF3217" w:rsidDel="00D33D8A">
          <w:rPr>
            <w:rFonts w:eastAsia="SimSun"/>
            <w:bCs/>
            <w:color w:val="000000"/>
            <w:szCs w:val="24"/>
            <w:lang w:val="en-US" w:eastAsia="zh-CN"/>
          </w:rPr>
          <w:delText>5.1.2.13.2</w:delText>
        </w:r>
        <w:r w:rsidRPr="00CF3217" w:rsidDel="00D33D8A">
          <w:rPr>
            <w:rFonts w:eastAsia="SimSun"/>
            <w:bCs/>
            <w:color w:val="000000"/>
            <w:szCs w:val="24"/>
            <w:lang w:val="en-US" w:eastAsia="zh-CN"/>
          </w:rPr>
          <w:tab/>
          <w:delText>TS 21.201</w:delText>
        </w:r>
      </w:del>
    </w:p>
    <w:p w:rsidR="001D0093" w:rsidRPr="00CF3217" w:rsidDel="00D33D8A" w:rsidRDefault="001D0093" w:rsidP="001D0093">
      <w:pPr>
        <w:widowControl w:val="0"/>
        <w:tabs>
          <w:tab w:val="clear" w:pos="1134"/>
          <w:tab w:val="clear" w:pos="1871"/>
          <w:tab w:val="clear" w:pos="2268"/>
          <w:tab w:val="left" w:pos="90"/>
        </w:tabs>
        <w:overflowPunct/>
        <w:spacing w:before="91"/>
        <w:textAlignment w:val="auto"/>
        <w:rPr>
          <w:del w:id="7344" w:author="Romano Giovanni" w:date="2017-10-23T20:54:00Z"/>
          <w:rFonts w:eastAsia="SimSun"/>
          <w:b/>
          <w:bCs/>
          <w:color w:val="000000"/>
          <w:sz w:val="30"/>
          <w:szCs w:val="30"/>
          <w:lang w:val="en-US" w:eastAsia="zh-CN"/>
        </w:rPr>
      </w:pPr>
      <w:del w:id="7345" w:author="Romano Giovanni" w:date="2017-10-23T20:54:00Z">
        <w:r w:rsidRPr="00CF3217" w:rsidDel="00D33D8A">
          <w:rPr>
            <w:rFonts w:eastAsia="SimSun"/>
            <w:b/>
            <w:bCs/>
            <w:color w:val="000000"/>
            <w:szCs w:val="24"/>
            <w:lang w:val="en-US" w:eastAsia="zh-CN"/>
          </w:rPr>
          <w:delText>Technical Specifications and Technical Reports for an Evolved Packet System (EPS) based 3GPP system</w:delText>
        </w:r>
      </w:del>
    </w:p>
    <w:p w:rsidR="001D0093" w:rsidRPr="00CF3217" w:rsidDel="00D33D8A" w:rsidRDefault="001D0093" w:rsidP="001D0093">
      <w:pPr>
        <w:widowControl w:val="0"/>
        <w:tabs>
          <w:tab w:val="clear" w:pos="1134"/>
          <w:tab w:val="clear" w:pos="1871"/>
          <w:tab w:val="clear" w:pos="2268"/>
          <w:tab w:val="left" w:pos="90"/>
        </w:tabs>
        <w:overflowPunct/>
        <w:spacing w:before="0"/>
        <w:textAlignment w:val="auto"/>
        <w:rPr>
          <w:del w:id="7346" w:author="Romano Giovanni" w:date="2017-10-23T20:54:00Z"/>
          <w:rFonts w:eastAsia="SimSun"/>
          <w:color w:val="000000"/>
          <w:sz w:val="27"/>
          <w:szCs w:val="27"/>
          <w:lang w:val="en-US" w:eastAsia="zh-CN"/>
        </w:rPr>
      </w:pPr>
      <w:del w:id="7347" w:author="Romano Giovanni" w:date="2017-10-23T20:54:00Z">
        <w:r w:rsidRPr="00CF3217" w:rsidDel="00D33D8A">
          <w:rPr>
            <w:rFonts w:eastAsia="SimSun"/>
            <w:color w:val="000000"/>
            <w:szCs w:val="24"/>
            <w:lang w:val="en-US" w:eastAsia="zh-CN"/>
          </w:rPr>
          <w:delText>This document identifies the 3GPP Technical Specifications and Technical Reports required or potentially required to build a system based on the Evolved Packet System/LTE/E UTRAN radio technology.</w:delText>
        </w:r>
      </w:del>
    </w:p>
    <w:p w:rsidR="001D0093" w:rsidRPr="002D5C5B" w:rsidDel="00D33D8A" w:rsidRDefault="001D0093" w:rsidP="00C337DE">
      <w:pPr>
        <w:pStyle w:val="Titolo5"/>
        <w:rPr>
          <w:del w:id="7348" w:author="Romano Giovanni" w:date="2017-10-23T20:54:00Z"/>
          <w:rFonts w:eastAsia="SimSun"/>
          <w:bCs/>
          <w:color w:val="000000"/>
          <w:szCs w:val="24"/>
          <w:lang w:val="en-US" w:eastAsia="zh-CN"/>
        </w:rPr>
      </w:pPr>
      <w:del w:id="7349" w:author="Romano Giovanni" w:date="2017-10-23T20:54:00Z">
        <w:r w:rsidRPr="00CF3217" w:rsidDel="00D33D8A">
          <w:rPr>
            <w:rFonts w:eastAsia="SimSun"/>
            <w:bCs/>
            <w:color w:val="000000"/>
            <w:szCs w:val="24"/>
            <w:lang w:val="en-US" w:eastAsia="zh-CN"/>
          </w:rPr>
          <w:lastRenderedPageBreak/>
          <w:delText>5.1.2.13.3</w:delText>
        </w:r>
        <w:r w:rsidRPr="00CF3217" w:rsidDel="00D33D8A">
          <w:rPr>
            <w:rFonts w:eastAsia="SimSun"/>
            <w:bCs/>
            <w:color w:val="000000"/>
            <w:szCs w:val="24"/>
            <w:lang w:val="en-US" w:eastAsia="zh-CN"/>
          </w:rPr>
          <w:tab/>
          <w:delText>TS 21.202</w:delText>
        </w:r>
      </w:del>
    </w:p>
    <w:p w:rsidR="001D0093" w:rsidRPr="00CF3217" w:rsidDel="00D33D8A" w:rsidRDefault="001D0093" w:rsidP="001D0093">
      <w:pPr>
        <w:widowControl w:val="0"/>
        <w:tabs>
          <w:tab w:val="clear" w:pos="1134"/>
          <w:tab w:val="clear" w:pos="1871"/>
          <w:tab w:val="clear" w:pos="2268"/>
          <w:tab w:val="left" w:pos="90"/>
        </w:tabs>
        <w:overflowPunct/>
        <w:spacing w:before="91"/>
        <w:textAlignment w:val="auto"/>
        <w:rPr>
          <w:del w:id="7350" w:author="Romano Giovanni" w:date="2017-10-23T20:54:00Z"/>
          <w:rFonts w:eastAsia="SimSun"/>
          <w:b/>
          <w:bCs/>
          <w:color w:val="000000"/>
          <w:sz w:val="30"/>
          <w:szCs w:val="30"/>
          <w:lang w:val="en-US" w:eastAsia="zh-CN"/>
        </w:rPr>
      </w:pPr>
      <w:del w:id="7351" w:author="Romano Giovanni" w:date="2017-10-23T20:54:00Z">
        <w:r w:rsidRPr="00CF3217" w:rsidDel="00D33D8A">
          <w:rPr>
            <w:rFonts w:eastAsia="SimSun"/>
            <w:b/>
            <w:bCs/>
            <w:color w:val="000000"/>
            <w:szCs w:val="24"/>
            <w:lang w:val="en-US" w:eastAsia="zh-CN"/>
          </w:rPr>
          <w:delText>Technical Specifications and Technical Reports relating to the Common IP Multimedia Subsystem (IMS)</w:delText>
        </w:r>
      </w:del>
    </w:p>
    <w:p w:rsidR="001D0093" w:rsidRPr="00CF3217" w:rsidDel="00D33D8A" w:rsidRDefault="001D0093" w:rsidP="001D0093">
      <w:pPr>
        <w:widowControl w:val="0"/>
        <w:tabs>
          <w:tab w:val="clear" w:pos="1134"/>
          <w:tab w:val="clear" w:pos="1871"/>
          <w:tab w:val="clear" w:pos="2268"/>
          <w:tab w:val="left" w:pos="90"/>
        </w:tabs>
        <w:overflowPunct/>
        <w:textAlignment w:val="auto"/>
        <w:rPr>
          <w:del w:id="7352" w:author="Romano Giovanni" w:date="2017-10-23T20:54:00Z"/>
          <w:rFonts w:eastAsia="SimSun"/>
          <w:color w:val="000000"/>
          <w:sz w:val="27"/>
          <w:szCs w:val="27"/>
          <w:lang w:val="en-US" w:eastAsia="zh-CN"/>
        </w:rPr>
      </w:pPr>
      <w:del w:id="7353" w:author="Romano Giovanni" w:date="2017-10-23T20:54:00Z">
        <w:r w:rsidRPr="00CF3217" w:rsidDel="00D33D8A">
          <w:rPr>
            <w:rFonts w:eastAsia="SimSun"/>
            <w:color w:val="000000"/>
            <w:szCs w:val="24"/>
            <w:lang w:val="en-US" w:eastAsia="zh-CN"/>
          </w:rPr>
          <w:delTex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delText>
        </w:r>
      </w:del>
    </w:p>
    <w:p w:rsidR="001D0093" w:rsidRPr="002D5C5B" w:rsidDel="000054C6" w:rsidRDefault="001D0093" w:rsidP="00C337DE">
      <w:pPr>
        <w:pStyle w:val="Titolo5"/>
        <w:rPr>
          <w:del w:id="7354" w:author="Romano Giovanni" w:date="2017-10-23T22:28:00Z"/>
          <w:rFonts w:eastAsia="SimSun"/>
          <w:bCs/>
          <w:color w:val="000000"/>
          <w:szCs w:val="24"/>
          <w:lang w:val="en-US" w:eastAsia="zh-CN"/>
        </w:rPr>
      </w:pPr>
      <w:del w:id="7355"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.2.13.111</w:delText>
        </w:r>
        <w:r w:rsidRPr="00CF3217" w:rsidDel="000054C6">
          <w:rPr>
            <w:rFonts w:eastAsia="SimSun"/>
            <w:bCs/>
            <w:color w:val="000000"/>
            <w:szCs w:val="24"/>
            <w:lang w:val="en-US" w:eastAsia="zh-CN"/>
          </w:rPr>
          <w:tab/>
          <w:delText>TS 28.390</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356" w:author="Romano Giovanni" w:date="2017-10-23T22:28:00Z"/>
          <w:rFonts w:eastAsia="SimSun"/>
          <w:b/>
          <w:bCs/>
          <w:color w:val="000000"/>
          <w:szCs w:val="24"/>
          <w:lang w:val="en-US" w:eastAsia="zh-CN"/>
        </w:rPr>
      </w:pPr>
      <w:del w:id="7357" w:author="Romano Giovanni" w:date="2017-10-23T22:28:00Z">
        <w:r w:rsidRPr="00CF3217" w:rsidDel="000054C6">
          <w:rPr>
            <w:rFonts w:eastAsia="SimSun"/>
            <w:b/>
            <w:bCs/>
            <w:color w:val="000000"/>
            <w:szCs w:val="24"/>
            <w:lang w:val="en-US" w:eastAsia="zh-CN"/>
          </w:rPr>
          <w:delText>Telecommunication management; Fixed Mobile Convergence (FMC); Interface Integration Reference Point (IRP) Solution Profiles (SPs)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58" w:author="Romano Giovanni" w:date="2017-10-23T22:28:00Z"/>
          <w:rFonts w:eastAsia="SimSun"/>
          <w:color w:val="000000"/>
          <w:szCs w:val="24"/>
          <w:lang w:val="en-US" w:eastAsia="zh-CN"/>
        </w:rPr>
      </w:pPr>
      <w:del w:id="7359" w:author="Romano Giovanni" w:date="2017-10-23T22:28:00Z">
        <w:r w:rsidRPr="00CF3217" w:rsidDel="000054C6">
          <w:rPr>
            <w:rFonts w:eastAsia="SimSun"/>
            <w:color w:val="000000"/>
            <w:szCs w:val="24"/>
            <w:lang w:val="en-US" w:eastAsia="zh-CN"/>
          </w:rPr>
          <w:delTex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60" w:author="Romano Giovanni" w:date="2017-10-23T22:28:00Z"/>
          <w:rFonts w:eastAsia="SimSun"/>
          <w:color w:val="000000"/>
          <w:szCs w:val="24"/>
          <w:lang w:val="en-US" w:eastAsia="zh-CN"/>
        </w:rPr>
      </w:pPr>
      <w:del w:id="7361" w:author="Romano Giovanni" w:date="2017-10-23T22:28:00Z">
        <w:r w:rsidRPr="00CF3217" w:rsidDel="000054C6">
          <w:rPr>
            <w:rFonts w:eastAsia="SimSun"/>
            <w:color w:val="000000"/>
            <w:szCs w:val="24"/>
            <w:lang w:val="en-US" w:eastAsia="zh-CN"/>
          </w:rPr>
          <w:delText>A specific operating environment or domain is characterised by a set of Requirement statements. In other words, the solutions identified in a specific SP would satisfy the Requirements listed in that same SP.</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62" w:author="Romano Giovanni" w:date="2017-10-23T22:28:00Z"/>
          <w:rFonts w:eastAsia="SimSun"/>
          <w:color w:val="000000"/>
          <w:szCs w:val="24"/>
          <w:lang w:val="en-US" w:eastAsia="zh-CN"/>
        </w:rPr>
      </w:pPr>
      <w:del w:id="7363" w:author="Romano Giovanni" w:date="2017-10-23T22:28:00Z">
        <w:r w:rsidRPr="00CF3217" w:rsidDel="000054C6">
          <w:rPr>
            <w:rFonts w:eastAsia="SimSun"/>
            <w:color w:val="000000"/>
            <w:szCs w:val="24"/>
            <w:lang w:val="en-US" w:eastAsia="zh-CN"/>
          </w:rPr>
          <w:delText xml:space="preserve">An SP, in its simplest form, is nothing else than a list of solutions (e.g. 3GPP IRP defined operations). The purpose is to place a combination of solutions under a common (SP) name so that: </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64" w:author="Romano Giovanni" w:date="2017-10-23T22:28:00Z"/>
          <w:rFonts w:eastAsia="SimSun"/>
          <w:color w:val="000000"/>
          <w:szCs w:val="24"/>
          <w:lang w:val="en-US" w:eastAsia="zh-CN"/>
        </w:rPr>
      </w:pPr>
      <w:del w:id="7365" w:author="Romano Giovanni" w:date="2017-10-23T22:28:00Z">
        <w:r w:rsidRPr="00CF3217" w:rsidDel="000054C6">
          <w:rPr>
            <w:rFonts w:eastAsia="SimSun"/>
            <w:color w:val="000000"/>
            <w:szCs w:val="24"/>
            <w:lang w:val="en-US" w:eastAsia="zh-CN"/>
          </w:rPr>
          <w:delText>- Operators and vendors need not decide arbitrarily which solutions are to be used to satisfy the Requirements;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66" w:author="Romano Giovanni" w:date="2017-10-23T22:28:00Z"/>
          <w:rFonts w:eastAsia="SimSun"/>
          <w:color w:val="000000"/>
          <w:szCs w:val="24"/>
          <w:lang w:val="en-US" w:eastAsia="zh-CN"/>
        </w:rPr>
      </w:pPr>
      <w:del w:id="7367" w:author="Romano Giovanni" w:date="2017-10-23T22:28:00Z">
        <w:r w:rsidRPr="00CF3217" w:rsidDel="000054C6">
          <w:rPr>
            <w:rFonts w:eastAsia="SimSun"/>
            <w:color w:val="000000"/>
            <w:szCs w:val="24"/>
            <w:lang w:val="en-US" w:eastAsia="zh-CN"/>
          </w:rPr>
          <w:delText>- There is one document where readers can have a clear view of solutions, specified in various IRP specifications, required to satisfy the Requirements.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68" w:author="Romano Giovanni" w:date="2017-10-23T22:28:00Z"/>
          <w:rFonts w:eastAsia="SimSun"/>
          <w:color w:val="000000"/>
          <w:szCs w:val="24"/>
          <w:lang w:val="en-US" w:eastAsia="zh-CN"/>
        </w:rPr>
      </w:pPr>
      <w:del w:id="7369" w:author="Romano Giovanni" w:date="2017-10-23T22:28:00Z">
        <w:r w:rsidRPr="00CF3217" w:rsidDel="000054C6">
          <w:rPr>
            <w:rFonts w:eastAsia="SimSun"/>
            <w:color w:val="000000"/>
            <w:szCs w:val="24"/>
            <w:lang w:val="en-US" w:eastAsia="zh-CN"/>
          </w:rPr>
          <w:delText>This version of the TS contains a number of SPs defined in clause 4 and onwards, one clause for each SP.</w:delText>
        </w:r>
      </w:del>
    </w:p>
    <w:p w:rsidR="001D0093" w:rsidRPr="00CF3217" w:rsidDel="000054C6" w:rsidRDefault="001D0093" w:rsidP="00C337DE">
      <w:pPr>
        <w:pStyle w:val="Titolo5"/>
        <w:rPr>
          <w:del w:id="7370" w:author="Romano Giovanni" w:date="2017-10-23T22:28:00Z"/>
          <w:rFonts w:eastAsia="SimSun"/>
          <w:bCs/>
          <w:color w:val="000000"/>
          <w:szCs w:val="24"/>
          <w:lang w:val="en-US" w:eastAsia="zh-CN"/>
        </w:rPr>
      </w:pPr>
      <w:del w:id="7371"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.2.13.112</w:delText>
        </w:r>
        <w:r w:rsidRPr="00CF3217" w:rsidDel="000054C6">
          <w:rPr>
            <w:rFonts w:eastAsia="SimSun"/>
            <w:bCs/>
            <w:color w:val="000000"/>
            <w:szCs w:val="24"/>
            <w:lang w:val="en-US" w:eastAsia="zh-CN"/>
          </w:rPr>
          <w:tab/>
          <w:delText>TS 28.402</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372" w:author="Romano Giovanni" w:date="2017-10-23T22:28:00Z"/>
          <w:rFonts w:eastAsia="SimSun"/>
          <w:b/>
          <w:bCs/>
          <w:color w:val="000000"/>
          <w:szCs w:val="24"/>
          <w:lang w:val="en-US" w:eastAsia="zh-CN"/>
        </w:rPr>
      </w:pPr>
      <w:del w:id="7373" w:author="Romano Giovanni" w:date="2017-10-23T22:28:00Z">
        <w:r w:rsidRPr="00CF3217" w:rsidDel="000054C6">
          <w:rPr>
            <w:rFonts w:eastAsia="SimSun"/>
            <w:b/>
            <w:bCs/>
            <w:color w:val="000000"/>
            <w:szCs w:val="24"/>
            <w:lang w:val="en-US" w:eastAsia="zh-CN"/>
          </w:rPr>
          <w:delText>Telecommunication management; Performance Management (PM); Performance measurements for Evolved Packet Core (EPC) and non-3GPP access interworking system</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74" w:author="Romano Giovanni" w:date="2017-10-23T22:28:00Z"/>
          <w:rFonts w:eastAsia="SimSun"/>
          <w:color w:val="000000"/>
          <w:szCs w:val="24"/>
          <w:lang w:val="en-US" w:eastAsia="zh-CN"/>
        </w:rPr>
      </w:pPr>
      <w:del w:id="7375" w:author="Romano Giovanni" w:date="2017-10-23T22:28:00Z">
        <w:r w:rsidRPr="00CF3217" w:rsidDel="000054C6">
          <w:rPr>
            <w:rFonts w:eastAsia="SimSun"/>
            <w:color w:val="000000"/>
            <w:szCs w:val="24"/>
            <w:lang w:val="en-US" w:eastAsia="zh-CN"/>
          </w:rPr>
          <w:delText>This document describes the measurements for EPC and non-3GPP access network interworking.</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76" w:author="Romano Giovanni" w:date="2017-10-23T22:28:00Z"/>
          <w:rFonts w:eastAsia="SimSun"/>
          <w:color w:val="000000"/>
          <w:szCs w:val="24"/>
          <w:lang w:val="en-US" w:eastAsia="zh-CN"/>
        </w:rPr>
      </w:pPr>
      <w:del w:id="7377" w:author="Romano Giovanni" w:date="2017-10-23T22:28:00Z">
        <w:r w:rsidRPr="00CF3217" w:rsidDel="000054C6">
          <w:rPr>
            <w:rFonts w:eastAsia="SimSun"/>
            <w:color w:val="000000"/>
            <w:szCs w:val="24"/>
            <w:lang w:val="en-US" w:eastAsia="zh-CN"/>
          </w:rPr>
          <w:delText>TS 32.401 describes Performance Management concepts and requirements.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78" w:author="Romano Giovanni" w:date="2017-10-23T22:28:00Z"/>
          <w:rFonts w:eastAsia="SimSun"/>
          <w:color w:val="000000"/>
          <w:szCs w:val="24"/>
          <w:lang w:val="en-US" w:eastAsia="zh-CN"/>
        </w:rPr>
      </w:pPr>
      <w:del w:id="7379" w:author="Romano Giovanni" w:date="2017-10-23T22:28:00Z">
        <w:r w:rsidRPr="00CF3217" w:rsidDel="000054C6">
          <w:rPr>
            <w:rFonts w:eastAsia="SimSun"/>
            <w:color w:val="000000"/>
            <w:szCs w:val="24"/>
            <w:lang w:val="en-US" w:eastAsia="zh-CN"/>
          </w:rPr>
          <w:delTex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80" w:author="Romano Giovanni" w:date="2017-10-23T22:28:00Z"/>
          <w:rFonts w:eastAsia="SimSun"/>
          <w:color w:val="000000"/>
          <w:szCs w:val="24"/>
          <w:lang w:val="en-US" w:eastAsia="zh-CN"/>
        </w:rPr>
      </w:pPr>
      <w:del w:id="7381" w:author="Romano Giovanni" w:date="2017-10-23T22:28:00Z">
        <w:r w:rsidRPr="00CF3217" w:rsidDel="000054C6">
          <w:rPr>
            <w:rFonts w:eastAsia="SimSun"/>
            <w:color w:val="000000"/>
            <w:szCs w:val="24"/>
            <w:lang w:val="en-US" w:eastAsia="zh-CN"/>
          </w:rPr>
          <w:delText>Measurements related to "external" technologies (such as ATM or IP) as described by "external" standards bodies (e.g. ITU-T or IETF) are only be referenced within this specification, wherever there is a need identified for the existence of such a reference.</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82" w:author="Romano Giovanni" w:date="2017-10-23T22:28:00Z"/>
          <w:rFonts w:eastAsia="SimSun"/>
          <w:color w:val="000000"/>
          <w:szCs w:val="24"/>
          <w:lang w:val="en-US" w:eastAsia="zh-CN"/>
        </w:rPr>
      </w:pPr>
      <w:del w:id="7383" w:author="Romano Giovanni" w:date="2017-10-23T22:28:00Z">
        <w:r w:rsidRPr="00CF3217" w:rsidDel="000054C6">
          <w:rPr>
            <w:rFonts w:eastAsia="SimSun"/>
            <w:color w:val="000000"/>
            <w:szCs w:val="24"/>
            <w:lang w:val="en-US" w:eastAsia="zh-CN"/>
          </w:rPr>
          <w:delText>The definition of the standard measurements is intended to result in comparability of measurement data produced in a multi-vendor network, for those measurement types that can be standardised across all vendors' implementations.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84" w:author="Romano Giovanni" w:date="2017-10-23T22:28:00Z"/>
          <w:rFonts w:eastAsia="SimSun"/>
          <w:color w:val="000000"/>
          <w:szCs w:val="24"/>
          <w:lang w:val="en-US" w:eastAsia="zh-CN"/>
        </w:rPr>
      </w:pPr>
      <w:del w:id="7385" w:author="Romano Giovanni" w:date="2017-10-23T22:28:00Z">
        <w:r w:rsidRPr="00CF3217" w:rsidDel="000054C6">
          <w:rPr>
            <w:rFonts w:eastAsia="SimSun"/>
            <w:color w:val="000000"/>
            <w:szCs w:val="24"/>
            <w:lang w:val="en-US" w:eastAsia="zh-CN"/>
          </w:rPr>
          <w:delText>The structure of this document is as follows: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86" w:author="Romano Giovanni" w:date="2017-10-23T22:28:00Z"/>
          <w:rFonts w:eastAsia="SimSun"/>
          <w:color w:val="000000"/>
          <w:szCs w:val="24"/>
          <w:lang w:val="en-US" w:eastAsia="zh-CN"/>
        </w:rPr>
      </w:pPr>
      <w:del w:id="7387" w:author="Romano Giovanni" w:date="2017-10-23T22:28:00Z">
        <w:r w:rsidRPr="00CF3217" w:rsidDel="000054C6">
          <w:rPr>
            <w:rFonts w:eastAsia="SimSun"/>
            <w:color w:val="000000"/>
            <w:szCs w:val="24"/>
            <w:lang w:val="en-US" w:eastAsia="zh-CN"/>
          </w:rPr>
          <w:delText>- Header 1: Network Element (e.g. measurements related to ePDG);</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88" w:author="Romano Giovanni" w:date="2017-10-23T22:28:00Z"/>
          <w:rFonts w:eastAsia="SimSun"/>
          <w:color w:val="000000"/>
          <w:szCs w:val="24"/>
          <w:lang w:val="en-US" w:eastAsia="zh-CN"/>
        </w:rPr>
      </w:pPr>
      <w:del w:id="7389" w:author="Romano Giovanni" w:date="2017-10-23T22:28:00Z">
        <w:r w:rsidRPr="00CF3217" w:rsidDel="000054C6">
          <w:rPr>
            <w:rFonts w:eastAsia="SimSun"/>
            <w:color w:val="000000"/>
            <w:szCs w:val="24"/>
            <w:lang w:val="en-US" w:eastAsia="zh-CN"/>
          </w:rPr>
          <w:delText>- Header 2: Measurement function (e.g. Tunnel establishment);</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90" w:author="Romano Giovanni" w:date="2017-10-23T22:28:00Z"/>
          <w:rFonts w:eastAsia="SimSun"/>
          <w:color w:val="000000"/>
          <w:szCs w:val="24"/>
          <w:lang w:val="en-US" w:eastAsia="zh-CN"/>
        </w:rPr>
      </w:pPr>
      <w:del w:id="7391" w:author="Romano Giovanni" w:date="2017-10-23T22:28:00Z">
        <w:r w:rsidRPr="00CF3217" w:rsidDel="000054C6">
          <w:rPr>
            <w:rFonts w:eastAsia="SimSun"/>
            <w:color w:val="000000"/>
            <w:szCs w:val="24"/>
            <w:lang w:val="en-US" w:eastAsia="zh-CN"/>
          </w:rPr>
          <w:lastRenderedPageBreak/>
          <w:delText>- Header 3: Measurements.</w:delText>
        </w:r>
      </w:del>
    </w:p>
    <w:p w:rsidR="001D0093" w:rsidRPr="00CF3217" w:rsidDel="000054C6" w:rsidRDefault="001D0093" w:rsidP="00C337DE">
      <w:pPr>
        <w:pStyle w:val="Titolo5"/>
        <w:rPr>
          <w:del w:id="7392" w:author="Romano Giovanni" w:date="2017-10-23T22:28:00Z"/>
          <w:rFonts w:eastAsia="SimSun"/>
          <w:bCs/>
          <w:color w:val="000000"/>
          <w:szCs w:val="24"/>
          <w:lang w:val="en-US" w:eastAsia="zh-CN"/>
        </w:rPr>
      </w:pPr>
      <w:del w:id="7393"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.2.13.113</w:delText>
        </w:r>
        <w:r w:rsidRPr="00CF3217" w:rsidDel="000054C6">
          <w:rPr>
            <w:rFonts w:eastAsia="SimSun"/>
            <w:bCs/>
            <w:color w:val="000000"/>
            <w:szCs w:val="24"/>
            <w:lang w:val="en-US" w:eastAsia="zh-CN"/>
          </w:rPr>
          <w:tab/>
          <w:delText>TS 28.611</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394" w:author="Romano Giovanni" w:date="2017-10-23T22:28:00Z"/>
          <w:rFonts w:eastAsia="SimSun"/>
          <w:b/>
          <w:bCs/>
          <w:color w:val="000000"/>
          <w:szCs w:val="24"/>
          <w:lang w:val="en-US" w:eastAsia="zh-CN"/>
        </w:rPr>
      </w:pPr>
      <w:del w:id="7395" w:author="Romano Giovanni" w:date="2017-10-23T22:28:00Z">
        <w:r w:rsidRPr="00CF3217" w:rsidDel="000054C6">
          <w:rPr>
            <w:rFonts w:eastAsia="SimSun"/>
            <w:b/>
            <w:bCs/>
            <w:color w:val="000000"/>
            <w:szCs w:val="24"/>
            <w:lang w:val="en-US" w:eastAsia="zh-CN"/>
          </w:rPr>
          <w:delText>Telecommunication management; Evolved Packet Core (EPC) and non-3GPP access interworking system Network Resource Model (NRM) Integration Reference Point (IRP); Requirements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396" w:author="Romano Giovanni" w:date="2017-10-23T22:28:00Z"/>
          <w:rFonts w:eastAsia="SimSun"/>
          <w:color w:val="000000"/>
          <w:szCs w:val="24"/>
          <w:lang w:val="en-US" w:eastAsia="zh-CN"/>
        </w:rPr>
      </w:pPr>
      <w:del w:id="7397" w:author="Romano Giovanni" w:date="2017-10-23T22:28:00Z">
        <w:r w:rsidRPr="00CF3217" w:rsidDel="000054C6">
          <w:rPr>
            <w:rFonts w:eastAsia="SimSun"/>
            <w:color w:val="000000"/>
            <w:szCs w:val="24"/>
            <w:lang w:val="en-US" w:eastAsia="zh-CN"/>
          </w:rPr>
          <w:delText xml:space="preserve">This document describes the Network Resource Model (NRM) Integration Reference Point (IRP) requirements for the EPC and WLAN interworking system according to the structure defined in 3GPP TS 23.402 (e.g. ePDG, 3GPP AAA, etc). </w:delText>
        </w:r>
      </w:del>
    </w:p>
    <w:p w:rsidR="001D0093" w:rsidRPr="00CF3217" w:rsidDel="000054C6" w:rsidRDefault="001D0093" w:rsidP="00C337DE">
      <w:pPr>
        <w:pStyle w:val="Titolo5"/>
        <w:rPr>
          <w:del w:id="7398" w:author="Romano Giovanni" w:date="2017-10-23T22:28:00Z"/>
          <w:rFonts w:eastAsia="SimSun"/>
          <w:bCs/>
          <w:color w:val="000000"/>
          <w:szCs w:val="24"/>
          <w:lang w:val="en-US" w:eastAsia="zh-CN"/>
        </w:rPr>
      </w:pPr>
      <w:del w:id="7399"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.2.13.114</w:delText>
        </w:r>
        <w:r w:rsidRPr="00CF3217" w:rsidDel="000054C6">
          <w:rPr>
            <w:rFonts w:eastAsia="SimSun"/>
            <w:bCs/>
            <w:color w:val="000000"/>
            <w:szCs w:val="24"/>
            <w:lang w:val="en-US" w:eastAsia="zh-CN"/>
          </w:rPr>
          <w:tab/>
          <w:delText>TS 28.612</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400" w:author="Romano Giovanni" w:date="2017-10-23T22:28:00Z"/>
          <w:rFonts w:eastAsia="SimSun"/>
          <w:b/>
          <w:bCs/>
          <w:color w:val="000000"/>
          <w:szCs w:val="24"/>
          <w:lang w:val="en-US" w:eastAsia="zh-CN"/>
        </w:rPr>
      </w:pPr>
      <w:del w:id="7401" w:author="Romano Giovanni" w:date="2017-10-23T22:28:00Z">
        <w:r w:rsidRPr="00CF3217" w:rsidDel="000054C6">
          <w:rPr>
            <w:rFonts w:eastAsia="SimSun"/>
            <w:b/>
            <w:bCs/>
            <w:color w:val="000000"/>
            <w:szCs w:val="24"/>
            <w:lang w:val="en-US" w:eastAsia="zh-CN"/>
          </w:rPr>
          <w:delText>Telecommunication management; Evolved Packet Core (EPC) and non-3GPP access interworking system Network Resource Model (NRM) Integration Reference Point (IRP); Information Service (IS)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02" w:author="Romano Giovanni" w:date="2017-10-23T22:28:00Z"/>
          <w:rFonts w:eastAsia="SimSun"/>
          <w:color w:val="000000"/>
          <w:szCs w:val="24"/>
          <w:lang w:val="en-US" w:eastAsia="zh-CN"/>
        </w:rPr>
      </w:pPr>
      <w:del w:id="7403" w:author="Romano Giovanni" w:date="2017-10-23T22:28:00Z">
        <w:r w:rsidRPr="00CF3217" w:rsidDel="000054C6">
          <w:rPr>
            <w:rFonts w:eastAsia="SimSun"/>
            <w:color w:val="000000"/>
            <w:szCs w:val="24"/>
            <w:lang w:val="en-US" w:eastAsia="zh-CN"/>
          </w:rPr>
          <w:delTex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04" w:author="Romano Giovanni" w:date="2017-10-23T22:28:00Z"/>
          <w:rFonts w:eastAsia="SimSun"/>
          <w:color w:val="000000"/>
          <w:szCs w:val="24"/>
          <w:lang w:val="en-US" w:eastAsia="zh-CN"/>
        </w:rPr>
      </w:pPr>
      <w:del w:id="7405" w:author="Romano Giovanni" w:date="2017-10-23T22:28:00Z">
        <w:r w:rsidRPr="00CF3217" w:rsidDel="000054C6">
          <w:rPr>
            <w:rFonts w:eastAsia="SimSun"/>
            <w:color w:val="000000"/>
            <w:szCs w:val="24"/>
            <w:lang w:val="en-US" w:eastAsia="zh-CN"/>
          </w:rPr>
          <w:delText>This document specifies the semantics and behaviour of Information Object Class (IOC) attributes and relations visible across the reference point in a protocol and technology neutral way.  It does not define their syntax and encoding.</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06" w:author="Romano Giovanni" w:date="2017-10-23T22:28:00Z"/>
          <w:rFonts w:eastAsia="SimSun"/>
          <w:color w:val="000000"/>
          <w:szCs w:val="24"/>
          <w:lang w:val="en-US" w:eastAsia="zh-CN"/>
        </w:rPr>
      </w:pPr>
      <w:del w:id="7407" w:author="Romano Giovanni" w:date="2017-10-23T22:28:00Z">
        <w:r w:rsidRPr="00CF3217" w:rsidDel="000054C6">
          <w:rPr>
            <w:rFonts w:eastAsia="SimSun"/>
            <w:color w:val="000000"/>
            <w:szCs w:val="24"/>
            <w:lang w:val="en-US" w:eastAsia="zh-CN"/>
          </w:rPr>
          <w:delText xml:space="preserve">It reuses relevant parts of the generic NRM in 3GPP TS 28.622, either by direct reuse or sub-classing, and in addition to that defines specific IOCs in EPC and non-3GPP access interworking systems. </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08" w:author="Romano Giovanni" w:date="2017-10-23T22:28:00Z"/>
          <w:rFonts w:eastAsia="SimSun"/>
          <w:color w:val="000000"/>
          <w:szCs w:val="24"/>
          <w:lang w:val="en-US" w:eastAsia="zh-CN"/>
        </w:rPr>
      </w:pPr>
      <w:del w:id="7409" w:author="Romano Giovanni" w:date="2017-10-23T22:28:00Z">
        <w:r w:rsidRPr="00CF3217" w:rsidDel="000054C6">
          <w:rPr>
            <w:rFonts w:eastAsia="SimSun"/>
            <w:color w:val="000000"/>
            <w:szCs w:val="24"/>
            <w:lang w:val="en-US" w:eastAsia="zh-CN"/>
          </w:rPr>
          <w:delText>In order to access the information defined by this NRM, an interface IRP is needed, such as the Basic CM IRP IS (3GPP TS 32.602) or the Bulk CM IRP IS (3GPP TS 32.612). However, which interface IRP is applicable is outside the scope of this document.</w:delText>
        </w:r>
      </w:del>
    </w:p>
    <w:p w:rsidR="001D0093" w:rsidRPr="00CF3217" w:rsidDel="000054C6" w:rsidRDefault="001D0093" w:rsidP="00C337DE">
      <w:pPr>
        <w:pStyle w:val="Titolo5"/>
        <w:rPr>
          <w:del w:id="7410" w:author="Romano Giovanni" w:date="2017-10-23T22:28:00Z"/>
          <w:rFonts w:eastAsia="SimSun"/>
          <w:bCs/>
          <w:color w:val="000000"/>
          <w:szCs w:val="24"/>
          <w:lang w:val="en-US" w:eastAsia="zh-CN"/>
        </w:rPr>
      </w:pPr>
      <w:del w:id="7411"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.2.13.115</w:delText>
        </w:r>
        <w:r w:rsidRPr="00CF3217" w:rsidDel="000054C6">
          <w:rPr>
            <w:rFonts w:eastAsia="SimSun"/>
            <w:bCs/>
            <w:color w:val="000000"/>
            <w:szCs w:val="24"/>
            <w:lang w:val="en-US" w:eastAsia="zh-CN"/>
          </w:rPr>
          <w:tab/>
          <w:delText>TS 28.616</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412" w:author="Romano Giovanni" w:date="2017-10-23T22:28:00Z"/>
          <w:rFonts w:eastAsia="SimSun"/>
          <w:b/>
          <w:bCs/>
          <w:color w:val="000000"/>
          <w:szCs w:val="24"/>
          <w:lang w:val="en-US" w:eastAsia="zh-CN"/>
        </w:rPr>
      </w:pPr>
      <w:del w:id="7413" w:author="Romano Giovanni" w:date="2017-10-23T22:28:00Z">
        <w:r w:rsidRPr="00CF3217" w:rsidDel="000054C6">
          <w:rPr>
            <w:rFonts w:eastAsia="SimSun"/>
            <w:b/>
            <w:bCs/>
            <w:color w:val="000000"/>
            <w:szCs w:val="24"/>
            <w:lang w:val="en-US" w:eastAsia="zh-CN"/>
          </w:rPr>
          <w:delText>Telecommunication management; Evolved Packet Core (EPC) and non-3GPP access interworking system Network Resource Model (NRM) Integration Reference Point (IRP); Solution Set (SS) definitions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14" w:author="Romano Giovanni" w:date="2017-10-23T22:28:00Z"/>
          <w:rFonts w:eastAsia="SimSun"/>
          <w:color w:val="000000"/>
          <w:szCs w:val="24"/>
          <w:lang w:val="en-US" w:eastAsia="zh-CN"/>
        </w:rPr>
      </w:pPr>
      <w:del w:id="7415" w:author="Romano Giovanni" w:date="2017-10-23T22:28:00Z">
        <w:r w:rsidRPr="00CF3217" w:rsidDel="000054C6">
          <w:rPr>
            <w:rFonts w:eastAsia="SimSun"/>
            <w:color w:val="000000"/>
            <w:szCs w:val="24"/>
            <w:lang w:val="en-US" w:eastAsia="zh-CN"/>
          </w:rPr>
          <w:delTex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16" w:author="Romano Giovanni" w:date="2017-10-23T22:28:00Z"/>
          <w:rFonts w:eastAsia="SimSun"/>
          <w:color w:val="000000"/>
          <w:szCs w:val="24"/>
          <w:lang w:val="en-US" w:eastAsia="zh-CN"/>
        </w:rPr>
      </w:pPr>
      <w:del w:id="7417" w:author="Romano Giovanni" w:date="2017-10-23T22:28:00Z">
        <w:r w:rsidRPr="00CF3217" w:rsidDel="000054C6">
          <w:rPr>
            <w:rFonts w:eastAsia="SimSun"/>
            <w:color w:val="000000"/>
            <w:szCs w:val="24"/>
            <w:lang w:val="en-US" w:eastAsia="zh-CN"/>
          </w:rPr>
          <w:delText>This document specifies the solution sets for the EPC and non-3GPP access interworking system NRM IRP.</w:delText>
        </w:r>
      </w:del>
    </w:p>
    <w:p w:rsidR="001D0093" w:rsidRPr="002D5C5B" w:rsidDel="000054C6" w:rsidRDefault="001D0093" w:rsidP="00C337DE">
      <w:pPr>
        <w:pStyle w:val="Titolo5"/>
        <w:rPr>
          <w:del w:id="7418" w:author="Romano Giovanni" w:date="2017-10-23T22:28:00Z"/>
          <w:rFonts w:eastAsia="SimSun"/>
          <w:bCs/>
          <w:color w:val="000000"/>
          <w:szCs w:val="24"/>
          <w:lang w:val="en-US" w:eastAsia="zh-CN"/>
        </w:rPr>
      </w:pPr>
      <w:del w:id="7419"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.2.13.116</w:delText>
        </w:r>
        <w:r w:rsidRPr="00CF3217" w:rsidDel="000054C6">
          <w:rPr>
            <w:rFonts w:eastAsia="SimSun"/>
            <w:bCs/>
            <w:color w:val="000000"/>
            <w:szCs w:val="24"/>
            <w:lang w:val="en-US" w:eastAsia="zh-CN"/>
          </w:rPr>
          <w:tab/>
          <w:delText>TS 28.667</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420" w:author="Romano Giovanni" w:date="2017-10-23T22:28:00Z"/>
          <w:rFonts w:eastAsia="SimSun"/>
          <w:b/>
          <w:bCs/>
          <w:color w:val="000000"/>
          <w:szCs w:val="24"/>
          <w:lang w:val="en-US" w:eastAsia="zh-CN"/>
        </w:rPr>
      </w:pPr>
      <w:del w:id="7421" w:author="Romano Giovanni" w:date="2017-10-23T22:28:00Z">
        <w:r w:rsidRPr="00CF3217" w:rsidDel="000054C6">
          <w:rPr>
            <w:rFonts w:eastAsia="SimSun"/>
            <w:b/>
            <w:bCs/>
            <w:color w:val="000000"/>
            <w:szCs w:val="24"/>
            <w:lang w:val="en-US" w:eastAsia="zh-CN"/>
          </w:rPr>
          <w:delText>Telecommunication management; Evolved Packet Core (EPC) and non-3GPP access interworking system Network Resource Model (NRM) Integration Reference Point (IRP); Solution Set (SS) definitions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22" w:author="Romano Giovanni" w:date="2017-10-23T22:28:00Z"/>
          <w:rFonts w:eastAsia="SimSun"/>
          <w:color w:val="000000"/>
          <w:szCs w:val="24"/>
          <w:lang w:val="en-US" w:eastAsia="zh-CN"/>
        </w:rPr>
      </w:pPr>
      <w:del w:id="7423" w:author="Romano Giovanni" w:date="2017-10-23T22:28:00Z">
        <w:r w:rsidRPr="00CF3217" w:rsidDel="000054C6">
          <w:rPr>
            <w:rFonts w:eastAsia="SimSun"/>
            <w:color w:val="000000"/>
            <w:szCs w:val="24"/>
            <w:lang w:val="en-US" w:eastAsia="zh-CN"/>
          </w:rPr>
          <w:lastRenderedPageBreak/>
          <w:delText>This document specifies the requirements of the Radio Planning Tool Access (RPTA) Integration Reference Point (IRP). This IRP allows to read site and antenna data from RPTs.</w:delText>
        </w:r>
      </w:del>
    </w:p>
    <w:p w:rsidR="001D0093" w:rsidRPr="00CF3217" w:rsidDel="000054C6" w:rsidRDefault="001D0093" w:rsidP="00C337DE">
      <w:pPr>
        <w:pStyle w:val="Titolo5"/>
        <w:rPr>
          <w:del w:id="7424" w:author="Romano Giovanni" w:date="2017-10-23T22:28:00Z"/>
          <w:rFonts w:eastAsia="SimSun"/>
          <w:bCs/>
          <w:color w:val="000000"/>
          <w:szCs w:val="24"/>
          <w:lang w:val="en-US" w:eastAsia="zh-CN"/>
        </w:rPr>
      </w:pPr>
      <w:del w:id="7425"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.2.13.117</w:delText>
        </w:r>
        <w:r w:rsidRPr="00CF3217" w:rsidDel="000054C6">
          <w:rPr>
            <w:rFonts w:eastAsia="SimSun"/>
            <w:bCs/>
            <w:color w:val="000000"/>
            <w:szCs w:val="24"/>
            <w:lang w:val="en-US" w:eastAsia="zh-CN"/>
          </w:rPr>
          <w:tab/>
          <w:delText>TS 28.668</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426" w:author="Romano Giovanni" w:date="2017-10-23T22:28:00Z"/>
          <w:rFonts w:eastAsia="SimSun"/>
          <w:b/>
          <w:bCs/>
          <w:color w:val="000000"/>
          <w:szCs w:val="24"/>
          <w:lang w:val="en-US" w:eastAsia="zh-CN"/>
        </w:rPr>
      </w:pPr>
      <w:del w:id="7427" w:author="Romano Giovanni" w:date="2017-10-23T22:28:00Z">
        <w:r w:rsidRPr="00CF3217" w:rsidDel="000054C6">
          <w:rPr>
            <w:rFonts w:eastAsia="SimSun"/>
            <w:b/>
            <w:bCs/>
            <w:color w:val="000000"/>
            <w:szCs w:val="24"/>
            <w:lang w:val="en-US" w:eastAsia="zh-CN"/>
          </w:rPr>
          <w:delText>Telecommunication management; Radio Planning Tool Access (RPTA) Integration Reference Point (IRP); Information Service (IS)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28" w:author="Romano Giovanni" w:date="2017-10-23T22:28:00Z"/>
          <w:rFonts w:eastAsia="SimSun"/>
          <w:color w:val="000000"/>
          <w:szCs w:val="24"/>
          <w:lang w:val="en-US" w:eastAsia="zh-CN"/>
        </w:rPr>
      </w:pPr>
      <w:del w:id="7429" w:author="Romano Giovanni" w:date="2017-10-23T22:28:00Z">
        <w:r w:rsidRPr="00CF3217" w:rsidDel="000054C6">
          <w:rPr>
            <w:rFonts w:eastAsia="SimSun"/>
            <w:color w:val="000000"/>
            <w:szCs w:val="24"/>
            <w:lang w:val="en-US" w:eastAsia="zh-CN"/>
          </w:rPr>
          <w:delText>This document specifies the Radio Planning Tool Access (RPTA) management operations as well as support object classes, attributes and relations that can be communicated between the Service Provider in the RPT and one or several Service Consumers in the NM.</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30" w:author="Romano Giovanni" w:date="2017-10-23T22:28:00Z"/>
          <w:rFonts w:eastAsia="SimSun"/>
          <w:color w:val="000000"/>
          <w:szCs w:val="24"/>
          <w:lang w:val="en-US" w:eastAsia="zh-CN"/>
        </w:rPr>
      </w:pPr>
      <w:del w:id="7431" w:author="Romano Giovanni" w:date="2017-10-23T22:28:00Z">
        <w:r w:rsidRPr="00CF3217" w:rsidDel="000054C6">
          <w:rPr>
            <w:rFonts w:eastAsia="SimSun"/>
            <w:color w:val="000000"/>
            <w:szCs w:val="24"/>
            <w:lang w:val="en-US" w:eastAsia="zh-CN"/>
          </w:rPr>
          <w:delText>This document specifies the semantics and behaviour of management operations, support object classes, attributes and relations visible across the reference point in a protocol and technology neutral way. It does not define their syntax and encoding.</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32" w:author="Romano Giovanni" w:date="2017-10-23T22:28:00Z"/>
          <w:rFonts w:eastAsia="SimSun"/>
          <w:color w:val="000000"/>
          <w:szCs w:val="24"/>
          <w:lang w:val="en-US" w:eastAsia="zh-CN"/>
        </w:rPr>
      </w:pPr>
      <w:del w:id="7433" w:author="Romano Giovanni" w:date="2017-10-23T22:28:00Z">
        <w:r w:rsidRPr="00CF3217" w:rsidDel="000054C6">
          <w:rPr>
            <w:rFonts w:eastAsia="SimSun"/>
            <w:color w:val="000000"/>
            <w:szCs w:val="24"/>
            <w:lang w:val="en-US" w:eastAsia="zh-CN"/>
          </w:rPr>
          <w:delText>This IRP allows the NM to read planned site and antenna data from the RPT.</w:delText>
        </w:r>
      </w:del>
    </w:p>
    <w:p w:rsidR="001D0093" w:rsidRPr="002D5C5B" w:rsidDel="000054C6" w:rsidRDefault="001D0093" w:rsidP="00C337DE">
      <w:pPr>
        <w:pStyle w:val="Titolo5"/>
        <w:rPr>
          <w:del w:id="7434" w:author="Romano Giovanni" w:date="2017-10-23T22:28:00Z"/>
          <w:rFonts w:eastAsia="SimSun"/>
          <w:bCs/>
          <w:color w:val="000000"/>
          <w:szCs w:val="24"/>
          <w:lang w:val="en-US" w:eastAsia="zh-CN"/>
        </w:rPr>
      </w:pPr>
      <w:del w:id="7435" w:author="Romano Giovanni" w:date="2017-10-23T22:28:00Z">
        <w:r w:rsidRPr="00CF3217" w:rsidDel="000054C6">
          <w:rPr>
            <w:rFonts w:eastAsia="SimSun"/>
            <w:bCs/>
            <w:color w:val="000000"/>
            <w:szCs w:val="24"/>
            <w:lang w:val="en-US" w:eastAsia="zh-CN"/>
          </w:rPr>
          <w:delText>5.</w:delText>
        </w:r>
        <w:r w:rsidDel="000054C6">
          <w:rPr>
            <w:rFonts w:hint="eastAsia"/>
            <w:bCs/>
            <w:color w:val="000000"/>
            <w:szCs w:val="24"/>
            <w:lang w:val="en-US" w:eastAsia="ja-JP"/>
          </w:rPr>
          <w:delText>1</w:delText>
        </w:r>
        <w:r w:rsidRPr="00CF3217" w:rsidDel="000054C6">
          <w:rPr>
            <w:rFonts w:eastAsia="SimSun"/>
            <w:bCs/>
            <w:color w:val="000000"/>
            <w:szCs w:val="24"/>
            <w:lang w:val="en-US" w:eastAsia="zh-CN"/>
          </w:rPr>
          <w:delText>.2.13.118</w:delText>
        </w:r>
        <w:r w:rsidRPr="00CF3217" w:rsidDel="000054C6">
          <w:rPr>
            <w:rFonts w:eastAsia="SimSun"/>
            <w:bCs/>
            <w:color w:val="000000"/>
            <w:szCs w:val="24"/>
            <w:lang w:val="en-US" w:eastAsia="zh-CN"/>
          </w:rPr>
          <w:tab/>
          <w:delText>TS 28.669</w:delText>
        </w:r>
      </w:del>
    </w:p>
    <w:p w:rsidR="001D0093" w:rsidRPr="00CF3217" w:rsidDel="000054C6" w:rsidRDefault="001D0093" w:rsidP="001D0093">
      <w:pPr>
        <w:widowControl w:val="0"/>
        <w:tabs>
          <w:tab w:val="clear" w:pos="1134"/>
          <w:tab w:val="clear" w:pos="1871"/>
          <w:tab w:val="clear" w:pos="2268"/>
          <w:tab w:val="left" w:pos="90"/>
        </w:tabs>
        <w:overflowPunct/>
        <w:spacing w:before="91"/>
        <w:textAlignment w:val="auto"/>
        <w:rPr>
          <w:del w:id="7436" w:author="Romano Giovanni" w:date="2017-10-23T22:28:00Z"/>
          <w:rFonts w:eastAsia="SimSun"/>
          <w:b/>
          <w:bCs/>
          <w:color w:val="000000"/>
          <w:szCs w:val="24"/>
          <w:lang w:val="en-US" w:eastAsia="zh-CN"/>
        </w:rPr>
      </w:pPr>
      <w:del w:id="7437" w:author="Romano Giovanni" w:date="2017-10-23T22:28:00Z">
        <w:r w:rsidRPr="00CF3217" w:rsidDel="000054C6">
          <w:rPr>
            <w:rFonts w:eastAsia="SimSun"/>
            <w:b/>
            <w:bCs/>
            <w:color w:val="000000"/>
            <w:szCs w:val="24"/>
            <w:lang w:val="en-US" w:eastAsia="zh-CN"/>
          </w:rPr>
          <w:delText>Telecommunication management; Radio Planning Tool Access (RPTA) Integration Reference Point (IRP); Solution Set (SS) definitions</w:delText>
        </w:r>
      </w:del>
    </w:p>
    <w:p w:rsidR="001D0093" w:rsidRPr="00CF3217" w:rsidDel="000054C6" w:rsidRDefault="001D0093" w:rsidP="001D0093">
      <w:pPr>
        <w:widowControl w:val="0"/>
        <w:tabs>
          <w:tab w:val="clear" w:pos="1134"/>
          <w:tab w:val="clear" w:pos="1871"/>
          <w:tab w:val="clear" w:pos="2268"/>
          <w:tab w:val="left" w:pos="90"/>
        </w:tabs>
        <w:overflowPunct/>
        <w:spacing w:before="0"/>
        <w:textAlignment w:val="auto"/>
        <w:rPr>
          <w:del w:id="7438" w:author="Romano Giovanni" w:date="2017-10-23T22:28:00Z"/>
          <w:rFonts w:eastAsia="SimSun"/>
          <w:color w:val="000000"/>
          <w:szCs w:val="24"/>
          <w:lang w:val="en-US" w:eastAsia="zh-CN"/>
        </w:rPr>
      </w:pPr>
      <w:del w:id="7439" w:author="Romano Giovanni" w:date="2017-10-23T22:28:00Z">
        <w:r w:rsidRPr="00CF3217" w:rsidDel="000054C6">
          <w:rPr>
            <w:rFonts w:eastAsia="SimSun"/>
            <w:color w:val="000000"/>
            <w:szCs w:val="24"/>
            <w:lang w:val="en-US" w:eastAsia="zh-CN"/>
          </w:rPr>
          <w:delText>This document specifies the Solution Set definitions (SS) of the Radio Planning Tool Access (RPTA) Integration Reference Point (IRP). This IRP allows the NM to read planned site and antenna data from the RPT.</w:delText>
        </w:r>
      </w:del>
    </w:p>
    <w:p w:rsidR="001D0093" w:rsidRPr="002D5C5B" w:rsidDel="00726651" w:rsidRDefault="001D0093" w:rsidP="00C337DE">
      <w:pPr>
        <w:pStyle w:val="Titolo5"/>
        <w:rPr>
          <w:del w:id="7440" w:author="Romano Giovanni" w:date="2017-10-23T22:37:00Z"/>
          <w:rFonts w:eastAsia="SimSun"/>
          <w:bCs/>
          <w:color w:val="000000"/>
          <w:szCs w:val="24"/>
          <w:lang w:val="en-US" w:eastAsia="zh-CN"/>
        </w:rPr>
      </w:pPr>
      <w:del w:id="7441" w:author="Romano Giovanni" w:date="2017-10-23T22:37:00Z">
        <w:r w:rsidRPr="00CF3217" w:rsidDel="00726651">
          <w:rPr>
            <w:rFonts w:eastAsia="SimSun"/>
            <w:bCs/>
            <w:color w:val="000000"/>
            <w:szCs w:val="24"/>
            <w:lang w:val="en-US" w:eastAsia="zh-CN"/>
          </w:rPr>
          <w:delText>5.1.2.13.119</w:delText>
        </w:r>
        <w:r w:rsidRPr="00CF3217" w:rsidDel="00726651">
          <w:rPr>
            <w:rFonts w:eastAsia="SimSun"/>
            <w:bCs/>
            <w:color w:val="000000"/>
            <w:szCs w:val="24"/>
            <w:lang w:val="en-US" w:eastAsia="zh-CN"/>
          </w:rPr>
          <w:tab/>
          <w:delText>TS 32.101</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42" w:author="Romano Giovanni" w:date="2017-10-23T22:37:00Z"/>
          <w:rFonts w:eastAsia="SimSun"/>
          <w:b/>
          <w:bCs/>
          <w:color w:val="000000"/>
          <w:sz w:val="30"/>
          <w:szCs w:val="30"/>
          <w:lang w:val="en-US" w:eastAsia="zh-CN"/>
        </w:rPr>
      </w:pPr>
      <w:del w:id="7443" w:author="Romano Giovanni" w:date="2017-10-23T22:37:00Z">
        <w:r w:rsidRPr="00CF3217" w:rsidDel="00726651">
          <w:rPr>
            <w:rFonts w:eastAsia="SimSun"/>
            <w:b/>
            <w:bCs/>
            <w:color w:val="000000"/>
            <w:szCs w:val="24"/>
            <w:lang w:val="en-US" w:eastAsia="zh-CN"/>
          </w:rPr>
          <w:delText>Telecommunication management; Principles and high level requirements</w:delText>
        </w:r>
      </w:del>
    </w:p>
    <w:p w:rsidR="001D0093" w:rsidRPr="00CF3217" w:rsidDel="00726651" w:rsidRDefault="001D0093" w:rsidP="001D0093">
      <w:pPr>
        <w:rPr>
          <w:del w:id="7444" w:author="Romano Giovanni" w:date="2017-10-23T22:37:00Z"/>
          <w:rFonts w:eastAsia="SimSun"/>
          <w:lang w:val="en-US" w:eastAsia="zh-CN"/>
        </w:rPr>
      </w:pPr>
      <w:del w:id="7445" w:author="Romano Giovanni" w:date="2017-10-23T22:37:00Z">
        <w:r w:rsidRPr="00CF3217" w:rsidDel="00726651">
          <w:rPr>
            <w:rFonts w:eastAsia="SimSun"/>
            <w:lang w:val="en-US" w:eastAsia="zh-CN"/>
          </w:rPr>
          <w:delText>This document establishes and defines the management principles and high-level requirements for the management of PLMNs. In particular, this</w:delText>
        </w:r>
        <w:r w:rsidRPr="00CF3217" w:rsidDel="00726651">
          <w:rPr>
            <w:rFonts w:eastAsia="SimSun"/>
            <w:sz w:val="30"/>
            <w:szCs w:val="30"/>
            <w:lang w:val="en-US" w:eastAsia="zh-CN"/>
          </w:rPr>
          <w:delText xml:space="preserve"> </w:delText>
        </w:r>
        <w:r w:rsidRPr="00CF3217" w:rsidDel="00726651">
          <w:rPr>
            <w:rFonts w:eastAsia="SimSun"/>
            <w:lang w:val="en-US" w:eastAsia="zh-CN"/>
          </w:rPr>
          <w:delText xml:space="preserve">document identifies the requirements for: </w:delText>
        </w:r>
      </w:del>
    </w:p>
    <w:p w:rsidR="001D0093" w:rsidRPr="00CF3217" w:rsidDel="00726651" w:rsidRDefault="001D0093" w:rsidP="001D0093">
      <w:pPr>
        <w:rPr>
          <w:del w:id="7446" w:author="Romano Giovanni" w:date="2017-10-23T22:37:00Z"/>
          <w:rFonts w:eastAsia="SimSun"/>
          <w:lang w:val="en-US" w:eastAsia="zh-CN"/>
        </w:rPr>
      </w:pPr>
      <w:del w:id="7447" w:author="Romano Giovanni" w:date="2017-10-23T22:37:00Z">
        <w:r w:rsidRPr="00CF3217" w:rsidDel="00726651">
          <w:rPr>
            <w:rFonts w:eastAsia="SimSun"/>
            <w:lang w:val="en-US" w:eastAsia="zh-CN"/>
          </w:rPr>
          <w:delText xml:space="preserve">–   the upper level of a management system; </w:delText>
        </w:r>
      </w:del>
    </w:p>
    <w:p w:rsidR="001D0093" w:rsidRPr="00CF3217" w:rsidDel="00726651" w:rsidRDefault="001D0093" w:rsidP="001D0093">
      <w:pPr>
        <w:rPr>
          <w:del w:id="7448" w:author="Romano Giovanni" w:date="2017-10-23T22:37:00Z"/>
          <w:rFonts w:eastAsia="SimSun"/>
          <w:lang w:val="en-US" w:eastAsia="zh-CN"/>
        </w:rPr>
      </w:pPr>
      <w:del w:id="7449" w:author="Romano Giovanni" w:date="2017-10-23T22:37:00Z">
        <w:r w:rsidRPr="00CF3217" w:rsidDel="00726651">
          <w:rPr>
            <w:rFonts w:eastAsia="SimSun"/>
            <w:lang w:val="en-US" w:eastAsia="zh-CN"/>
          </w:rPr>
          <w:delText xml:space="preserve">–   the reference model, showing the elements the management system interacts with; </w:delText>
        </w:r>
      </w:del>
    </w:p>
    <w:p w:rsidR="001D0093" w:rsidRPr="00CF3217" w:rsidDel="00726651" w:rsidRDefault="001D0093" w:rsidP="001D0093">
      <w:pPr>
        <w:rPr>
          <w:del w:id="7450" w:author="Romano Giovanni" w:date="2017-10-23T22:37:00Z"/>
          <w:rFonts w:eastAsia="SimSun"/>
          <w:lang w:val="en-US" w:eastAsia="zh-CN"/>
        </w:rPr>
      </w:pPr>
      <w:del w:id="7451" w:author="Romano Giovanni" w:date="2017-10-23T22:37:00Z">
        <w:r w:rsidRPr="00CF3217" w:rsidDel="00726651">
          <w:rPr>
            <w:rFonts w:eastAsia="SimSun"/>
            <w:lang w:val="en-US" w:eastAsia="zh-CN"/>
          </w:rPr>
          <w:delText xml:space="preserve">–   the network operator processes needed to run, operate and maintain a network; </w:delText>
        </w:r>
      </w:del>
    </w:p>
    <w:p w:rsidR="001D0093" w:rsidRPr="00CF3217" w:rsidDel="00726651" w:rsidRDefault="001D0093" w:rsidP="001D0093">
      <w:pPr>
        <w:rPr>
          <w:del w:id="7452" w:author="Romano Giovanni" w:date="2017-10-23T22:37:00Z"/>
          <w:rFonts w:eastAsia="SimSun"/>
          <w:lang w:val="en-US" w:eastAsia="zh-CN"/>
        </w:rPr>
      </w:pPr>
      <w:del w:id="7453" w:author="Romano Giovanni" w:date="2017-10-23T22:37:00Z">
        <w:r w:rsidRPr="00CF3217" w:rsidDel="00726651">
          <w:rPr>
            <w:rFonts w:eastAsia="SimSun"/>
            <w:lang w:val="en-US" w:eastAsia="zh-CN"/>
          </w:rPr>
          <w:delText>–   the functional architecture of the management system;</w:delText>
        </w:r>
      </w:del>
    </w:p>
    <w:p w:rsidR="001D0093" w:rsidRPr="00CF3217" w:rsidDel="00726651" w:rsidRDefault="001D0093" w:rsidP="001D0093">
      <w:pPr>
        <w:rPr>
          <w:del w:id="7454" w:author="Romano Giovanni" w:date="2017-10-23T22:37:00Z"/>
          <w:rFonts w:eastAsia="SimSun"/>
          <w:lang w:val="en-US" w:eastAsia="zh-CN"/>
        </w:rPr>
      </w:pPr>
      <w:del w:id="7455" w:author="Romano Giovanni" w:date="2017-10-23T22:37:00Z">
        <w:r w:rsidRPr="00CF3217" w:rsidDel="00726651">
          <w:rPr>
            <w:rFonts w:eastAsia="SimSun"/>
            <w:lang w:val="en-US" w:eastAsia="zh-CN"/>
          </w:rPr>
          <w:delText xml:space="preserve">–   the principles to be applied to management interfaces. </w:delText>
        </w:r>
      </w:del>
    </w:p>
    <w:p w:rsidR="001D0093" w:rsidRPr="00CF3217" w:rsidDel="00726651" w:rsidRDefault="001D0093" w:rsidP="001D0093">
      <w:pPr>
        <w:rPr>
          <w:del w:id="7456" w:author="Romano Giovanni" w:date="2017-10-23T22:37:00Z"/>
          <w:rFonts w:eastAsia="SimSun"/>
          <w:sz w:val="27"/>
          <w:szCs w:val="27"/>
          <w:lang w:val="en-US" w:eastAsia="zh-CN"/>
        </w:rPr>
      </w:pPr>
      <w:del w:id="7457" w:author="Romano Giovanni" w:date="2017-10-23T22:37:00Z">
        <w:r w:rsidRPr="00CF3217" w:rsidDel="00726651">
          <w:rPr>
            <w:rFonts w:eastAsia="SimSun"/>
            <w:lang w:val="en-US" w:eastAsia="zh-CN"/>
          </w:rPr>
          <w:delTex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delText>
        </w:r>
      </w:del>
    </w:p>
    <w:p w:rsidR="001D0093" w:rsidRPr="002D5C5B" w:rsidDel="00726651" w:rsidRDefault="001D0093" w:rsidP="00C337DE">
      <w:pPr>
        <w:pStyle w:val="Titolo5"/>
        <w:rPr>
          <w:del w:id="7458" w:author="Romano Giovanni" w:date="2017-10-23T22:37:00Z"/>
          <w:rFonts w:eastAsia="SimSun"/>
          <w:bCs/>
          <w:color w:val="000000"/>
          <w:szCs w:val="24"/>
          <w:lang w:val="en-US" w:eastAsia="zh-CN"/>
        </w:rPr>
      </w:pPr>
      <w:del w:id="7459" w:author="Romano Giovanni" w:date="2017-10-23T22:37:00Z">
        <w:r w:rsidRPr="00CF3217" w:rsidDel="00726651">
          <w:rPr>
            <w:rFonts w:eastAsia="SimSun"/>
            <w:bCs/>
            <w:color w:val="000000"/>
            <w:szCs w:val="24"/>
            <w:lang w:val="en-US" w:eastAsia="zh-CN"/>
          </w:rPr>
          <w:lastRenderedPageBreak/>
          <w:delText>5.1.2.13.120</w:delText>
        </w:r>
        <w:r w:rsidRPr="00CF3217" w:rsidDel="00726651">
          <w:rPr>
            <w:rFonts w:eastAsia="SimSun"/>
            <w:bCs/>
            <w:color w:val="000000"/>
            <w:szCs w:val="24"/>
            <w:lang w:val="en-US" w:eastAsia="zh-CN"/>
          </w:rPr>
          <w:tab/>
          <w:delText>TS 32.102</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60" w:author="Romano Giovanni" w:date="2017-10-23T22:37:00Z"/>
          <w:rFonts w:eastAsia="SimSun"/>
          <w:b/>
          <w:bCs/>
          <w:color w:val="000000"/>
          <w:sz w:val="30"/>
          <w:szCs w:val="30"/>
          <w:lang w:val="en-US" w:eastAsia="zh-CN"/>
        </w:rPr>
      </w:pPr>
      <w:del w:id="7461" w:author="Romano Giovanni" w:date="2017-10-23T22:37:00Z">
        <w:r w:rsidRPr="00CF3217" w:rsidDel="00726651">
          <w:rPr>
            <w:rFonts w:eastAsia="SimSun"/>
            <w:b/>
            <w:bCs/>
            <w:color w:val="000000"/>
            <w:szCs w:val="24"/>
            <w:lang w:val="en-US" w:eastAsia="zh-CN"/>
          </w:rPr>
          <w:delText>Telecommunication management; Architecture</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62" w:author="Romano Giovanni" w:date="2017-10-23T22:37:00Z"/>
          <w:rFonts w:eastAsia="SimSun"/>
          <w:color w:val="000000"/>
          <w:sz w:val="27"/>
          <w:szCs w:val="27"/>
          <w:lang w:val="en-US" w:eastAsia="zh-CN"/>
        </w:rPr>
      </w:pPr>
      <w:del w:id="7463" w:author="Romano Giovanni" w:date="2017-10-23T22:37:00Z">
        <w:r w:rsidRPr="00CF3217" w:rsidDel="00726651">
          <w:rPr>
            <w:rFonts w:eastAsia="SimSun"/>
            <w:color w:val="000000"/>
            <w:szCs w:val="24"/>
            <w:lang w:val="en-US" w:eastAsia="zh-CN"/>
          </w:rPr>
          <w:delTex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delText>
        </w:r>
      </w:del>
    </w:p>
    <w:p w:rsidR="001D0093" w:rsidRPr="002D5C5B" w:rsidDel="00726651" w:rsidRDefault="001D0093" w:rsidP="00C337DE">
      <w:pPr>
        <w:pStyle w:val="Titolo5"/>
        <w:rPr>
          <w:del w:id="7464" w:author="Romano Giovanni" w:date="2017-10-23T22:37:00Z"/>
          <w:rFonts w:eastAsia="SimSun"/>
          <w:bCs/>
          <w:color w:val="000000"/>
          <w:szCs w:val="24"/>
          <w:lang w:val="en-US" w:eastAsia="zh-CN"/>
        </w:rPr>
      </w:pPr>
      <w:del w:id="7465" w:author="Romano Giovanni" w:date="2017-10-23T22:37:00Z">
        <w:r w:rsidRPr="00CF3217" w:rsidDel="00726651">
          <w:rPr>
            <w:rFonts w:eastAsia="SimSun"/>
            <w:bCs/>
            <w:color w:val="000000"/>
            <w:szCs w:val="24"/>
            <w:lang w:val="en-US" w:eastAsia="zh-CN"/>
          </w:rPr>
          <w:delText>5.1.2.13.121</w:delText>
        </w:r>
        <w:r w:rsidRPr="00CF3217" w:rsidDel="00726651">
          <w:rPr>
            <w:rFonts w:eastAsia="SimSun"/>
            <w:bCs/>
            <w:color w:val="000000"/>
            <w:szCs w:val="24"/>
            <w:lang w:val="en-US" w:eastAsia="zh-CN"/>
          </w:rPr>
          <w:tab/>
          <w:delText>TS 32.103</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66" w:author="Romano Giovanni" w:date="2017-10-23T22:37:00Z"/>
          <w:rFonts w:eastAsia="SimSun"/>
          <w:b/>
          <w:bCs/>
          <w:color w:val="000000"/>
          <w:sz w:val="30"/>
          <w:szCs w:val="30"/>
          <w:lang w:val="en-US" w:eastAsia="zh-CN"/>
        </w:rPr>
      </w:pPr>
      <w:del w:id="7467" w:author="Romano Giovanni" w:date="2017-10-23T22:37:00Z">
        <w:r w:rsidRPr="00CF3217" w:rsidDel="00726651">
          <w:rPr>
            <w:rFonts w:eastAsia="SimSun"/>
            <w:b/>
            <w:bCs/>
            <w:color w:val="000000"/>
            <w:szCs w:val="24"/>
            <w:lang w:val="en-US" w:eastAsia="zh-CN"/>
          </w:rPr>
          <w:delText>Telecommunication management; Integration Reference Point (IRP) overview and usage guide</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68" w:author="Romano Giovanni" w:date="2017-10-23T22:37:00Z"/>
          <w:rFonts w:eastAsia="SimSun"/>
          <w:color w:val="000000"/>
          <w:sz w:val="27"/>
          <w:szCs w:val="27"/>
          <w:lang w:val="en-US" w:eastAsia="zh-CN"/>
        </w:rPr>
      </w:pPr>
      <w:del w:id="7469" w:author="Romano Giovanni" w:date="2017-10-23T22:37:00Z">
        <w:r w:rsidRPr="00CF3217" w:rsidDel="00726651">
          <w:rPr>
            <w:rFonts w:eastAsia="SimSun"/>
            <w:color w:val="000000"/>
            <w:szCs w:val="24"/>
            <w:lang w:val="en-US" w:eastAsia="zh-CN"/>
          </w:rPr>
          <w:delTex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delText>
        </w:r>
        <w:r w:rsidRPr="00CF3217" w:rsidDel="00726651">
          <w:rPr>
            <w:rFonts w:eastAsia="SimSun"/>
            <w:color w:val="000000"/>
            <w:sz w:val="27"/>
            <w:szCs w:val="27"/>
            <w:lang w:val="en-US" w:eastAsia="zh-CN"/>
          </w:rPr>
          <w:delText xml:space="preserve"> </w:delText>
        </w:r>
        <w:r w:rsidRPr="00CF3217" w:rsidDel="00726651">
          <w:rPr>
            <w:rFonts w:eastAsia="SimSun"/>
            <w:color w:val="000000"/>
            <w:szCs w:val="24"/>
            <w:lang w:val="en-US" w:eastAsia="zh-CN"/>
          </w:rPr>
          <w:delText>provides IRP packaging suggestions, intended to guide service providers as well as equipment and solutions providers to identify and choose suitable standardized management interface capabilities.</w:delText>
        </w:r>
      </w:del>
    </w:p>
    <w:p w:rsidR="001D0093" w:rsidRPr="00CF3217" w:rsidDel="00726651" w:rsidRDefault="001D0093" w:rsidP="00C337DE">
      <w:pPr>
        <w:pStyle w:val="Titolo5"/>
        <w:rPr>
          <w:del w:id="7470" w:author="Romano Giovanni" w:date="2017-10-23T22:37:00Z"/>
          <w:rFonts w:eastAsia="SimSun"/>
          <w:bCs/>
          <w:color w:val="000000"/>
          <w:szCs w:val="24"/>
          <w:lang w:val="en-US" w:eastAsia="zh-CN"/>
        </w:rPr>
      </w:pPr>
      <w:del w:id="7471" w:author="Romano Giovanni" w:date="2017-10-23T22:37:00Z">
        <w:r w:rsidRPr="00CF3217" w:rsidDel="00726651">
          <w:rPr>
            <w:rFonts w:eastAsia="SimSun"/>
            <w:bCs/>
            <w:color w:val="000000"/>
            <w:szCs w:val="24"/>
            <w:lang w:val="en-US" w:eastAsia="zh-CN"/>
          </w:rPr>
          <w:delText>5.</w:delText>
        </w:r>
        <w:r w:rsidDel="00726651">
          <w:rPr>
            <w:rFonts w:hint="eastAsia"/>
            <w:bCs/>
            <w:color w:val="000000"/>
            <w:szCs w:val="24"/>
            <w:lang w:val="en-US" w:eastAsia="ja-JP"/>
          </w:rPr>
          <w:delText>1</w:delText>
        </w:r>
        <w:r w:rsidRPr="00CF3217" w:rsidDel="00726651">
          <w:rPr>
            <w:rFonts w:eastAsia="SimSun"/>
            <w:bCs/>
            <w:color w:val="000000"/>
            <w:szCs w:val="24"/>
            <w:lang w:val="en-US" w:eastAsia="zh-CN"/>
          </w:rPr>
          <w:delText>.2.13.122</w:delText>
        </w:r>
        <w:r w:rsidRPr="00CF3217" w:rsidDel="00726651">
          <w:rPr>
            <w:rFonts w:eastAsia="SimSun"/>
            <w:bCs/>
            <w:color w:val="000000"/>
            <w:szCs w:val="24"/>
            <w:lang w:val="en-US" w:eastAsia="zh-CN"/>
          </w:rPr>
          <w:tab/>
          <w:delText>TS 32.130</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72" w:author="Romano Giovanni" w:date="2017-10-23T22:37:00Z"/>
          <w:rFonts w:eastAsia="SimSun"/>
          <w:b/>
          <w:bCs/>
          <w:color w:val="000000"/>
          <w:szCs w:val="24"/>
          <w:lang w:val="en-US" w:eastAsia="zh-CN"/>
        </w:rPr>
      </w:pPr>
      <w:del w:id="7473" w:author="Romano Giovanni" w:date="2017-10-23T22:37:00Z">
        <w:r w:rsidRPr="00CF3217" w:rsidDel="00726651">
          <w:rPr>
            <w:rFonts w:eastAsia="SimSun"/>
            <w:b/>
            <w:bCs/>
            <w:color w:val="000000"/>
            <w:szCs w:val="24"/>
            <w:lang w:val="en-US" w:eastAsia="zh-CN"/>
          </w:rPr>
          <w:delText>Telecommunication management; Network sharing; Concepts and requirements</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74" w:author="Romano Giovanni" w:date="2017-10-23T22:37:00Z"/>
          <w:rFonts w:eastAsia="SimSun"/>
          <w:color w:val="000000"/>
          <w:szCs w:val="24"/>
          <w:lang w:val="en-US" w:eastAsia="zh-CN"/>
        </w:rPr>
      </w:pPr>
      <w:del w:id="7475" w:author="Romano Giovanni" w:date="2017-10-23T22:37:00Z">
        <w:r w:rsidRPr="00CF3217" w:rsidDel="00726651">
          <w:rPr>
            <w:rFonts w:eastAsia="SimSun"/>
            <w:color w:val="000000"/>
            <w:szCs w:val="24"/>
            <w:lang w:val="en-US" w:eastAsia="zh-CN"/>
          </w:rPr>
          <w:delText xml:space="preserve">This document describes concepts and high-level requirements for the Operations, Administration, Maintenance and Provisioning (OAM&amp;P) of network sharing. </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76" w:author="Romano Giovanni" w:date="2017-10-23T22:37:00Z"/>
          <w:rFonts w:eastAsia="SimSun"/>
          <w:color w:val="000000"/>
          <w:szCs w:val="24"/>
          <w:lang w:val="en-US" w:eastAsia="zh-CN"/>
        </w:rPr>
      </w:pPr>
      <w:del w:id="7477" w:author="Romano Giovanni" w:date="2017-10-23T22:37:00Z">
        <w:r w:rsidRPr="00CF3217" w:rsidDel="00726651">
          <w:rPr>
            <w:rFonts w:eastAsia="SimSun"/>
            <w:color w:val="000000"/>
            <w:szCs w:val="24"/>
            <w:lang w:val="en-US" w:eastAsia="zh-CN"/>
          </w:rPr>
          <w:delText>Network sharing scenarios considered in this document are Multiple Operator Core Network (MOCN) and Gateway Core Network (GWCN) for GERAN, UTRAN and E-UTRAN, as defined in TS 23.251).</w:delText>
        </w:r>
      </w:del>
    </w:p>
    <w:p w:rsidR="001D0093" w:rsidRPr="002D5C5B" w:rsidDel="00726651" w:rsidRDefault="001D0093" w:rsidP="00C337DE">
      <w:pPr>
        <w:pStyle w:val="Titolo5"/>
        <w:rPr>
          <w:del w:id="7478" w:author="Romano Giovanni" w:date="2017-10-23T22:37:00Z"/>
          <w:rFonts w:eastAsia="SimSun"/>
          <w:bCs/>
          <w:color w:val="000000"/>
          <w:szCs w:val="24"/>
          <w:lang w:val="en-US" w:eastAsia="zh-CN"/>
        </w:rPr>
      </w:pPr>
      <w:del w:id="7479" w:author="Romano Giovanni" w:date="2017-10-23T22:37:00Z">
        <w:r w:rsidRPr="00CF3217" w:rsidDel="00726651">
          <w:rPr>
            <w:rFonts w:eastAsia="SimSun"/>
            <w:bCs/>
            <w:color w:val="000000"/>
            <w:szCs w:val="24"/>
            <w:lang w:val="en-US" w:eastAsia="zh-CN"/>
          </w:rPr>
          <w:delText>5.1.2.13.123</w:delText>
        </w:r>
        <w:r w:rsidRPr="00CF3217" w:rsidDel="00726651">
          <w:rPr>
            <w:rFonts w:eastAsia="SimSun"/>
            <w:bCs/>
            <w:color w:val="000000"/>
            <w:szCs w:val="24"/>
            <w:lang w:val="en-US" w:eastAsia="zh-CN"/>
          </w:rPr>
          <w:tab/>
          <w:delText>TS 32.150</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80" w:author="Romano Giovanni" w:date="2017-10-23T22:37:00Z"/>
          <w:rFonts w:eastAsia="SimSun"/>
          <w:b/>
          <w:bCs/>
          <w:color w:val="000000"/>
          <w:sz w:val="30"/>
          <w:szCs w:val="30"/>
          <w:lang w:val="en-US" w:eastAsia="zh-CN"/>
        </w:rPr>
      </w:pPr>
      <w:del w:id="7481" w:author="Romano Giovanni" w:date="2017-10-23T22:37:00Z">
        <w:r w:rsidRPr="00CF3217" w:rsidDel="00726651">
          <w:rPr>
            <w:rFonts w:eastAsia="SimSun"/>
            <w:b/>
            <w:bCs/>
            <w:color w:val="000000"/>
            <w:szCs w:val="24"/>
            <w:lang w:val="en-US" w:eastAsia="zh-CN"/>
          </w:rPr>
          <w:delText>Telecommunication management; Integration Reference Point (IRP) Concept and definitions</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82" w:author="Romano Giovanni" w:date="2017-10-23T22:37:00Z"/>
          <w:rFonts w:eastAsia="SimSun"/>
          <w:color w:val="000000"/>
          <w:sz w:val="27"/>
          <w:szCs w:val="27"/>
          <w:lang w:val="en-US" w:eastAsia="zh-CN"/>
        </w:rPr>
      </w:pPr>
      <w:del w:id="7483" w:author="Romano Giovanni" w:date="2017-10-23T22:37:00Z">
        <w:r w:rsidRPr="00CF3217" w:rsidDel="00726651">
          <w:rPr>
            <w:rFonts w:eastAsia="SimSun"/>
            <w:color w:val="000000"/>
            <w:szCs w:val="24"/>
            <w:lang w:val="en-US" w:eastAsia="zh-CN"/>
          </w:rPr>
          <w:delTex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delText>
        </w:r>
      </w:del>
    </w:p>
    <w:p w:rsidR="001D0093" w:rsidRPr="00CF3217" w:rsidDel="00726651" w:rsidRDefault="001D0093" w:rsidP="00C337DE">
      <w:pPr>
        <w:pStyle w:val="Titolo5"/>
        <w:rPr>
          <w:del w:id="7484" w:author="Romano Giovanni" w:date="2017-10-23T22:37:00Z"/>
          <w:rFonts w:eastAsia="SimSun"/>
          <w:bCs/>
          <w:color w:val="000000"/>
          <w:szCs w:val="24"/>
          <w:lang w:val="en-US" w:eastAsia="zh-CN"/>
        </w:rPr>
      </w:pPr>
      <w:del w:id="7485" w:author="Romano Giovanni" w:date="2017-10-23T22:37:00Z">
        <w:r w:rsidRPr="00CF3217" w:rsidDel="00726651">
          <w:rPr>
            <w:rFonts w:eastAsia="SimSun"/>
            <w:bCs/>
            <w:color w:val="000000"/>
            <w:szCs w:val="24"/>
            <w:lang w:val="en-US" w:eastAsia="zh-CN"/>
          </w:rPr>
          <w:delText>5.</w:delText>
        </w:r>
        <w:r w:rsidDel="00726651">
          <w:rPr>
            <w:rFonts w:hint="eastAsia"/>
            <w:bCs/>
            <w:color w:val="000000"/>
            <w:szCs w:val="24"/>
            <w:lang w:val="en-US" w:eastAsia="ja-JP"/>
          </w:rPr>
          <w:delText>1</w:delText>
        </w:r>
        <w:r w:rsidRPr="00CF3217" w:rsidDel="00726651">
          <w:rPr>
            <w:rFonts w:eastAsia="SimSun"/>
            <w:bCs/>
            <w:color w:val="000000"/>
            <w:szCs w:val="24"/>
            <w:lang w:val="en-US" w:eastAsia="zh-CN"/>
          </w:rPr>
          <w:delText>.2.13.124</w:delText>
        </w:r>
        <w:r w:rsidRPr="00CF3217" w:rsidDel="00726651">
          <w:rPr>
            <w:rFonts w:eastAsia="SimSun"/>
            <w:bCs/>
            <w:color w:val="000000"/>
            <w:szCs w:val="24"/>
            <w:lang w:val="en-US" w:eastAsia="zh-CN"/>
          </w:rPr>
          <w:tab/>
          <w:delText>TS 32.276</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86" w:author="Romano Giovanni" w:date="2017-10-23T22:37:00Z"/>
          <w:rFonts w:eastAsia="SimSun"/>
          <w:b/>
          <w:bCs/>
          <w:color w:val="000000"/>
          <w:szCs w:val="24"/>
          <w:lang w:val="en-US" w:eastAsia="zh-CN"/>
        </w:rPr>
      </w:pPr>
      <w:del w:id="7487" w:author="Romano Giovanni" w:date="2017-10-23T22:37:00Z">
        <w:r w:rsidRPr="00CF3217" w:rsidDel="00726651">
          <w:rPr>
            <w:rFonts w:eastAsia="SimSun"/>
            <w:b/>
            <w:bCs/>
            <w:color w:val="000000"/>
            <w:szCs w:val="24"/>
            <w:lang w:val="en-US" w:eastAsia="zh-CN"/>
          </w:rPr>
          <w:delText>Telecommunication management; Charging management; Voice Call Service (VCS) charging</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88" w:author="Romano Giovanni" w:date="2017-10-23T22:37:00Z"/>
          <w:rFonts w:eastAsia="SimSun"/>
          <w:color w:val="000000"/>
          <w:szCs w:val="24"/>
          <w:lang w:val="en-US" w:eastAsia="zh-CN"/>
        </w:rPr>
      </w:pPr>
      <w:del w:id="7489" w:author="Romano Giovanni" w:date="2017-10-23T22:37:00Z">
        <w:r w:rsidRPr="00CF3217" w:rsidDel="00726651">
          <w:rPr>
            <w:rFonts w:eastAsia="SimSun"/>
            <w:color w:val="000000"/>
            <w:szCs w:val="24"/>
            <w:lang w:val="en-US"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90" w:author="Romano Giovanni" w:date="2017-10-23T22:37:00Z"/>
          <w:rFonts w:eastAsia="SimSun"/>
          <w:color w:val="000000"/>
          <w:szCs w:val="24"/>
          <w:lang w:val="en-US" w:eastAsia="zh-CN"/>
        </w:rPr>
      </w:pPr>
      <w:del w:id="7491" w:author="Romano Giovanni" w:date="2017-10-23T22:37:00Z">
        <w:r w:rsidRPr="00CF3217" w:rsidDel="00726651">
          <w:rPr>
            <w:rFonts w:eastAsia="SimSun"/>
            <w:color w:val="000000"/>
            <w:szCs w:val="24"/>
            <w:lang w:val="en-US" w:eastAsia="zh-CN"/>
          </w:rPr>
          <w:lastRenderedPageBreak/>
          <w:delText>This document specifies the online charging description for Voice Call Service (VCS) charging from a Proxy Function, based on the functional description of the Voice Call Service charging in the EU Roaming Regulations III specifications.</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92" w:author="Romano Giovanni" w:date="2017-10-23T22:37:00Z"/>
          <w:rFonts w:eastAsia="SimSun"/>
          <w:color w:val="000000"/>
          <w:szCs w:val="24"/>
          <w:lang w:val="en-US" w:eastAsia="zh-CN"/>
        </w:rPr>
      </w:pPr>
      <w:del w:id="7493" w:author="Romano Giovanni" w:date="2017-10-23T22:37:00Z">
        <w:r w:rsidRPr="00CF3217" w:rsidDel="00726651">
          <w:rPr>
            <w:rFonts w:eastAsia="SimSun"/>
            <w:color w:val="000000"/>
            <w:szCs w:val="24"/>
            <w:lang w:val="en-US" w:eastAsia="zh-CN"/>
          </w:rPr>
          <w:delText xml:space="preserve">The concept of voice call is interpreted as any CS call, whatever the teleservice used (speech, 3.1 kHz audio, Fax, or CS data) except CS video telephony calls (BS 37, 64 kbit/s unrestricted digital info mode). </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494" w:author="Romano Giovanni" w:date="2017-10-23T22:37:00Z"/>
          <w:rFonts w:eastAsia="SimSun"/>
          <w:color w:val="000000"/>
          <w:szCs w:val="24"/>
          <w:lang w:val="en-US" w:eastAsia="zh-CN"/>
        </w:rPr>
      </w:pPr>
      <w:del w:id="7495" w:author="Romano Giovanni" w:date="2017-10-23T22:37:00Z">
        <w:r w:rsidRPr="00CF3217" w:rsidDel="00726651">
          <w:rPr>
            <w:rFonts w:eastAsia="SimSun"/>
            <w:color w:val="000000"/>
            <w:szCs w:val="24"/>
            <w:lang w:val="en-US" w:eastAsia="zh-CN"/>
          </w:rPr>
          <w:delTex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delText>
        </w:r>
      </w:del>
    </w:p>
    <w:p w:rsidR="001D0093" w:rsidRPr="00CF3217" w:rsidDel="00726651" w:rsidRDefault="001D0093" w:rsidP="00C337DE">
      <w:pPr>
        <w:pStyle w:val="Titolo5"/>
        <w:rPr>
          <w:del w:id="7496" w:author="Romano Giovanni" w:date="2017-10-23T22:37:00Z"/>
          <w:rFonts w:eastAsia="SimSun"/>
          <w:bCs/>
          <w:color w:val="000000"/>
          <w:szCs w:val="24"/>
          <w:lang w:val="en-US" w:eastAsia="zh-CN"/>
        </w:rPr>
      </w:pPr>
      <w:del w:id="7497" w:author="Romano Giovanni" w:date="2017-10-23T22:37:00Z">
        <w:r w:rsidRPr="00CF3217" w:rsidDel="00726651">
          <w:rPr>
            <w:rFonts w:eastAsia="SimSun"/>
            <w:bCs/>
            <w:color w:val="000000"/>
            <w:szCs w:val="24"/>
            <w:lang w:val="en-US" w:eastAsia="zh-CN"/>
          </w:rPr>
          <w:delText>5.</w:delText>
        </w:r>
        <w:r w:rsidDel="00726651">
          <w:rPr>
            <w:rFonts w:hint="eastAsia"/>
            <w:bCs/>
            <w:color w:val="000000"/>
            <w:szCs w:val="24"/>
            <w:lang w:val="en-US" w:eastAsia="ja-JP"/>
          </w:rPr>
          <w:delText>1</w:delText>
        </w:r>
        <w:r w:rsidRPr="00CF3217" w:rsidDel="00726651">
          <w:rPr>
            <w:rFonts w:eastAsia="SimSun"/>
            <w:bCs/>
            <w:color w:val="000000"/>
            <w:szCs w:val="24"/>
            <w:lang w:val="en-US" w:eastAsia="zh-CN"/>
          </w:rPr>
          <w:delText>.2.13.125</w:delText>
        </w:r>
        <w:r w:rsidRPr="00CF3217" w:rsidDel="00726651">
          <w:rPr>
            <w:rFonts w:eastAsia="SimSun"/>
            <w:bCs/>
            <w:color w:val="000000"/>
            <w:szCs w:val="24"/>
            <w:lang w:val="en-US" w:eastAsia="zh-CN"/>
          </w:rPr>
          <w:tab/>
          <w:delText>TS 32.277</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498" w:author="Romano Giovanni" w:date="2017-10-23T22:37:00Z"/>
          <w:rFonts w:eastAsia="SimSun"/>
          <w:b/>
          <w:bCs/>
          <w:color w:val="000000"/>
          <w:szCs w:val="24"/>
          <w:lang w:val="en-US" w:eastAsia="zh-CN"/>
        </w:rPr>
      </w:pPr>
      <w:del w:id="7499" w:author="Romano Giovanni" w:date="2017-10-23T22:37:00Z">
        <w:r w:rsidRPr="00CF3217" w:rsidDel="00726651">
          <w:rPr>
            <w:rFonts w:eastAsia="SimSun"/>
            <w:b/>
            <w:bCs/>
            <w:color w:val="000000"/>
            <w:szCs w:val="24"/>
            <w:lang w:val="en-US" w:eastAsia="zh-CN"/>
          </w:rPr>
          <w:delText>Telecommunication management; Charging management; Proximity-based Services (ProSe) charging</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00" w:author="Romano Giovanni" w:date="2017-10-23T22:37:00Z"/>
          <w:rFonts w:eastAsia="SimSun"/>
          <w:color w:val="000000"/>
          <w:szCs w:val="24"/>
          <w:lang w:val="en-US" w:eastAsia="zh-CN"/>
        </w:rPr>
      </w:pPr>
      <w:del w:id="7501" w:author="Romano Giovanni" w:date="2017-10-23T22:37:00Z">
        <w:r w:rsidRPr="00CF3217" w:rsidDel="00726651">
          <w:rPr>
            <w:rFonts w:eastAsia="SimSun"/>
            <w:color w:val="000000"/>
            <w:szCs w:val="24"/>
            <w:lang w:val="en-US" w:eastAsia="zh-CN"/>
          </w:rPr>
          <w:delTex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02" w:author="Romano Giovanni" w:date="2017-10-23T22:37:00Z"/>
          <w:rFonts w:eastAsia="SimSun"/>
          <w:color w:val="000000"/>
          <w:szCs w:val="24"/>
          <w:lang w:val="en-US" w:eastAsia="zh-CN"/>
        </w:rPr>
      </w:pPr>
      <w:del w:id="7503" w:author="Romano Giovanni" w:date="2017-10-23T22:37:00Z">
        <w:r w:rsidRPr="00CF3217" w:rsidDel="00726651">
          <w:rPr>
            <w:rFonts w:eastAsia="SimSun"/>
            <w:color w:val="000000"/>
            <w:szCs w:val="24"/>
            <w:lang w:val="en-US" w:eastAsia="zh-CN"/>
          </w:rPr>
          <w:delTex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delText>
        </w:r>
      </w:del>
    </w:p>
    <w:p w:rsidR="001D0093" w:rsidRPr="00CF3217" w:rsidDel="00726651" w:rsidRDefault="001D0093" w:rsidP="00C337DE">
      <w:pPr>
        <w:pStyle w:val="Titolo5"/>
        <w:rPr>
          <w:del w:id="7504" w:author="Romano Giovanni" w:date="2017-10-23T22:37:00Z"/>
          <w:rFonts w:eastAsia="SimSun"/>
          <w:bCs/>
          <w:color w:val="000000"/>
          <w:szCs w:val="24"/>
          <w:lang w:val="en-US" w:eastAsia="zh-CN"/>
        </w:rPr>
      </w:pPr>
      <w:del w:id="7505" w:author="Romano Giovanni" w:date="2017-10-23T22:37:00Z">
        <w:r w:rsidRPr="00CF3217" w:rsidDel="00726651">
          <w:rPr>
            <w:rFonts w:eastAsia="SimSun"/>
            <w:bCs/>
            <w:color w:val="000000"/>
            <w:szCs w:val="24"/>
            <w:lang w:val="en-US" w:eastAsia="zh-CN"/>
          </w:rPr>
          <w:delText>5.</w:delText>
        </w:r>
        <w:r w:rsidDel="00726651">
          <w:rPr>
            <w:rFonts w:hint="eastAsia"/>
            <w:bCs/>
            <w:color w:val="000000"/>
            <w:szCs w:val="24"/>
            <w:lang w:val="en-US" w:eastAsia="ja-JP"/>
          </w:rPr>
          <w:delText>1</w:delText>
        </w:r>
        <w:r w:rsidRPr="00CF3217" w:rsidDel="00726651">
          <w:rPr>
            <w:rFonts w:eastAsia="SimSun"/>
            <w:bCs/>
            <w:color w:val="000000"/>
            <w:szCs w:val="24"/>
            <w:lang w:val="en-US" w:eastAsia="zh-CN"/>
          </w:rPr>
          <w:delText>.2.13.126</w:delText>
        </w:r>
        <w:r w:rsidRPr="00CF3217" w:rsidDel="00726651">
          <w:rPr>
            <w:rFonts w:eastAsia="SimSun"/>
            <w:bCs/>
            <w:color w:val="000000"/>
            <w:szCs w:val="24"/>
            <w:lang w:val="en-US" w:eastAsia="zh-CN"/>
          </w:rPr>
          <w:tab/>
          <w:delText>TS 32.293</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506" w:author="Romano Giovanni" w:date="2017-10-23T22:37:00Z"/>
          <w:rFonts w:eastAsia="SimSun"/>
          <w:b/>
          <w:bCs/>
          <w:color w:val="000000"/>
          <w:szCs w:val="24"/>
          <w:lang w:val="en-US" w:eastAsia="zh-CN"/>
        </w:rPr>
      </w:pPr>
      <w:del w:id="7507" w:author="Romano Giovanni" w:date="2017-10-23T22:37:00Z">
        <w:r w:rsidRPr="00CF3217" w:rsidDel="00726651">
          <w:rPr>
            <w:rFonts w:eastAsia="SimSun"/>
            <w:b/>
            <w:bCs/>
            <w:color w:val="000000"/>
            <w:szCs w:val="24"/>
            <w:lang w:val="en-US" w:eastAsia="zh-CN"/>
          </w:rPr>
          <w:delText>Telecommunication management; Charging management; Proxy function</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08" w:author="Romano Giovanni" w:date="2017-10-23T22:37:00Z"/>
          <w:rFonts w:eastAsia="SimSun"/>
          <w:color w:val="000000"/>
          <w:szCs w:val="24"/>
          <w:lang w:val="en-US" w:eastAsia="zh-CN"/>
        </w:rPr>
      </w:pPr>
      <w:del w:id="7509" w:author="Romano Giovanni" w:date="2017-10-23T22:37:00Z">
        <w:r w:rsidRPr="00CF3217" w:rsidDel="00726651">
          <w:rPr>
            <w:rFonts w:eastAsia="SimSun"/>
            <w:color w:val="000000"/>
            <w:szCs w:val="24"/>
            <w:lang w:val="en-US"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10" w:author="Romano Giovanni" w:date="2017-10-23T22:37:00Z"/>
          <w:rFonts w:eastAsia="SimSun"/>
          <w:color w:val="000000"/>
          <w:szCs w:val="24"/>
          <w:lang w:val="en-US" w:eastAsia="zh-CN"/>
        </w:rPr>
      </w:pPr>
      <w:del w:id="7511" w:author="Romano Giovanni" w:date="2017-10-23T22:37:00Z">
        <w:r w:rsidRPr="00CF3217" w:rsidDel="00726651">
          <w:rPr>
            <w:rFonts w:eastAsia="SimSun"/>
            <w:color w:val="000000"/>
            <w:szCs w:val="24"/>
            <w:lang w:val="en-US" w:eastAsia="zh-CN"/>
          </w:rPr>
          <w:delText>This document specifies the Proxy Function in Domestic Service Provider (DSP).</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12" w:author="Romano Giovanni" w:date="2017-10-23T22:37:00Z"/>
          <w:rFonts w:eastAsia="SimSun"/>
          <w:color w:val="000000"/>
          <w:szCs w:val="24"/>
          <w:lang w:val="en-US" w:eastAsia="zh-CN"/>
        </w:rPr>
      </w:pPr>
      <w:del w:id="7513" w:author="Romano Giovanni" w:date="2017-10-23T22:37:00Z">
        <w:r w:rsidRPr="00CF3217" w:rsidDel="00726651">
          <w:rPr>
            <w:rFonts w:eastAsia="SimSun"/>
            <w:color w:val="000000"/>
            <w:szCs w:val="24"/>
            <w:lang w:val="en-US" w:eastAsia="zh-CN"/>
          </w:rPr>
          <w:delText>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this document.</w:delText>
        </w:r>
      </w:del>
    </w:p>
    <w:p w:rsidR="001D0093" w:rsidRPr="00CF3217" w:rsidDel="00726651" w:rsidRDefault="001D0093" w:rsidP="00C337DE">
      <w:pPr>
        <w:pStyle w:val="Titolo5"/>
        <w:rPr>
          <w:del w:id="7514" w:author="Romano Giovanni" w:date="2017-10-23T22:37:00Z"/>
          <w:rFonts w:eastAsia="SimSun"/>
          <w:bCs/>
          <w:color w:val="000000"/>
          <w:szCs w:val="24"/>
          <w:lang w:val="en-US" w:eastAsia="zh-CN"/>
        </w:rPr>
      </w:pPr>
      <w:del w:id="7515" w:author="Romano Giovanni" w:date="2017-10-23T22:37:00Z">
        <w:r w:rsidRPr="00CF3217" w:rsidDel="00726651">
          <w:rPr>
            <w:rFonts w:eastAsia="SimSun"/>
            <w:bCs/>
            <w:color w:val="000000"/>
            <w:szCs w:val="24"/>
            <w:lang w:val="en-US" w:eastAsia="zh-CN"/>
          </w:rPr>
          <w:delText>5.</w:delText>
        </w:r>
        <w:r w:rsidDel="00726651">
          <w:rPr>
            <w:rFonts w:hint="eastAsia"/>
            <w:bCs/>
            <w:color w:val="000000"/>
            <w:szCs w:val="24"/>
            <w:lang w:val="en-US" w:eastAsia="ja-JP"/>
          </w:rPr>
          <w:delText>1</w:delText>
        </w:r>
        <w:r w:rsidRPr="00CF3217" w:rsidDel="00726651">
          <w:rPr>
            <w:rFonts w:eastAsia="SimSun"/>
            <w:bCs/>
            <w:color w:val="000000"/>
            <w:szCs w:val="24"/>
            <w:lang w:val="en-US" w:eastAsia="zh-CN"/>
          </w:rPr>
          <w:delText>.2.13.127</w:delText>
        </w:r>
        <w:r w:rsidRPr="00CF3217" w:rsidDel="00726651">
          <w:rPr>
            <w:rFonts w:eastAsia="SimSun"/>
            <w:bCs/>
            <w:color w:val="000000"/>
            <w:szCs w:val="24"/>
            <w:lang w:val="en-US" w:eastAsia="zh-CN"/>
          </w:rPr>
          <w:tab/>
          <w:delText>TS 32.508</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516" w:author="Romano Giovanni" w:date="2017-10-23T22:37:00Z"/>
          <w:rFonts w:eastAsia="SimSun"/>
          <w:b/>
          <w:bCs/>
          <w:color w:val="000000"/>
          <w:szCs w:val="24"/>
          <w:lang w:val="en-US" w:eastAsia="zh-CN"/>
        </w:rPr>
      </w:pPr>
      <w:del w:id="7517" w:author="Romano Giovanni" w:date="2017-10-23T22:37:00Z">
        <w:r w:rsidRPr="00CF3217" w:rsidDel="00726651">
          <w:rPr>
            <w:rFonts w:eastAsia="SimSun"/>
            <w:b/>
            <w:bCs/>
            <w:color w:val="000000"/>
            <w:szCs w:val="24"/>
            <w:lang w:val="en-US" w:eastAsia="zh-CN"/>
          </w:rPr>
          <w:delText>Telecommunication management; Procedure flows for multi-vendor plug-and-play eNode B connection to the network</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18" w:author="Romano Giovanni" w:date="2017-10-23T22:37:00Z"/>
          <w:rFonts w:eastAsia="SimSun"/>
          <w:color w:val="000000"/>
          <w:szCs w:val="24"/>
          <w:lang w:val="en-US" w:eastAsia="zh-CN"/>
        </w:rPr>
      </w:pPr>
      <w:del w:id="7519" w:author="Romano Giovanni" w:date="2017-10-23T22:37:00Z">
        <w:r w:rsidRPr="00CF3217" w:rsidDel="00726651">
          <w:rPr>
            <w:rFonts w:eastAsia="SimSun"/>
            <w:color w:val="000000"/>
            <w:szCs w:val="24"/>
            <w:lang w:val="en-US" w:eastAsia="zh-CN"/>
          </w:rPr>
          <w:delText xml:space="preserve">This document describes the procedure flows between network entities involved in the  multi-vendor plug-and-play eNB connection to network. </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20" w:author="Romano Giovanni" w:date="2017-10-23T22:37:00Z"/>
          <w:rFonts w:eastAsia="SimSun"/>
          <w:color w:val="000000"/>
          <w:szCs w:val="24"/>
          <w:lang w:val="en-US" w:eastAsia="zh-CN"/>
        </w:rPr>
      </w:pPr>
      <w:del w:id="7521" w:author="Romano Giovanni" w:date="2017-10-23T22:37:00Z">
        <w:r w:rsidRPr="00CF3217" w:rsidDel="00726651">
          <w:rPr>
            <w:rFonts w:eastAsia="SimSun"/>
            <w:color w:val="000000"/>
            <w:szCs w:val="24"/>
            <w:lang w:val="en-US" w:eastAsia="zh-CN"/>
          </w:rPr>
          <w:delText>These procedures are based on requirements and use cases specified in 3GPP TS 32.501.</w:delText>
        </w:r>
      </w:del>
    </w:p>
    <w:p w:rsidR="001D0093" w:rsidDel="00726651" w:rsidRDefault="001D0093" w:rsidP="001D0093">
      <w:pPr>
        <w:widowControl w:val="0"/>
        <w:tabs>
          <w:tab w:val="clear" w:pos="1134"/>
          <w:tab w:val="clear" w:pos="1871"/>
          <w:tab w:val="clear" w:pos="2268"/>
          <w:tab w:val="left" w:pos="90"/>
        </w:tabs>
        <w:overflowPunct/>
        <w:spacing w:before="0"/>
        <w:textAlignment w:val="auto"/>
        <w:rPr>
          <w:del w:id="7522" w:author="Romano Giovanni" w:date="2017-10-23T22:37:00Z"/>
          <w:rFonts w:eastAsia="SimSun"/>
          <w:color w:val="000000"/>
          <w:szCs w:val="24"/>
          <w:lang w:val="en-US" w:eastAsia="zh-CN"/>
        </w:rPr>
      </w:pPr>
      <w:del w:id="7523" w:author="Romano Giovanni" w:date="2017-10-23T22:37:00Z">
        <w:r w:rsidRPr="00CF3217" w:rsidDel="00726651">
          <w:rPr>
            <w:rFonts w:eastAsia="SimSun"/>
            <w:color w:val="000000"/>
            <w:szCs w:val="24"/>
            <w:lang w:val="en-US" w:eastAsia="zh-CN"/>
          </w:rPr>
          <w:delText>The format of the data exchanged in these procedures is defined in 3GPP TS 32.509.</w:delText>
        </w:r>
      </w:del>
    </w:p>
    <w:p w:rsidR="001D0093" w:rsidRPr="002D5C5B" w:rsidDel="00726651" w:rsidRDefault="001D0093" w:rsidP="00C337DE">
      <w:pPr>
        <w:pStyle w:val="Titolo5"/>
        <w:rPr>
          <w:del w:id="7524" w:author="Romano Giovanni" w:date="2017-10-23T22:37:00Z"/>
          <w:rFonts w:eastAsia="SimSun"/>
          <w:bCs/>
          <w:color w:val="000000"/>
          <w:szCs w:val="24"/>
          <w:lang w:val="en-US" w:eastAsia="zh-CN"/>
        </w:rPr>
      </w:pPr>
      <w:del w:id="7525" w:author="Romano Giovanni" w:date="2017-10-23T22:37:00Z">
        <w:r w:rsidRPr="00CF3217" w:rsidDel="00726651">
          <w:rPr>
            <w:rFonts w:eastAsia="SimSun"/>
            <w:bCs/>
            <w:color w:val="000000"/>
            <w:szCs w:val="24"/>
            <w:lang w:val="en-US" w:eastAsia="zh-CN"/>
          </w:rPr>
          <w:lastRenderedPageBreak/>
          <w:delText>5.</w:delText>
        </w:r>
        <w:r w:rsidDel="00726651">
          <w:rPr>
            <w:rFonts w:hint="eastAsia"/>
            <w:bCs/>
            <w:color w:val="000000"/>
            <w:szCs w:val="24"/>
            <w:lang w:val="en-US" w:eastAsia="ja-JP"/>
          </w:rPr>
          <w:delText>1</w:delText>
        </w:r>
        <w:r w:rsidRPr="00CF3217" w:rsidDel="00726651">
          <w:rPr>
            <w:rFonts w:eastAsia="SimSun"/>
            <w:bCs/>
            <w:color w:val="000000"/>
            <w:szCs w:val="24"/>
            <w:lang w:val="en-US" w:eastAsia="zh-CN"/>
          </w:rPr>
          <w:delText>.2.13.128</w:delText>
        </w:r>
        <w:r w:rsidRPr="00CF3217" w:rsidDel="00726651">
          <w:rPr>
            <w:rFonts w:eastAsia="SimSun"/>
            <w:bCs/>
            <w:color w:val="000000"/>
            <w:szCs w:val="24"/>
            <w:lang w:val="en-US" w:eastAsia="zh-CN"/>
          </w:rPr>
          <w:tab/>
          <w:delText>TS 32.509</w:delText>
        </w:r>
      </w:del>
    </w:p>
    <w:p w:rsidR="001D0093" w:rsidRPr="00CF3217" w:rsidDel="00726651" w:rsidRDefault="001D0093" w:rsidP="001D0093">
      <w:pPr>
        <w:widowControl w:val="0"/>
        <w:tabs>
          <w:tab w:val="clear" w:pos="1134"/>
          <w:tab w:val="clear" w:pos="1871"/>
          <w:tab w:val="clear" w:pos="2268"/>
          <w:tab w:val="left" w:pos="90"/>
        </w:tabs>
        <w:overflowPunct/>
        <w:spacing w:before="91"/>
        <w:textAlignment w:val="auto"/>
        <w:rPr>
          <w:del w:id="7526" w:author="Romano Giovanni" w:date="2017-10-23T22:37:00Z"/>
          <w:rFonts w:eastAsia="SimSun"/>
          <w:b/>
          <w:bCs/>
          <w:color w:val="000000"/>
          <w:szCs w:val="24"/>
          <w:lang w:val="en-US" w:eastAsia="zh-CN"/>
        </w:rPr>
      </w:pPr>
      <w:del w:id="7527" w:author="Romano Giovanni" w:date="2017-10-23T22:37:00Z">
        <w:r w:rsidRPr="00CF3217" w:rsidDel="00726651">
          <w:rPr>
            <w:rFonts w:eastAsia="SimSun"/>
            <w:b/>
            <w:bCs/>
            <w:color w:val="000000"/>
            <w:szCs w:val="24"/>
            <w:lang w:val="en-US" w:eastAsia="zh-CN"/>
          </w:rPr>
          <w:delText>Telecommunication management; Data formats for multi-vendor plug and play eNode B connection to the network</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28" w:author="Romano Giovanni" w:date="2017-10-23T22:37:00Z"/>
          <w:rFonts w:eastAsia="SimSun"/>
          <w:color w:val="000000"/>
          <w:szCs w:val="24"/>
          <w:lang w:val="en-US" w:eastAsia="zh-CN"/>
        </w:rPr>
      </w:pPr>
      <w:del w:id="7529" w:author="Romano Giovanni" w:date="2017-10-23T22:37:00Z">
        <w:r w:rsidRPr="00CF3217" w:rsidDel="00726651">
          <w:rPr>
            <w:rFonts w:eastAsia="SimSun"/>
            <w:color w:val="000000"/>
            <w:szCs w:val="24"/>
            <w:lang w:val="en-US" w:eastAsia="zh-CN"/>
          </w:rPr>
          <w:delText>This document describes the data formats used between network entities involved in the multi-vendor plug and play eNB connection to network.</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30" w:author="Romano Giovanni" w:date="2017-10-23T22:37:00Z"/>
          <w:rFonts w:eastAsia="SimSun"/>
          <w:color w:val="000000"/>
          <w:szCs w:val="24"/>
          <w:lang w:val="en-US" w:eastAsia="zh-CN"/>
        </w:rPr>
      </w:pPr>
      <w:del w:id="7531" w:author="Romano Giovanni" w:date="2017-10-23T22:37:00Z">
        <w:r w:rsidRPr="00CF3217" w:rsidDel="00726651">
          <w:rPr>
            <w:rFonts w:eastAsia="SimSun"/>
            <w:color w:val="000000"/>
            <w:szCs w:val="24"/>
            <w:lang w:val="en-US" w:eastAsia="zh-CN"/>
          </w:rPr>
          <w:delText>These data formats are based on requirements and use cases specified in 3GPP TS 32.501.</w:delText>
        </w:r>
      </w:del>
    </w:p>
    <w:p w:rsidR="001D0093" w:rsidRPr="00CF3217" w:rsidDel="00726651" w:rsidRDefault="001D0093" w:rsidP="001D0093">
      <w:pPr>
        <w:widowControl w:val="0"/>
        <w:tabs>
          <w:tab w:val="clear" w:pos="1134"/>
          <w:tab w:val="clear" w:pos="1871"/>
          <w:tab w:val="clear" w:pos="2268"/>
          <w:tab w:val="left" w:pos="90"/>
        </w:tabs>
        <w:overflowPunct/>
        <w:spacing w:before="0"/>
        <w:textAlignment w:val="auto"/>
        <w:rPr>
          <w:del w:id="7532" w:author="Romano Giovanni" w:date="2017-10-23T22:37:00Z"/>
          <w:rFonts w:eastAsia="SimSun"/>
          <w:color w:val="000000"/>
          <w:szCs w:val="24"/>
          <w:lang w:val="en-US" w:eastAsia="zh-CN"/>
        </w:rPr>
      </w:pPr>
      <w:del w:id="7533" w:author="Romano Giovanni" w:date="2017-10-23T22:37:00Z">
        <w:r w:rsidRPr="00CF3217" w:rsidDel="00726651">
          <w:rPr>
            <w:rFonts w:eastAsia="SimSun"/>
            <w:color w:val="000000"/>
            <w:szCs w:val="24"/>
            <w:lang w:val="en-US" w:eastAsia="zh-CN"/>
          </w:rPr>
          <w:delText>The procedure flows where these data exchanged are defined in 3GPP TS 32.508.</w:delText>
        </w:r>
      </w:del>
    </w:p>
    <w:p w:rsidR="001D0093" w:rsidRPr="002D5C5B" w:rsidDel="00D841B9" w:rsidRDefault="001D0093" w:rsidP="00C337DE">
      <w:pPr>
        <w:pStyle w:val="Titolo5"/>
        <w:rPr>
          <w:del w:id="7534" w:author="Romano Giovanni" w:date="2017-10-23T22:44:00Z"/>
          <w:rFonts w:eastAsia="SimSun"/>
          <w:bCs/>
          <w:color w:val="000000"/>
          <w:szCs w:val="24"/>
          <w:lang w:val="en-US" w:eastAsia="zh-CN"/>
        </w:rPr>
      </w:pPr>
      <w:del w:id="7535" w:author="Romano Giovanni" w:date="2017-10-23T22:44:00Z">
        <w:r w:rsidRPr="00CF3217" w:rsidDel="00D841B9">
          <w:rPr>
            <w:rFonts w:eastAsia="SimSun"/>
            <w:bCs/>
            <w:color w:val="000000"/>
            <w:szCs w:val="24"/>
            <w:lang w:val="en-US" w:eastAsia="zh-CN"/>
          </w:rPr>
          <w:delText>5.1.2.13.129</w:delText>
        </w:r>
        <w:r w:rsidRPr="00CF3217" w:rsidDel="00D841B9">
          <w:rPr>
            <w:rFonts w:eastAsia="SimSun"/>
            <w:bCs/>
            <w:color w:val="000000"/>
            <w:szCs w:val="24"/>
            <w:lang w:val="en-US" w:eastAsia="zh-CN"/>
          </w:rPr>
          <w:tab/>
          <w:delText>TS 33.102</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36" w:author="Romano Giovanni" w:date="2017-10-23T22:44:00Z"/>
          <w:rFonts w:eastAsia="SimSun"/>
          <w:b/>
          <w:bCs/>
          <w:color w:val="000000"/>
          <w:sz w:val="30"/>
          <w:szCs w:val="30"/>
          <w:lang w:val="en-US" w:eastAsia="zh-CN"/>
        </w:rPr>
      </w:pPr>
      <w:del w:id="7537" w:author="Romano Giovanni" w:date="2017-10-23T22:44:00Z">
        <w:r w:rsidRPr="00CF3217" w:rsidDel="00D841B9">
          <w:rPr>
            <w:rFonts w:eastAsia="SimSun"/>
            <w:b/>
            <w:bCs/>
            <w:color w:val="000000"/>
            <w:szCs w:val="24"/>
            <w:lang w:val="en-US" w:eastAsia="zh-CN"/>
          </w:rPr>
          <w:delText>3G security; Security architecture</w:delText>
        </w:r>
      </w:del>
    </w:p>
    <w:p w:rsidR="001D0093" w:rsidRPr="00CF3217" w:rsidDel="00D841B9" w:rsidRDefault="001D0093" w:rsidP="001D0093">
      <w:pPr>
        <w:widowControl w:val="0"/>
        <w:tabs>
          <w:tab w:val="clear" w:pos="1134"/>
          <w:tab w:val="clear" w:pos="1871"/>
          <w:tab w:val="clear" w:pos="2268"/>
          <w:tab w:val="left" w:pos="90"/>
        </w:tabs>
        <w:overflowPunct/>
        <w:spacing w:before="81"/>
        <w:textAlignment w:val="auto"/>
        <w:rPr>
          <w:del w:id="7538" w:author="Romano Giovanni" w:date="2017-10-23T22:44:00Z"/>
          <w:rFonts w:eastAsia="SimSun"/>
          <w:color w:val="000000"/>
          <w:sz w:val="30"/>
          <w:szCs w:val="30"/>
          <w:lang w:val="en-US" w:eastAsia="zh-CN"/>
        </w:rPr>
      </w:pPr>
      <w:del w:id="7539" w:author="Romano Giovanni" w:date="2017-10-23T22:44:00Z">
        <w:r w:rsidRPr="00CF3217" w:rsidDel="00D841B9">
          <w:rPr>
            <w:rFonts w:eastAsia="SimSun"/>
            <w:color w:val="000000"/>
            <w:szCs w:val="24"/>
            <w:lang w:val="en-US" w:eastAsia="zh-CN"/>
          </w:rPr>
          <w:delText>Provides a specification of all security mechanisms and protocols, except algorithms.</w:delText>
        </w:r>
      </w:del>
    </w:p>
    <w:p w:rsidR="001D0093" w:rsidRPr="002D5C5B" w:rsidDel="00D841B9" w:rsidRDefault="001D0093" w:rsidP="00C337DE">
      <w:pPr>
        <w:pStyle w:val="Titolo5"/>
        <w:rPr>
          <w:del w:id="7540" w:author="Romano Giovanni" w:date="2017-10-23T22:44:00Z"/>
          <w:rFonts w:eastAsia="SimSun"/>
          <w:bCs/>
          <w:color w:val="000000"/>
          <w:szCs w:val="24"/>
          <w:lang w:val="en-US" w:eastAsia="zh-CN"/>
        </w:rPr>
      </w:pPr>
      <w:del w:id="7541" w:author="Romano Giovanni" w:date="2017-10-23T22:44:00Z">
        <w:r w:rsidRPr="00CF3217" w:rsidDel="00D841B9">
          <w:rPr>
            <w:rFonts w:eastAsia="SimSun"/>
            <w:bCs/>
            <w:color w:val="000000"/>
            <w:szCs w:val="24"/>
            <w:lang w:val="en-US" w:eastAsia="zh-CN"/>
          </w:rPr>
          <w:delText>5.1.2.13.130</w:delText>
        </w:r>
        <w:r w:rsidRPr="00CF3217" w:rsidDel="00D841B9">
          <w:rPr>
            <w:rFonts w:eastAsia="SimSun"/>
            <w:bCs/>
            <w:color w:val="000000"/>
            <w:szCs w:val="24"/>
            <w:lang w:val="en-US" w:eastAsia="zh-CN"/>
          </w:rPr>
          <w:tab/>
          <w:delText>TS 33.105</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42" w:author="Romano Giovanni" w:date="2017-10-23T22:44:00Z"/>
          <w:rFonts w:eastAsia="SimSun"/>
          <w:b/>
          <w:bCs/>
          <w:color w:val="000000"/>
          <w:sz w:val="30"/>
          <w:szCs w:val="30"/>
          <w:lang w:val="en-US" w:eastAsia="zh-CN"/>
        </w:rPr>
      </w:pPr>
      <w:del w:id="7543" w:author="Romano Giovanni" w:date="2017-10-23T22:44:00Z">
        <w:r w:rsidRPr="00CF3217" w:rsidDel="00D841B9">
          <w:rPr>
            <w:rFonts w:eastAsia="SimSun"/>
            <w:b/>
            <w:bCs/>
            <w:color w:val="000000"/>
            <w:szCs w:val="24"/>
            <w:lang w:val="en-US" w:eastAsia="zh-CN"/>
          </w:rPr>
          <w:delText>3G Security; Cryptographic algorithm requirements</w:delText>
        </w:r>
      </w:del>
    </w:p>
    <w:p w:rsidR="001D0093" w:rsidRPr="00CF3217" w:rsidDel="00D841B9" w:rsidRDefault="001D0093" w:rsidP="001D0093">
      <w:pPr>
        <w:widowControl w:val="0"/>
        <w:tabs>
          <w:tab w:val="clear" w:pos="1134"/>
          <w:tab w:val="clear" w:pos="1871"/>
          <w:tab w:val="clear" w:pos="2268"/>
          <w:tab w:val="left" w:pos="90"/>
        </w:tabs>
        <w:overflowPunct/>
        <w:spacing w:before="81"/>
        <w:textAlignment w:val="auto"/>
        <w:rPr>
          <w:del w:id="7544" w:author="Romano Giovanni" w:date="2017-10-23T22:44:00Z"/>
          <w:rFonts w:eastAsia="SimSun"/>
          <w:color w:val="000000"/>
          <w:sz w:val="30"/>
          <w:szCs w:val="30"/>
          <w:lang w:val="en-US" w:eastAsia="zh-CN"/>
        </w:rPr>
      </w:pPr>
      <w:del w:id="7545" w:author="Romano Giovanni" w:date="2017-10-23T22:44:00Z">
        <w:r w:rsidRPr="00CF3217" w:rsidDel="00D841B9">
          <w:rPr>
            <w:rFonts w:eastAsia="SimSun"/>
            <w:color w:val="000000"/>
            <w:szCs w:val="24"/>
            <w:lang w:val="en-US" w:eastAsia="zh-CN"/>
          </w:rPr>
          <w:delText>Defines requirements for standard cipher and integrity algorithm.</w:delText>
        </w:r>
      </w:del>
    </w:p>
    <w:p w:rsidR="001D0093" w:rsidRPr="002D5C5B" w:rsidDel="00D841B9" w:rsidRDefault="001D0093" w:rsidP="00C337DE">
      <w:pPr>
        <w:pStyle w:val="Titolo5"/>
        <w:rPr>
          <w:del w:id="7546" w:author="Romano Giovanni" w:date="2017-10-23T22:44:00Z"/>
          <w:rFonts w:eastAsia="SimSun"/>
          <w:bCs/>
          <w:color w:val="000000"/>
          <w:szCs w:val="24"/>
          <w:lang w:val="en-US" w:eastAsia="zh-CN"/>
        </w:rPr>
      </w:pPr>
      <w:del w:id="7547" w:author="Romano Giovanni" w:date="2017-10-23T22:44:00Z">
        <w:r w:rsidRPr="00CF3217" w:rsidDel="00D841B9">
          <w:rPr>
            <w:rFonts w:eastAsia="SimSun"/>
            <w:bCs/>
            <w:color w:val="000000"/>
            <w:szCs w:val="24"/>
            <w:lang w:val="en-US" w:eastAsia="zh-CN"/>
          </w:rPr>
          <w:delText>5.1.2.13.131</w:delText>
        </w:r>
        <w:r w:rsidRPr="00CF3217" w:rsidDel="00D841B9">
          <w:rPr>
            <w:rFonts w:eastAsia="SimSun"/>
            <w:bCs/>
            <w:color w:val="000000"/>
            <w:szCs w:val="24"/>
            <w:lang w:val="en-US" w:eastAsia="zh-CN"/>
          </w:rPr>
          <w:tab/>
          <w:delText>TS 33.106</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48" w:author="Romano Giovanni" w:date="2017-10-23T22:44:00Z"/>
          <w:rFonts w:eastAsia="SimSun"/>
          <w:b/>
          <w:bCs/>
          <w:color w:val="000000"/>
          <w:sz w:val="30"/>
          <w:szCs w:val="30"/>
          <w:lang w:val="en-US" w:eastAsia="zh-CN"/>
        </w:rPr>
      </w:pPr>
      <w:del w:id="7549" w:author="Romano Giovanni" w:date="2017-10-23T22:44:00Z">
        <w:r w:rsidRPr="00CF3217" w:rsidDel="00D841B9">
          <w:rPr>
            <w:rFonts w:eastAsia="SimSun"/>
            <w:b/>
            <w:bCs/>
            <w:color w:val="000000"/>
            <w:szCs w:val="24"/>
            <w:lang w:val="en-US" w:eastAsia="zh-CN"/>
          </w:rPr>
          <w:delText>3G security; Lawful interception requirements</w:delText>
        </w:r>
      </w:del>
    </w:p>
    <w:p w:rsidR="001D0093" w:rsidRPr="00CF3217" w:rsidDel="00D841B9" w:rsidRDefault="001D0093" w:rsidP="001D0093">
      <w:pPr>
        <w:widowControl w:val="0"/>
        <w:tabs>
          <w:tab w:val="clear" w:pos="1134"/>
          <w:tab w:val="clear" w:pos="1871"/>
          <w:tab w:val="clear" w:pos="2268"/>
          <w:tab w:val="left" w:pos="90"/>
        </w:tabs>
        <w:overflowPunct/>
        <w:spacing w:before="81"/>
        <w:textAlignment w:val="auto"/>
        <w:rPr>
          <w:del w:id="7550" w:author="Romano Giovanni" w:date="2017-10-23T22:44:00Z"/>
          <w:rFonts w:eastAsia="SimSun"/>
          <w:color w:val="000000"/>
          <w:sz w:val="30"/>
          <w:szCs w:val="30"/>
          <w:lang w:val="en-US" w:eastAsia="zh-CN"/>
        </w:rPr>
      </w:pPr>
      <w:del w:id="7551" w:author="Romano Giovanni" w:date="2017-10-23T22:44:00Z">
        <w:r w:rsidRPr="00CF3217" w:rsidDel="00D841B9">
          <w:rPr>
            <w:rFonts w:eastAsia="SimSun"/>
            <w:color w:val="000000"/>
            <w:szCs w:val="24"/>
            <w:lang w:val="en-US" w:eastAsia="zh-CN"/>
          </w:rPr>
          <w:delText>Defines all requirements for network based lawful interception.</w:delText>
        </w:r>
      </w:del>
    </w:p>
    <w:p w:rsidR="001D0093" w:rsidRPr="002D5C5B" w:rsidDel="00D841B9" w:rsidRDefault="001D0093" w:rsidP="00C337DE">
      <w:pPr>
        <w:pStyle w:val="Titolo5"/>
        <w:rPr>
          <w:del w:id="7552" w:author="Romano Giovanni" w:date="2017-10-23T22:44:00Z"/>
          <w:rFonts w:eastAsia="SimSun"/>
          <w:bCs/>
          <w:color w:val="000000"/>
          <w:szCs w:val="24"/>
          <w:lang w:val="en-US" w:eastAsia="zh-CN"/>
        </w:rPr>
      </w:pPr>
      <w:del w:id="7553" w:author="Romano Giovanni" w:date="2017-10-23T22:44:00Z">
        <w:r w:rsidRPr="00CF3217" w:rsidDel="00D841B9">
          <w:rPr>
            <w:rFonts w:eastAsia="SimSun"/>
            <w:bCs/>
            <w:color w:val="000000"/>
            <w:szCs w:val="24"/>
            <w:lang w:val="en-US" w:eastAsia="zh-CN"/>
          </w:rPr>
          <w:delText>5.1.2.13.132</w:delText>
        </w:r>
        <w:r w:rsidRPr="00CF3217" w:rsidDel="00D841B9">
          <w:rPr>
            <w:rFonts w:eastAsia="SimSun"/>
            <w:bCs/>
            <w:color w:val="000000"/>
            <w:szCs w:val="24"/>
            <w:lang w:val="en-US" w:eastAsia="zh-CN"/>
          </w:rPr>
          <w:tab/>
          <w:delText>TS 33.107</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54" w:author="Romano Giovanni" w:date="2017-10-23T22:44:00Z"/>
          <w:rFonts w:eastAsia="SimSun"/>
          <w:b/>
          <w:bCs/>
          <w:color w:val="000000"/>
          <w:sz w:val="30"/>
          <w:szCs w:val="30"/>
          <w:lang w:val="en-US" w:eastAsia="zh-CN"/>
        </w:rPr>
      </w:pPr>
      <w:del w:id="7555" w:author="Romano Giovanni" w:date="2017-10-23T22:44:00Z">
        <w:r w:rsidRPr="00CF3217" w:rsidDel="00D841B9">
          <w:rPr>
            <w:rFonts w:eastAsia="SimSun"/>
            <w:b/>
            <w:bCs/>
            <w:color w:val="000000"/>
            <w:szCs w:val="24"/>
            <w:lang w:val="en-US" w:eastAsia="zh-CN"/>
          </w:rPr>
          <w:delText>3G security; Lawful interception architecture and functions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56" w:author="Romano Giovanni" w:date="2017-10-23T22:44:00Z"/>
          <w:rFonts w:eastAsia="SimSun"/>
          <w:color w:val="000000"/>
          <w:sz w:val="27"/>
          <w:szCs w:val="27"/>
          <w:lang w:val="en-US" w:eastAsia="zh-CN"/>
        </w:rPr>
      </w:pPr>
      <w:del w:id="7557" w:author="Romano Giovanni" w:date="2017-10-23T22:44:00Z">
        <w:r w:rsidRPr="00CF3217" w:rsidDel="00D841B9">
          <w:rPr>
            <w:rFonts w:eastAsia="SimSun"/>
            <w:color w:val="000000"/>
            <w:szCs w:val="24"/>
            <w:lang w:val="en-US" w:eastAsia="zh-CN"/>
          </w:rPr>
          <w:delTex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delText>
        </w:r>
      </w:del>
    </w:p>
    <w:p w:rsidR="001D0093" w:rsidRPr="002D5C5B" w:rsidDel="00D841B9" w:rsidRDefault="001D0093" w:rsidP="00C337DE">
      <w:pPr>
        <w:pStyle w:val="Titolo5"/>
        <w:rPr>
          <w:del w:id="7558" w:author="Romano Giovanni" w:date="2017-10-23T22:44:00Z"/>
          <w:rFonts w:eastAsia="SimSun"/>
          <w:bCs/>
          <w:color w:val="000000"/>
          <w:szCs w:val="24"/>
          <w:lang w:val="en-US" w:eastAsia="zh-CN"/>
        </w:rPr>
      </w:pPr>
      <w:del w:id="7559" w:author="Romano Giovanni" w:date="2017-10-23T22:44:00Z">
        <w:r w:rsidRPr="00CF3217" w:rsidDel="00D841B9">
          <w:rPr>
            <w:rFonts w:eastAsia="SimSun"/>
            <w:bCs/>
            <w:color w:val="000000"/>
            <w:szCs w:val="24"/>
            <w:lang w:val="en-US" w:eastAsia="zh-CN"/>
          </w:rPr>
          <w:delText>5.1.2.13.133</w:delText>
        </w:r>
        <w:r w:rsidRPr="00CF3217" w:rsidDel="00D841B9">
          <w:rPr>
            <w:rFonts w:eastAsia="SimSun"/>
            <w:bCs/>
            <w:color w:val="000000"/>
            <w:szCs w:val="24"/>
            <w:lang w:val="en-US" w:eastAsia="zh-CN"/>
          </w:rPr>
          <w:tab/>
          <w:delText>TS 33.108</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60" w:author="Romano Giovanni" w:date="2017-10-23T22:44:00Z"/>
          <w:rFonts w:eastAsia="SimSun"/>
          <w:b/>
          <w:bCs/>
          <w:color w:val="000000"/>
          <w:sz w:val="30"/>
          <w:szCs w:val="30"/>
          <w:lang w:val="en-US" w:eastAsia="zh-CN"/>
        </w:rPr>
      </w:pPr>
      <w:del w:id="7561" w:author="Romano Giovanni" w:date="2017-10-23T22:44:00Z">
        <w:r w:rsidRPr="00CF3217" w:rsidDel="00D841B9">
          <w:rPr>
            <w:rFonts w:eastAsia="SimSun"/>
            <w:b/>
            <w:bCs/>
            <w:color w:val="000000"/>
            <w:szCs w:val="24"/>
            <w:lang w:val="en-US" w:eastAsia="zh-CN"/>
          </w:rPr>
          <w:delText>3G security; Handover interface for Lawful Interception (LI)</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62" w:author="Romano Giovanni" w:date="2017-10-23T22:44:00Z"/>
          <w:rFonts w:eastAsia="SimSun"/>
          <w:color w:val="000000"/>
          <w:sz w:val="27"/>
          <w:szCs w:val="27"/>
          <w:lang w:val="en-US" w:eastAsia="zh-CN"/>
        </w:rPr>
      </w:pPr>
      <w:del w:id="7563" w:author="Romano Giovanni" w:date="2017-10-23T22:44:00Z">
        <w:r w:rsidRPr="00CF3217" w:rsidDel="00D841B9">
          <w:rPr>
            <w:rFonts w:eastAsia="SimSun"/>
            <w:color w:val="000000"/>
            <w:szCs w:val="24"/>
            <w:lang w:val="en-US" w:eastAsia="zh-CN"/>
          </w:rPr>
          <w:delTex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delText>
        </w:r>
      </w:del>
    </w:p>
    <w:p w:rsidR="001D0093" w:rsidRPr="002D5C5B" w:rsidDel="00D841B9" w:rsidRDefault="001D0093" w:rsidP="00C337DE">
      <w:pPr>
        <w:pStyle w:val="Titolo5"/>
        <w:rPr>
          <w:del w:id="7564" w:author="Romano Giovanni" w:date="2017-10-23T22:44:00Z"/>
          <w:rFonts w:eastAsia="SimSun"/>
          <w:bCs/>
          <w:color w:val="000000"/>
          <w:szCs w:val="24"/>
          <w:lang w:val="en-US" w:eastAsia="zh-CN"/>
        </w:rPr>
      </w:pPr>
      <w:del w:id="7565" w:author="Romano Giovanni" w:date="2017-10-23T22:44:00Z">
        <w:r w:rsidRPr="00CF3217" w:rsidDel="00D841B9">
          <w:rPr>
            <w:rFonts w:eastAsia="SimSun"/>
            <w:bCs/>
            <w:color w:val="000000"/>
            <w:szCs w:val="24"/>
            <w:lang w:val="en-US" w:eastAsia="zh-CN"/>
          </w:rPr>
          <w:lastRenderedPageBreak/>
          <w:delText>5.1.2.13.134</w:delText>
        </w:r>
        <w:r w:rsidRPr="00CF3217" w:rsidDel="00D841B9">
          <w:rPr>
            <w:rFonts w:eastAsia="SimSun"/>
            <w:bCs/>
            <w:color w:val="000000"/>
            <w:szCs w:val="24"/>
            <w:lang w:val="en-US" w:eastAsia="zh-CN"/>
          </w:rPr>
          <w:tab/>
          <w:delText>TS 33.110</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66" w:author="Romano Giovanni" w:date="2017-10-23T22:44:00Z"/>
          <w:rFonts w:eastAsia="SimSun"/>
          <w:b/>
          <w:bCs/>
          <w:color w:val="000000"/>
          <w:sz w:val="30"/>
          <w:szCs w:val="30"/>
          <w:lang w:val="en-US" w:eastAsia="zh-CN"/>
        </w:rPr>
      </w:pPr>
      <w:del w:id="7567" w:author="Romano Giovanni" w:date="2017-10-23T22:44:00Z">
        <w:r w:rsidRPr="00CF3217" w:rsidDel="00D841B9">
          <w:rPr>
            <w:rFonts w:eastAsia="SimSun"/>
            <w:b/>
            <w:bCs/>
            <w:color w:val="000000"/>
            <w:szCs w:val="24"/>
            <w:lang w:val="en-US" w:eastAsia="zh-CN"/>
          </w:rPr>
          <w:delText>Key establishment between a Universal Integrated Circuit Card (UICC) and a terminal</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68" w:author="Romano Giovanni" w:date="2017-10-23T22:44:00Z"/>
          <w:rFonts w:eastAsia="SimSun"/>
          <w:color w:val="000000"/>
          <w:sz w:val="27"/>
          <w:szCs w:val="27"/>
          <w:lang w:val="en-US" w:eastAsia="zh-CN"/>
        </w:rPr>
      </w:pPr>
      <w:del w:id="7569" w:author="Romano Giovanni" w:date="2017-10-23T22:44:00Z">
        <w:r w:rsidRPr="00CF3217" w:rsidDel="00D841B9">
          <w:rPr>
            <w:rFonts w:eastAsia="SimSun"/>
            <w:color w:val="000000"/>
            <w:szCs w:val="24"/>
            <w:lang w:val="en-US" w:eastAsia="zh-CN"/>
          </w:rPr>
          <w:delTex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and the detailed procedure how to establish the shared key between the UICC and the terminal.</w:delText>
        </w:r>
      </w:del>
    </w:p>
    <w:p w:rsidR="001D0093" w:rsidRPr="002D5C5B" w:rsidDel="00D841B9" w:rsidRDefault="001D0093" w:rsidP="00C337DE">
      <w:pPr>
        <w:pStyle w:val="Titolo5"/>
        <w:rPr>
          <w:del w:id="7570" w:author="Romano Giovanni" w:date="2017-10-23T22:44:00Z"/>
          <w:rFonts w:eastAsia="SimSun"/>
          <w:bCs/>
          <w:color w:val="000000"/>
          <w:szCs w:val="24"/>
          <w:lang w:val="en-US" w:eastAsia="zh-CN"/>
        </w:rPr>
      </w:pPr>
      <w:del w:id="7571" w:author="Romano Giovanni" w:date="2017-10-23T22:44:00Z">
        <w:r w:rsidRPr="00CF3217" w:rsidDel="00D841B9">
          <w:rPr>
            <w:rFonts w:eastAsia="SimSun"/>
            <w:bCs/>
            <w:color w:val="000000"/>
            <w:szCs w:val="24"/>
            <w:lang w:val="en-US" w:eastAsia="zh-CN"/>
          </w:rPr>
          <w:delText>5.1.2.13.135</w:delText>
        </w:r>
        <w:r w:rsidRPr="00CF3217" w:rsidDel="00D841B9">
          <w:rPr>
            <w:rFonts w:eastAsia="SimSun"/>
            <w:bCs/>
            <w:color w:val="000000"/>
            <w:szCs w:val="24"/>
            <w:lang w:val="en-US" w:eastAsia="zh-CN"/>
          </w:rPr>
          <w:tab/>
          <w:delText>TS 33.141</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72" w:author="Romano Giovanni" w:date="2017-10-23T22:44:00Z"/>
          <w:rFonts w:eastAsia="SimSun"/>
          <w:b/>
          <w:bCs/>
          <w:color w:val="000000"/>
          <w:sz w:val="30"/>
          <w:szCs w:val="30"/>
          <w:lang w:val="en-US" w:eastAsia="zh-CN"/>
        </w:rPr>
      </w:pPr>
      <w:del w:id="7573" w:author="Romano Giovanni" w:date="2017-10-23T22:44:00Z">
        <w:r w:rsidRPr="00CF3217" w:rsidDel="00D841B9">
          <w:rPr>
            <w:rFonts w:eastAsia="SimSun"/>
            <w:b/>
            <w:bCs/>
            <w:color w:val="000000"/>
            <w:szCs w:val="24"/>
            <w:lang w:val="en-US" w:eastAsia="zh-CN"/>
          </w:rPr>
          <w:delText>Presence service; Security</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74" w:author="Romano Giovanni" w:date="2017-10-23T22:44:00Z"/>
          <w:rFonts w:eastAsia="SimSun"/>
          <w:color w:val="000000"/>
          <w:sz w:val="27"/>
          <w:szCs w:val="27"/>
          <w:lang w:val="en-US" w:eastAsia="zh-CN"/>
        </w:rPr>
      </w:pPr>
      <w:del w:id="7575" w:author="Romano Giovanni" w:date="2017-10-23T22:44:00Z">
        <w:r w:rsidRPr="00CF3217" w:rsidDel="00D841B9">
          <w:rPr>
            <w:rFonts w:eastAsia="SimSun"/>
            <w:color w:val="000000"/>
            <w:szCs w:val="24"/>
            <w:lang w:val="en-US" w:eastAsia="zh-CN"/>
          </w:rPr>
          <w:delText>This document is the Stage 2 specification for the security requirements, security architecture, security features and security mechanisms for the</w:delText>
        </w:r>
        <w:r w:rsidRPr="00CF3217" w:rsidDel="00D841B9">
          <w:rPr>
            <w:rFonts w:eastAsia="SimSun"/>
            <w:color w:val="000000"/>
            <w:sz w:val="30"/>
            <w:szCs w:val="30"/>
            <w:lang w:val="en-US" w:eastAsia="zh-CN"/>
          </w:rPr>
          <w:delText xml:space="preserve"> </w:delText>
        </w:r>
        <w:r w:rsidRPr="00CF3217" w:rsidDel="00D841B9">
          <w:rPr>
            <w:rFonts w:eastAsia="SimSun"/>
            <w:color w:val="000000"/>
            <w:szCs w:val="24"/>
            <w:lang w:val="en-US" w:eastAsia="zh-CN"/>
          </w:rPr>
          <w:delTex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delText>
        </w:r>
      </w:del>
    </w:p>
    <w:p w:rsidR="001D0093" w:rsidRPr="002D5C5B" w:rsidDel="00D841B9" w:rsidRDefault="001D0093" w:rsidP="00C337DE">
      <w:pPr>
        <w:pStyle w:val="Titolo5"/>
        <w:rPr>
          <w:del w:id="7576" w:author="Romano Giovanni" w:date="2017-10-23T22:44:00Z"/>
          <w:rFonts w:eastAsia="SimSun"/>
          <w:bCs/>
          <w:color w:val="000000"/>
          <w:szCs w:val="24"/>
          <w:lang w:val="en-US" w:eastAsia="zh-CN"/>
        </w:rPr>
      </w:pPr>
      <w:del w:id="7577" w:author="Romano Giovanni" w:date="2017-10-23T22:44:00Z">
        <w:r w:rsidRPr="00CF3217" w:rsidDel="00D841B9">
          <w:rPr>
            <w:rFonts w:eastAsia="SimSun"/>
            <w:bCs/>
            <w:color w:val="000000"/>
            <w:szCs w:val="24"/>
            <w:lang w:val="en-US" w:eastAsia="zh-CN"/>
          </w:rPr>
          <w:delText>5.</w:delText>
        </w:r>
        <w:r w:rsidDel="00D841B9">
          <w:rPr>
            <w:rFonts w:hint="eastAsia"/>
            <w:bCs/>
            <w:color w:val="000000"/>
            <w:szCs w:val="24"/>
            <w:lang w:val="en-US" w:eastAsia="ja-JP"/>
          </w:rPr>
          <w:delText>1</w:delText>
        </w:r>
        <w:r w:rsidRPr="00CF3217" w:rsidDel="00D841B9">
          <w:rPr>
            <w:rFonts w:eastAsia="SimSun"/>
            <w:bCs/>
            <w:color w:val="000000"/>
            <w:szCs w:val="24"/>
            <w:lang w:val="en-US" w:eastAsia="zh-CN"/>
          </w:rPr>
          <w:delText>.2.13.136</w:delText>
        </w:r>
        <w:r w:rsidRPr="00CF3217" w:rsidDel="00D841B9">
          <w:rPr>
            <w:rFonts w:eastAsia="SimSun"/>
            <w:bCs/>
            <w:color w:val="000000"/>
            <w:szCs w:val="24"/>
            <w:lang w:val="en-US" w:eastAsia="zh-CN"/>
          </w:rPr>
          <w:tab/>
          <w:delText>TS 33.187</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78" w:author="Romano Giovanni" w:date="2017-10-23T22:44:00Z"/>
          <w:rFonts w:eastAsia="SimSun"/>
          <w:b/>
          <w:bCs/>
          <w:color w:val="000000"/>
          <w:szCs w:val="24"/>
          <w:lang w:val="en-US" w:eastAsia="zh-CN"/>
        </w:rPr>
      </w:pPr>
      <w:del w:id="7579" w:author="Romano Giovanni" w:date="2017-10-23T22:44:00Z">
        <w:r w:rsidRPr="00CF3217" w:rsidDel="00D841B9">
          <w:rPr>
            <w:rFonts w:eastAsia="SimSun"/>
            <w:b/>
            <w:bCs/>
            <w:color w:val="000000"/>
            <w:szCs w:val="24"/>
            <w:lang w:val="en-US" w:eastAsia="zh-CN"/>
          </w:rPr>
          <w:delText>Security aspects of Machine-Type Communications (MTC) and other mobile data applications communications enhancements</w:delText>
        </w:r>
      </w:del>
    </w:p>
    <w:p w:rsidR="001D0093" w:rsidRPr="00CF3217" w:rsidDel="00D841B9" w:rsidRDefault="001D0093" w:rsidP="001D0093">
      <w:pPr>
        <w:widowControl w:val="0"/>
        <w:tabs>
          <w:tab w:val="clear" w:pos="1134"/>
          <w:tab w:val="clear" w:pos="1871"/>
          <w:tab w:val="clear" w:pos="2268"/>
          <w:tab w:val="left" w:pos="90"/>
        </w:tabs>
        <w:overflowPunct/>
        <w:textAlignment w:val="auto"/>
        <w:rPr>
          <w:del w:id="7580" w:author="Romano Giovanni" w:date="2017-10-23T22:44:00Z"/>
          <w:rFonts w:eastAsia="SimSun"/>
          <w:color w:val="000000"/>
          <w:szCs w:val="24"/>
          <w:lang w:val="en-US" w:eastAsia="zh-CN"/>
        </w:rPr>
      </w:pPr>
      <w:del w:id="7581" w:author="Romano Giovanni" w:date="2017-10-23T22:44:00Z">
        <w:r w:rsidRPr="00CF3217" w:rsidDel="00D841B9">
          <w:rPr>
            <w:rFonts w:eastAsia="SimSun"/>
            <w:color w:val="000000"/>
            <w:szCs w:val="24"/>
            <w:lang w:val="en-US" w:eastAsia="zh-CN"/>
          </w:rPr>
          <w:delTex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delText>
        </w:r>
      </w:del>
    </w:p>
    <w:p w:rsidR="001D0093" w:rsidRPr="002D5C5B" w:rsidDel="00D841B9" w:rsidRDefault="001D0093" w:rsidP="00C337DE">
      <w:pPr>
        <w:pStyle w:val="Titolo5"/>
        <w:rPr>
          <w:del w:id="7582" w:author="Romano Giovanni" w:date="2017-10-23T22:44:00Z"/>
          <w:rFonts w:eastAsia="SimSun"/>
          <w:bCs/>
          <w:color w:val="000000"/>
          <w:szCs w:val="24"/>
          <w:lang w:val="en-US" w:eastAsia="zh-CN"/>
        </w:rPr>
      </w:pPr>
      <w:del w:id="7583" w:author="Romano Giovanni" w:date="2017-10-23T22:44:00Z">
        <w:r w:rsidRPr="00CF3217" w:rsidDel="00D841B9">
          <w:rPr>
            <w:rFonts w:eastAsia="SimSun"/>
            <w:bCs/>
            <w:color w:val="000000"/>
            <w:szCs w:val="24"/>
            <w:lang w:val="en-US" w:eastAsia="zh-CN"/>
          </w:rPr>
          <w:delText>5.1.2.13.137</w:delText>
        </w:r>
        <w:r w:rsidRPr="00CF3217" w:rsidDel="00D841B9">
          <w:rPr>
            <w:rFonts w:eastAsia="SimSun"/>
            <w:bCs/>
            <w:color w:val="000000"/>
            <w:szCs w:val="24"/>
            <w:lang w:val="en-US" w:eastAsia="zh-CN"/>
          </w:rPr>
          <w:tab/>
          <w:delText>TS 33.203</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84" w:author="Romano Giovanni" w:date="2017-10-23T22:44:00Z"/>
          <w:rFonts w:eastAsia="SimSun"/>
          <w:b/>
          <w:bCs/>
          <w:color w:val="000000"/>
          <w:sz w:val="30"/>
          <w:szCs w:val="30"/>
          <w:lang w:val="en-US" w:eastAsia="zh-CN"/>
        </w:rPr>
      </w:pPr>
      <w:del w:id="7585" w:author="Romano Giovanni" w:date="2017-10-23T22:44:00Z">
        <w:r w:rsidRPr="00CF3217" w:rsidDel="00D841B9">
          <w:rPr>
            <w:rFonts w:eastAsia="SimSun"/>
            <w:b/>
            <w:bCs/>
            <w:color w:val="000000"/>
            <w:szCs w:val="24"/>
            <w:lang w:val="en-US" w:eastAsia="zh-CN"/>
          </w:rPr>
          <w:delText>3G security; Access security for IP-based services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86" w:author="Romano Giovanni" w:date="2017-10-23T22:44:00Z"/>
          <w:rFonts w:eastAsia="SimSun"/>
          <w:color w:val="000000"/>
          <w:sz w:val="27"/>
          <w:szCs w:val="27"/>
          <w:lang w:val="en-US" w:eastAsia="zh-CN"/>
        </w:rPr>
      </w:pPr>
      <w:del w:id="7587" w:author="Romano Giovanni" w:date="2017-10-23T22:44:00Z">
        <w:r w:rsidRPr="00CF3217" w:rsidDel="00D841B9">
          <w:rPr>
            <w:rFonts w:eastAsia="SimSun"/>
            <w:color w:val="000000"/>
            <w:szCs w:val="24"/>
            <w:lang w:val="en-US" w:eastAsia="zh-CN"/>
          </w:rPr>
          <w:delTex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signalling protocol</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for creating and terminating Multimedia sessions, cf. RFC 3261. This specification only deals with how the SIP signalling is protected between the subscriber and the IMS, how the subscriber is authenticated and how the subscriber authenticates the IMS.</w:delText>
        </w:r>
      </w:del>
    </w:p>
    <w:p w:rsidR="00674922" w:rsidDel="00D841B9" w:rsidRDefault="00674922">
      <w:pPr>
        <w:tabs>
          <w:tab w:val="clear" w:pos="1134"/>
          <w:tab w:val="clear" w:pos="1871"/>
          <w:tab w:val="clear" w:pos="2268"/>
        </w:tabs>
        <w:overflowPunct/>
        <w:autoSpaceDE/>
        <w:autoSpaceDN/>
        <w:adjustRightInd/>
        <w:spacing w:before="0"/>
        <w:textAlignment w:val="auto"/>
        <w:rPr>
          <w:del w:id="7588" w:author="Romano Giovanni" w:date="2017-10-23T22:44:00Z"/>
          <w:rFonts w:eastAsia="SimSun"/>
          <w:b/>
          <w:bCs/>
          <w:color w:val="000000"/>
          <w:sz w:val="18"/>
          <w:szCs w:val="18"/>
          <w:lang w:val="en-US" w:eastAsia="zh-CN"/>
        </w:rPr>
      </w:pPr>
    </w:p>
    <w:p w:rsidR="001D0093" w:rsidRPr="002D5C5B" w:rsidDel="00D841B9" w:rsidRDefault="001D0093" w:rsidP="00C337DE">
      <w:pPr>
        <w:pStyle w:val="Titolo5"/>
        <w:rPr>
          <w:del w:id="7589" w:author="Romano Giovanni" w:date="2017-10-23T22:44:00Z"/>
          <w:rFonts w:eastAsia="SimSun"/>
          <w:bCs/>
          <w:color w:val="000000"/>
          <w:szCs w:val="24"/>
          <w:lang w:val="en-US" w:eastAsia="zh-CN"/>
        </w:rPr>
      </w:pPr>
      <w:del w:id="7590" w:author="Romano Giovanni" w:date="2017-10-23T22:44:00Z">
        <w:r w:rsidRPr="00CF3217" w:rsidDel="00D841B9">
          <w:rPr>
            <w:rFonts w:eastAsia="SimSun"/>
            <w:bCs/>
            <w:color w:val="000000"/>
            <w:szCs w:val="24"/>
            <w:lang w:val="en-US" w:eastAsia="zh-CN"/>
          </w:rPr>
          <w:delText>5.1.2.13.138</w:delText>
        </w:r>
        <w:r w:rsidRPr="00CF3217" w:rsidDel="00D841B9">
          <w:rPr>
            <w:rFonts w:eastAsia="SimSun"/>
            <w:bCs/>
            <w:color w:val="000000"/>
            <w:szCs w:val="24"/>
            <w:lang w:val="en-US" w:eastAsia="zh-CN"/>
          </w:rPr>
          <w:tab/>
          <w:delText>TS 33.204</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91" w:author="Romano Giovanni" w:date="2017-10-23T22:44:00Z"/>
          <w:rFonts w:eastAsia="SimSun"/>
          <w:b/>
          <w:bCs/>
          <w:color w:val="000000"/>
          <w:sz w:val="30"/>
          <w:szCs w:val="30"/>
          <w:lang w:val="en-US" w:eastAsia="zh-CN"/>
        </w:rPr>
      </w:pPr>
      <w:del w:id="7592" w:author="Romano Giovanni" w:date="2017-10-23T22:44:00Z">
        <w:r w:rsidRPr="00CF3217" w:rsidDel="00D841B9">
          <w:rPr>
            <w:rFonts w:eastAsia="SimSun"/>
            <w:b/>
            <w:bCs/>
            <w:color w:val="000000"/>
            <w:szCs w:val="24"/>
            <w:lang w:val="en-US" w:eastAsia="zh-CN"/>
          </w:rPr>
          <w:delText>3G Security; Network Domain Security (NDS); Transaction Capabilities Application Part (TCAP) user security</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93" w:author="Romano Giovanni" w:date="2017-10-23T22:44:00Z"/>
          <w:rFonts w:eastAsia="SimSun"/>
          <w:color w:val="000000"/>
          <w:sz w:val="27"/>
          <w:szCs w:val="27"/>
          <w:lang w:val="en-US" w:eastAsia="zh-CN"/>
        </w:rPr>
      </w:pPr>
      <w:del w:id="7594" w:author="Romano Giovanni" w:date="2017-10-23T22:44:00Z">
        <w:r w:rsidRPr="00CF3217" w:rsidDel="00D841B9">
          <w:rPr>
            <w:rFonts w:eastAsia="SimSun"/>
            <w:color w:val="000000"/>
            <w:szCs w:val="24"/>
            <w:lang w:val="en-US" w:eastAsia="zh-CN"/>
          </w:rPr>
          <w:lastRenderedPageBreak/>
          <w:delText>This technical specification covers the security mechanisms and procedures necessary to protect all TCAP user messages which are sent between different security domains. The complete set of enhancements and extensions to facilitate security protection for the TCAP protocol is</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delText>
        </w:r>
      </w:del>
    </w:p>
    <w:p w:rsidR="001D0093" w:rsidRPr="002D5C5B" w:rsidDel="00D841B9" w:rsidRDefault="001D0093" w:rsidP="00C337DE">
      <w:pPr>
        <w:pStyle w:val="Titolo5"/>
        <w:rPr>
          <w:del w:id="7595" w:author="Romano Giovanni" w:date="2017-10-23T22:44:00Z"/>
          <w:rFonts w:eastAsia="SimSun"/>
          <w:bCs/>
          <w:color w:val="000000"/>
          <w:szCs w:val="24"/>
          <w:lang w:val="en-US" w:eastAsia="zh-CN"/>
        </w:rPr>
      </w:pPr>
      <w:del w:id="7596" w:author="Romano Giovanni" w:date="2017-10-23T22:44:00Z">
        <w:r w:rsidRPr="00CF3217" w:rsidDel="00D841B9">
          <w:rPr>
            <w:rFonts w:eastAsia="SimSun"/>
            <w:bCs/>
            <w:color w:val="000000"/>
            <w:szCs w:val="24"/>
            <w:lang w:val="en-US" w:eastAsia="zh-CN"/>
          </w:rPr>
          <w:delText>5.1.2.13.139</w:delText>
        </w:r>
        <w:r w:rsidRPr="00CF3217" w:rsidDel="00D841B9">
          <w:rPr>
            <w:rFonts w:eastAsia="SimSun"/>
            <w:bCs/>
            <w:color w:val="000000"/>
            <w:szCs w:val="24"/>
            <w:lang w:val="en-US" w:eastAsia="zh-CN"/>
          </w:rPr>
          <w:tab/>
          <w:delText>TS 33.210</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597" w:author="Romano Giovanni" w:date="2017-10-23T22:44:00Z"/>
          <w:rFonts w:eastAsia="SimSun"/>
          <w:b/>
          <w:bCs/>
          <w:color w:val="000000"/>
          <w:sz w:val="30"/>
          <w:szCs w:val="30"/>
          <w:lang w:val="en-US" w:eastAsia="zh-CN"/>
        </w:rPr>
      </w:pPr>
      <w:del w:id="7598" w:author="Romano Giovanni" w:date="2017-10-23T22:44:00Z">
        <w:r w:rsidRPr="00CF3217" w:rsidDel="00D841B9">
          <w:rPr>
            <w:rFonts w:eastAsia="SimSun"/>
            <w:b/>
            <w:bCs/>
            <w:color w:val="000000"/>
            <w:szCs w:val="24"/>
            <w:lang w:val="en-US" w:eastAsia="zh-CN"/>
          </w:rPr>
          <w:delText>3G security; Network Domain Security (NDS); IP network layer security</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599" w:author="Romano Giovanni" w:date="2017-10-23T22:44:00Z"/>
          <w:rFonts w:eastAsia="SimSun"/>
          <w:color w:val="000000"/>
          <w:sz w:val="27"/>
          <w:szCs w:val="27"/>
          <w:lang w:val="en-US" w:eastAsia="zh-CN"/>
        </w:rPr>
      </w:pPr>
      <w:del w:id="7600" w:author="Romano Giovanni" w:date="2017-10-23T22:44:00Z">
        <w:r w:rsidRPr="00CF3217" w:rsidDel="00D841B9">
          <w:rPr>
            <w:rFonts w:eastAsia="SimSun"/>
            <w:color w:val="000000"/>
            <w:szCs w:val="24"/>
            <w:lang w:val="en-US" w:eastAsia="zh-CN"/>
          </w:rPr>
          <w:delTex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delText>
        </w:r>
      </w:del>
    </w:p>
    <w:p w:rsidR="001D0093" w:rsidRPr="002D5C5B" w:rsidDel="00D841B9" w:rsidRDefault="001D0093" w:rsidP="00C337DE">
      <w:pPr>
        <w:pStyle w:val="Titolo5"/>
        <w:rPr>
          <w:del w:id="7601" w:author="Romano Giovanni" w:date="2017-10-23T22:44:00Z"/>
          <w:rFonts w:eastAsia="SimSun"/>
          <w:bCs/>
          <w:color w:val="000000"/>
          <w:szCs w:val="24"/>
          <w:lang w:val="en-US" w:eastAsia="zh-CN"/>
        </w:rPr>
      </w:pPr>
      <w:del w:id="7602" w:author="Romano Giovanni" w:date="2017-10-23T22:44:00Z">
        <w:r w:rsidRPr="00CF3217" w:rsidDel="00D841B9">
          <w:rPr>
            <w:rFonts w:eastAsia="SimSun"/>
            <w:bCs/>
            <w:color w:val="000000"/>
            <w:szCs w:val="24"/>
            <w:lang w:val="en-US" w:eastAsia="zh-CN"/>
          </w:rPr>
          <w:delText>5.1.2.13.140</w:delText>
        </w:r>
        <w:r w:rsidRPr="00CF3217" w:rsidDel="00D841B9">
          <w:rPr>
            <w:rFonts w:eastAsia="SimSun"/>
            <w:bCs/>
            <w:color w:val="000000"/>
            <w:szCs w:val="24"/>
            <w:lang w:val="en-US" w:eastAsia="zh-CN"/>
          </w:rPr>
          <w:tab/>
          <w:delText>TS 33.220</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03" w:author="Romano Giovanni" w:date="2017-10-23T22:44:00Z"/>
          <w:rFonts w:eastAsia="SimSun"/>
          <w:b/>
          <w:bCs/>
          <w:color w:val="000000"/>
          <w:sz w:val="30"/>
          <w:szCs w:val="30"/>
          <w:lang w:val="en-US" w:eastAsia="zh-CN"/>
        </w:rPr>
      </w:pPr>
      <w:del w:id="7604" w:author="Romano Giovanni" w:date="2017-10-23T22:44:00Z">
        <w:r w:rsidRPr="00CF3217" w:rsidDel="00D841B9">
          <w:rPr>
            <w:rFonts w:eastAsia="SimSun"/>
            <w:b/>
            <w:bCs/>
            <w:color w:val="000000"/>
            <w:szCs w:val="24"/>
            <w:lang w:val="en-US" w:eastAsia="zh-CN"/>
          </w:rPr>
          <w:delText>Generic Authentication Architecture (GAA); Generic Bootstrapping Architecture (GBA)</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05" w:author="Romano Giovanni" w:date="2017-10-23T22:44:00Z"/>
          <w:rFonts w:eastAsia="SimSun"/>
          <w:color w:val="000000"/>
          <w:sz w:val="27"/>
          <w:szCs w:val="27"/>
          <w:lang w:val="en-US" w:eastAsia="zh-CN"/>
        </w:rPr>
      </w:pPr>
      <w:del w:id="7606" w:author="Romano Giovanni" w:date="2017-10-23T22:44:00Z">
        <w:r w:rsidRPr="00CF3217" w:rsidDel="00D841B9">
          <w:rPr>
            <w:rFonts w:eastAsia="SimSun"/>
            <w:color w:val="000000"/>
            <w:szCs w:val="24"/>
            <w:lang w:val="en-US" w:eastAsia="zh-CN"/>
          </w:rPr>
          <w:delText>This document describes the security features and a mechanism to bootstrap authentication and key agreement for application security from the</w:delText>
        </w:r>
        <w:r w:rsidRPr="00CF3217" w:rsidDel="00D841B9">
          <w:rPr>
            <w:rFonts w:eastAsia="SimSun"/>
            <w:color w:val="000000"/>
            <w:sz w:val="30"/>
            <w:szCs w:val="30"/>
            <w:lang w:val="en-US" w:eastAsia="zh-CN"/>
          </w:rPr>
          <w:delText xml:space="preserve"> </w:delText>
        </w:r>
        <w:r w:rsidRPr="00CF3217" w:rsidDel="00D841B9">
          <w:rPr>
            <w:rFonts w:eastAsia="SimSun"/>
            <w:color w:val="000000"/>
            <w:szCs w:val="24"/>
            <w:lang w:val="en-US" w:eastAsia="zh-CN"/>
          </w:rPr>
          <w:delTex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keys on the UICC.</w:delText>
        </w:r>
      </w:del>
    </w:p>
    <w:p w:rsidR="001D0093" w:rsidRPr="002D5C5B" w:rsidDel="00D841B9" w:rsidRDefault="001D0093" w:rsidP="00C337DE">
      <w:pPr>
        <w:pStyle w:val="Titolo5"/>
        <w:rPr>
          <w:del w:id="7607" w:author="Romano Giovanni" w:date="2017-10-23T22:44:00Z"/>
          <w:rFonts w:eastAsia="SimSun"/>
          <w:bCs/>
          <w:color w:val="000000"/>
          <w:szCs w:val="24"/>
          <w:lang w:val="en-US" w:eastAsia="zh-CN"/>
        </w:rPr>
      </w:pPr>
      <w:del w:id="7608" w:author="Romano Giovanni" w:date="2017-10-23T22:44:00Z">
        <w:r w:rsidRPr="00CF3217" w:rsidDel="00D841B9">
          <w:rPr>
            <w:rFonts w:eastAsia="SimSun"/>
            <w:bCs/>
            <w:color w:val="000000"/>
            <w:szCs w:val="24"/>
            <w:lang w:val="en-US" w:eastAsia="zh-CN"/>
          </w:rPr>
          <w:delText>5.1.2.13.141</w:delText>
        </w:r>
        <w:r w:rsidRPr="00CF3217" w:rsidDel="00D841B9">
          <w:rPr>
            <w:rFonts w:eastAsia="SimSun"/>
            <w:bCs/>
            <w:color w:val="000000"/>
            <w:szCs w:val="24"/>
            <w:lang w:val="en-US" w:eastAsia="zh-CN"/>
          </w:rPr>
          <w:tab/>
          <w:delText>TS 33.221</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09" w:author="Romano Giovanni" w:date="2017-10-23T22:44:00Z"/>
          <w:rFonts w:eastAsia="SimSun"/>
          <w:b/>
          <w:bCs/>
          <w:color w:val="000000"/>
          <w:sz w:val="30"/>
          <w:szCs w:val="30"/>
          <w:lang w:val="en-US" w:eastAsia="zh-CN"/>
        </w:rPr>
      </w:pPr>
      <w:del w:id="7610" w:author="Romano Giovanni" w:date="2017-10-23T22:44:00Z">
        <w:r w:rsidRPr="00CF3217" w:rsidDel="00D841B9">
          <w:rPr>
            <w:rFonts w:eastAsia="SimSun"/>
            <w:b/>
            <w:bCs/>
            <w:color w:val="000000"/>
            <w:szCs w:val="24"/>
            <w:lang w:val="en-US" w:eastAsia="zh-CN"/>
          </w:rPr>
          <w:delText>Generic Authentication Architecture (GAA); Support for subscriber certificates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11" w:author="Romano Giovanni" w:date="2017-10-23T22:44:00Z"/>
          <w:rFonts w:eastAsia="SimSun"/>
          <w:color w:val="000000"/>
          <w:sz w:val="27"/>
          <w:szCs w:val="27"/>
          <w:lang w:val="en-US" w:eastAsia="zh-CN"/>
        </w:rPr>
      </w:pPr>
      <w:del w:id="7612" w:author="Romano Giovanni" w:date="2017-10-23T22:44:00Z">
        <w:r w:rsidRPr="00CF3217" w:rsidDel="00D841B9">
          <w:rPr>
            <w:rFonts w:eastAsia="SimSun"/>
            <w:color w:val="000000"/>
            <w:szCs w:val="24"/>
            <w:lang w:val="en-US" w:eastAsia="zh-CN"/>
          </w:rPr>
          <w:delTex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delText>
        </w:r>
      </w:del>
    </w:p>
    <w:p w:rsidR="001D0093" w:rsidRPr="002D5C5B" w:rsidDel="00D841B9" w:rsidRDefault="001D0093" w:rsidP="00C337DE">
      <w:pPr>
        <w:pStyle w:val="Titolo5"/>
        <w:rPr>
          <w:del w:id="7613" w:author="Romano Giovanni" w:date="2017-10-23T22:44:00Z"/>
          <w:rFonts w:eastAsia="SimSun"/>
          <w:bCs/>
          <w:color w:val="000000"/>
          <w:szCs w:val="24"/>
          <w:lang w:val="en-US" w:eastAsia="zh-CN"/>
        </w:rPr>
      </w:pPr>
      <w:del w:id="7614" w:author="Romano Giovanni" w:date="2017-10-23T22:44:00Z">
        <w:r w:rsidRPr="00CF3217" w:rsidDel="00D841B9">
          <w:rPr>
            <w:rFonts w:eastAsia="SimSun"/>
            <w:bCs/>
            <w:color w:val="000000"/>
            <w:szCs w:val="24"/>
            <w:lang w:val="en-US" w:eastAsia="zh-CN"/>
          </w:rPr>
          <w:delText>5.</w:delText>
        </w:r>
        <w:r w:rsidDel="00D841B9">
          <w:rPr>
            <w:rFonts w:eastAsia="SimSun"/>
            <w:bCs/>
            <w:color w:val="000000"/>
            <w:szCs w:val="24"/>
            <w:lang w:val="en-US" w:eastAsia="zh-CN"/>
          </w:rPr>
          <w:delText>1</w:delText>
        </w:r>
        <w:r w:rsidRPr="00CF3217" w:rsidDel="00D841B9">
          <w:rPr>
            <w:rFonts w:eastAsia="SimSun"/>
            <w:bCs/>
            <w:color w:val="000000"/>
            <w:szCs w:val="24"/>
            <w:lang w:val="en-US" w:eastAsia="zh-CN"/>
          </w:rPr>
          <w:delText>.2.13.142</w:delText>
        </w:r>
        <w:r w:rsidRPr="00CF3217" w:rsidDel="00D841B9">
          <w:rPr>
            <w:rFonts w:eastAsia="SimSun"/>
            <w:bCs/>
            <w:color w:val="000000"/>
            <w:szCs w:val="24"/>
            <w:lang w:val="en-US" w:eastAsia="zh-CN"/>
          </w:rPr>
          <w:tab/>
          <w:delText>TS 33.222</w:delText>
        </w:r>
      </w:del>
    </w:p>
    <w:p w:rsidR="001D0093" w:rsidRPr="00CF3217" w:rsidDel="00D841B9" w:rsidRDefault="001D0093" w:rsidP="001D0093">
      <w:pPr>
        <w:widowControl w:val="0"/>
        <w:tabs>
          <w:tab w:val="clear" w:pos="1134"/>
          <w:tab w:val="clear" w:pos="1871"/>
          <w:tab w:val="clear" w:pos="2268"/>
          <w:tab w:val="left" w:pos="90"/>
        </w:tabs>
        <w:overflowPunct/>
        <w:textAlignment w:val="auto"/>
        <w:rPr>
          <w:del w:id="7615" w:author="Romano Giovanni" w:date="2017-10-23T22:44:00Z"/>
          <w:rFonts w:eastAsia="SimSun"/>
          <w:b/>
          <w:bCs/>
          <w:color w:val="000000"/>
          <w:sz w:val="27"/>
          <w:szCs w:val="27"/>
          <w:lang w:val="en-US" w:eastAsia="zh-CN"/>
        </w:rPr>
      </w:pPr>
      <w:del w:id="7616" w:author="Romano Giovanni" w:date="2017-10-23T22:44:00Z">
        <w:r w:rsidRPr="00CF3217" w:rsidDel="00D841B9">
          <w:rPr>
            <w:rFonts w:eastAsia="SimSun"/>
            <w:b/>
            <w:bCs/>
            <w:color w:val="000000"/>
            <w:szCs w:val="24"/>
            <w:lang w:val="en-US" w:eastAsia="zh-CN"/>
          </w:rPr>
          <w:delText>Generic Authentication Architecture (GAA); Access to network application functions using Hypertext Transfer Protocol over Transport Layer Security (HTTPS)</w:delText>
        </w:r>
      </w:del>
    </w:p>
    <w:p w:rsidR="001D0093" w:rsidRPr="00CF3217" w:rsidDel="00D841B9" w:rsidRDefault="001D0093" w:rsidP="001D0093">
      <w:pPr>
        <w:widowControl w:val="0"/>
        <w:tabs>
          <w:tab w:val="clear" w:pos="1134"/>
          <w:tab w:val="clear" w:pos="1871"/>
          <w:tab w:val="clear" w:pos="2268"/>
          <w:tab w:val="left" w:pos="90"/>
        </w:tabs>
        <w:overflowPunct/>
        <w:textAlignment w:val="auto"/>
        <w:rPr>
          <w:del w:id="7617" w:author="Romano Giovanni" w:date="2017-10-23T22:44:00Z"/>
          <w:rFonts w:eastAsia="SimSun"/>
          <w:color w:val="000000"/>
          <w:sz w:val="27"/>
          <w:szCs w:val="27"/>
          <w:lang w:val="en-US" w:eastAsia="zh-CN"/>
        </w:rPr>
      </w:pPr>
      <w:del w:id="7618" w:author="Romano Giovanni" w:date="2017-10-23T22:44:00Z">
        <w:r w:rsidRPr="00CF3217" w:rsidDel="00D841B9">
          <w:rPr>
            <w:rFonts w:eastAsia="SimSun"/>
            <w:color w:val="000000"/>
            <w:szCs w:val="24"/>
            <w:lang w:val="en-US" w:eastAsia="zh-CN"/>
          </w:rPr>
          <w:delText>This document specifies secure access methods to Network Application Functions (NAF) using HTTP over TLS in the Generic Authentication</w:delText>
        </w:r>
        <w:r w:rsidRPr="00CF3217" w:rsidDel="00D841B9">
          <w:rPr>
            <w:rFonts w:eastAsia="SimSun"/>
            <w:color w:val="000000"/>
            <w:sz w:val="30"/>
            <w:szCs w:val="30"/>
            <w:lang w:val="en-US" w:eastAsia="zh-CN"/>
          </w:rPr>
          <w:delText xml:space="preserve"> </w:delText>
        </w:r>
        <w:r w:rsidRPr="00CF3217" w:rsidDel="00D841B9">
          <w:rPr>
            <w:rFonts w:eastAsia="SimSun"/>
            <w:color w:val="000000"/>
            <w:szCs w:val="24"/>
            <w:lang w:val="en-US" w:eastAsia="zh-CN"/>
          </w:rPr>
          <w:delText>Architecture (GAA), and provides Stage 2 security requirements, principles and procedures for the access. This document describes both direct</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 xml:space="preserve">access to </w:delText>
        </w:r>
        <w:r w:rsidRPr="00CF3217" w:rsidDel="00D841B9">
          <w:rPr>
            <w:rFonts w:eastAsia="SimSun"/>
            <w:color w:val="000000"/>
            <w:szCs w:val="24"/>
            <w:lang w:val="en-US" w:eastAsia="zh-CN"/>
          </w:rPr>
          <w:lastRenderedPageBreak/>
          <w:delText>an Application Server (AS) and access to an Application Server through an Authentication Proxy (AP).</w:delText>
        </w:r>
      </w:del>
    </w:p>
    <w:p w:rsidR="001D0093" w:rsidRPr="002D5C5B" w:rsidDel="00D841B9" w:rsidRDefault="001D0093" w:rsidP="00C337DE">
      <w:pPr>
        <w:pStyle w:val="Titolo5"/>
        <w:rPr>
          <w:del w:id="7619" w:author="Romano Giovanni" w:date="2017-10-23T22:44:00Z"/>
          <w:rFonts w:eastAsia="SimSun"/>
          <w:bCs/>
          <w:color w:val="000000"/>
          <w:szCs w:val="24"/>
          <w:lang w:val="en-US" w:eastAsia="zh-CN"/>
        </w:rPr>
      </w:pPr>
      <w:del w:id="7620" w:author="Romano Giovanni" w:date="2017-10-23T22:44:00Z">
        <w:r w:rsidRPr="00CF3217" w:rsidDel="00D841B9">
          <w:rPr>
            <w:rFonts w:eastAsia="SimSun"/>
            <w:bCs/>
            <w:color w:val="000000"/>
            <w:szCs w:val="24"/>
            <w:lang w:val="en-US" w:eastAsia="zh-CN"/>
          </w:rPr>
          <w:delText>5.1.2.13.143</w:delText>
        </w:r>
        <w:r w:rsidRPr="00CF3217" w:rsidDel="00D841B9">
          <w:rPr>
            <w:rFonts w:eastAsia="SimSun"/>
            <w:bCs/>
            <w:color w:val="000000"/>
            <w:szCs w:val="24"/>
            <w:lang w:val="en-US" w:eastAsia="zh-CN"/>
          </w:rPr>
          <w:tab/>
          <w:delText>TS 33.223</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21" w:author="Romano Giovanni" w:date="2017-10-23T22:44:00Z"/>
          <w:rFonts w:eastAsia="SimSun"/>
          <w:b/>
          <w:bCs/>
          <w:color w:val="000000"/>
          <w:sz w:val="30"/>
          <w:szCs w:val="30"/>
          <w:lang w:val="en-US" w:eastAsia="zh-CN"/>
        </w:rPr>
      </w:pPr>
      <w:del w:id="7622" w:author="Romano Giovanni" w:date="2017-10-23T22:44:00Z">
        <w:r w:rsidRPr="00CF3217" w:rsidDel="00D841B9">
          <w:rPr>
            <w:rFonts w:eastAsia="SimSun"/>
            <w:b/>
            <w:bCs/>
            <w:color w:val="000000"/>
            <w:szCs w:val="24"/>
            <w:lang w:val="en-US" w:eastAsia="zh-CN"/>
          </w:rPr>
          <w:delText>Generic Authentication Architecture (GAA); Generic Bootstrapping Architecture (GBA) push layer</w:delText>
        </w:r>
      </w:del>
    </w:p>
    <w:p w:rsidR="001D0093" w:rsidRPr="00CF3217" w:rsidDel="00D841B9" w:rsidRDefault="001D0093" w:rsidP="001D0093">
      <w:pPr>
        <w:widowControl w:val="0"/>
        <w:tabs>
          <w:tab w:val="clear" w:pos="1134"/>
          <w:tab w:val="clear" w:pos="1871"/>
          <w:tab w:val="clear" w:pos="2268"/>
          <w:tab w:val="left" w:pos="90"/>
        </w:tabs>
        <w:overflowPunct/>
        <w:spacing w:before="81"/>
        <w:textAlignment w:val="auto"/>
        <w:rPr>
          <w:del w:id="7623" w:author="Romano Giovanni" w:date="2017-10-23T22:44:00Z"/>
          <w:rFonts w:eastAsia="SimSun"/>
          <w:color w:val="000000"/>
          <w:sz w:val="30"/>
          <w:szCs w:val="30"/>
          <w:lang w:val="en-US" w:eastAsia="zh-CN"/>
        </w:rPr>
      </w:pPr>
      <w:del w:id="7624" w:author="Romano Giovanni" w:date="2017-10-23T22:44:00Z">
        <w:r w:rsidRPr="00CF3217" w:rsidDel="00D841B9">
          <w:rPr>
            <w:rFonts w:eastAsia="SimSun"/>
            <w:color w:val="000000"/>
            <w:szCs w:val="24"/>
            <w:lang w:val="en-US" w:eastAsia="zh-CN"/>
          </w:rPr>
          <w:delText>This document specifies a Push Function as a functional add-on for the Generic Authentication Architecture (GAA).</w:delText>
        </w:r>
      </w:del>
    </w:p>
    <w:p w:rsidR="001D0093" w:rsidRPr="002D5C5B" w:rsidDel="00D841B9" w:rsidRDefault="001D0093" w:rsidP="00C337DE">
      <w:pPr>
        <w:pStyle w:val="Titolo5"/>
        <w:rPr>
          <w:del w:id="7625" w:author="Romano Giovanni" w:date="2017-10-23T22:44:00Z"/>
          <w:rFonts w:eastAsia="SimSun"/>
          <w:bCs/>
          <w:color w:val="000000"/>
          <w:szCs w:val="24"/>
          <w:lang w:val="en-US" w:eastAsia="zh-CN"/>
        </w:rPr>
      </w:pPr>
      <w:del w:id="7626" w:author="Romano Giovanni" w:date="2017-10-23T22:44:00Z">
        <w:r w:rsidRPr="00CF3217" w:rsidDel="00D841B9">
          <w:rPr>
            <w:rFonts w:eastAsia="SimSun"/>
            <w:bCs/>
            <w:color w:val="000000"/>
            <w:szCs w:val="24"/>
            <w:lang w:val="en-US" w:eastAsia="zh-CN"/>
          </w:rPr>
          <w:delText>5.1.2.13.144</w:delText>
        </w:r>
        <w:r w:rsidRPr="00CF3217" w:rsidDel="00D841B9">
          <w:rPr>
            <w:rFonts w:eastAsia="SimSun"/>
            <w:bCs/>
            <w:color w:val="000000"/>
            <w:szCs w:val="24"/>
            <w:lang w:val="en-US" w:eastAsia="zh-CN"/>
          </w:rPr>
          <w:tab/>
          <w:delText>TS 33.224</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27" w:author="Romano Giovanni" w:date="2017-10-23T22:44:00Z"/>
          <w:rFonts w:eastAsia="SimSun"/>
          <w:b/>
          <w:bCs/>
          <w:color w:val="000000"/>
          <w:sz w:val="30"/>
          <w:szCs w:val="30"/>
          <w:lang w:val="en-US" w:eastAsia="zh-CN"/>
        </w:rPr>
      </w:pPr>
      <w:del w:id="7628" w:author="Romano Giovanni" w:date="2017-10-23T22:44:00Z">
        <w:r w:rsidRPr="00CF3217" w:rsidDel="00D841B9">
          <w:rPr>
            <w:rFonts w:eastAsia="SimSun"/>
            <w:b/>
            <w:bCs/>
            <w:color w:val="000000"/>
            <w:szCs w:val="24"/>
            <w:lang w:val="en-US" w:eastAsia="zh-CN"/>
          </w:rPr>
          <w:delText>Generic Authentication Architecture (GAA); Generic Bootstrapping Architecture (GBA) push layer</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29" w:author="Romano Giovanni" w:date="2017-10-23T22:44:00Z"/>
          <w:rFonts w:eastAsia="SimSun"/>
          <w:color w:val="000000"/>
          <w:szCs w:val="24"/>
          <w:lang w:val="en-US" w:eastAsia="zh-CN"/>
        </w:rPr>
      </w:pPr>
      <w:del w:id="7630" w:author="Romano Giovanni" w:date="2017-10-23T22:44:00Z">
        <w:r w:rsidRPr="00CF3217" w:rsidDel="00D841B9">
          <w:rPr>
            <w:rFonts w:eastAsia="SimSun"/>
            <w:color w:val="000000"/>
            <w:szCs w:val="24"/>
            <w:lang w:val="en-US" w:eastAsia="zh-CN"/>
          </w:rPr>
          <w:delTex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 xml:space="preserve">is that having each application specify its own security mechanisms would for obvious reasons lead to duplication of work, specifications and implementations. </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31" w:author="Romano Giovanni" w:date="2017-10-23T22:44:00Z"/>
          <w:rFonts w:eastAsia="SimSun"/>
          <w:color w:val="000000"/>
          <w:sz w:val="27"/>
          <w:szCs w:val="27"/>
          <w:lang w:val="en-US" w:eastAsia="zh-CN"/>
        </w:rPr>
      </w:pPr>
      <w:del w:id="7632" w:author="Romano Giovanni" w:date="2017-10-23T22:44:00Z">
        <w:r w:rsidRPr="00CF3217" w:rsidDel="00D841B9">
          <w:rPr>
            <w:rFonts w:eastAsia="SimSun"/>
            <w:color w:val="000000"/>
            <w:szCs w:val="24"/>
            <w:lang w:val="en-US" w:eastAsia="zh-CN"/>
          </w:rPr>
          <w:delText>Using a generic secure push layer avoids these problems. A generic secure push layer may also relieve the applications using the service of having to be aware of inner working of the security layer.</w:delText>
        </w:r>
      </w:del>
    </w:p>
    <w:p w:rsidR="001D0093" w:rsidRPr="002D5C5B" w:rsidDel="00D841B9" w:rsidRDefault="001D0093" w:rsidP="00C337DE">
      <w:pPr>
        <w:pStyle w:val="Titolo5"/>
        <w:rPr>
          <w:del w:id="7633" w:author="Romano Giovanni" w:date="2017-10-23T22:44:00Z"/>
          <w:rFonts w:eastAsia="SimSun"/>
          <w:bCs/>
          <w:color w:val="000000"/>
          <w:szCs w:val="24"/>
          <w:lang w:val="en-US" w:eastAsia="zh-CN"/>
        </w:rPr>
      </w:pPr>
      <w:del w:id="7634" w:author="Romano Giovanni" w:date="2017-10-23T22:44:00Z">
        <w:r w:rsidRPr="00CF3217" w:rsidDel="00D841B9">
          <w:rPr>
            <w:rFonts w:eastAsia="SimSun"/>
            <w:bCs/>
            <w:color w:val="000000"/>
            <w:szCs w:val="24"/>
            <w:lang w:val="en-US" w:eastAsia="zh-CN"/>
          </w:rPr>
          <w:delText>5.1.2.13.145</w:delText>
        </w:r>
        <w:r w:rsidRPr="00CF3217" w:rsidDel="00D841B9">
          <w:rPr>
            <w:rFonts w:eastAsia="SimSun"/>
            <w:bCs/>
            <w:color w:val="000000"/>
            <w:szCs w:val="24"/>
            <w:lang w:val="en-US" w:eastAsia="zh-CN"/>
          </w:rPr>
          <w:tab/>
          <w:delText>TS 33.234</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35" w:author="Romano Giovanni" w:date="2017-10-23T22:44:00Z"/>
          <w:rFonts w:eastAsia="SimSun"/>
          <w:b/>
          <w:bCs/>
          <w:color w:val="000000"/>
          <w:sz w:val="30"/>
          <w:szCs w:val="30"/>
          <w:lang w:val="en-US" w:eastAsia="zh-CN"/>
        </w:rPr>
      </w:pPr>
      <w:del w:id="7636" w:author="Romano Giovanni" w:date="2017-10-23T22:44:00Z">
        <w:r w:rsidRPr="00CF3217" w:rsidDel="00D841B9">
          <w:rPr>
            <w:rFonts w:eastAsia="SimSun"/>
            <w:b/>
            <w:bCs/>
            <w:color w:val="000000"/>
            <w:szCs w:val="24"/>
            <w:lang w:val="en-US" w:eastAsia="zh-CN"/>
          </w:rPr>
          <w:delText>3G security; Wireless Local Area Network (WLAN) interworking security</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37" w:author="Romano Giovanni" w:date="2017-10-23T22:44:00Z"/>
          <w:rFonts w:eastAsia="SimSun"/>
          <w:color w:val="000000"/>
          <w:sz w:val="27"/>
          <w:szCs w:val="27"/>
          <w:lang w:val="en-US" w:eastAsia="zh-CN"/>
        </w:rPr>
      </w:pPr>
      <w:del w:id="7638" w:author="Romano Giovanni" w:date="2017-10-23T22:44:00Z">
        <w:r w:rsidRPr="00CF3217" w:rsidDel="00D841B9">
          <w:rPr>
            <w:rFonts w:eastAsia="SimSun"/>
            <w:color w:val="000000"/>
            <w:szCs w:val="24"/>
            <w:lang w:val="en-US" w:eastAsia="zh-CN"/>
          </w:rPr>
          <w:delTex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authentication, key management, service authorization, confidentiality and integrity protection of user and signalling data are also provided.</w:delText>
        </w:r>
      </w:del>
    </w:p>
    <w:p w:rsidR="001D0093" w:rsidRPr="002D5C5B" w:rsidDel="00D841B9" w:rsidRDefault="001D0093" w:rsidP="00C337DE">
      <w:pPr>
        <w:pStyle w:val="Titolo5"/>
        <w:rPr>
          <w:del w:id="7639" w:author="Romano Giovanni" w:date="2017-10-23T22:44:00Z"/>
          <w:rFonts w:eastAsia="SimSun"/>
          <w:bCs/>
          <w:color w:val="000000"/>
          <w:szCs w:val="24"/>
          <w:lang w:val="en-US" w:eastAsia="zh-CN"/>
        </w:rPr>
      </w:pPr>
      <w:del w:id="7640" w:author="Romano Giovanni" w:date="2017-10-23T22:44:00Z">
        <w:r w:rsidRPr="00CF3217" w:rsidDel="00D841B9">
          <w:rPr>
            <w:rFonts w:eastAsia="SimSun"/>
            <w:bCs/>
            <w:color w:val="000000"/>
            <w:szCs w:val="24"/>
            <w:lang w:val="en-US" w:eastAsia="zh-CN"/>
          </w:rPr>
          <w:delText>5.1.2.13.146</w:delText>
        </w:r>
        <w:r w:rsidRPr="00CF3217" w:rsidDel="00D841B9">
          <w:rPr>
            <w:rFonts w:eastAsia="SimSun"/>
            <w:bCs/>
            <w:color w:val="000000"/>
            <w:szCs w:val="24"/>
            <w:lang w:val="en-US" w:eastAsia="zh-CN"/>
          </w:rPr>
          <w:tab/>
          <w:delText>TS 33.246</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41" w:author="Romano Giovanni" w:date="2017-10-23T22:44:00Z"/>
          <w:rFonts w:eastAsia="SimSun"/>
          <w:b/>
          <w:bCs/>
          <w:color w:val="000000"/>
          <w:sz w:val="30"/>
          <w:szCs w:val="30"/>
          <w:lang w:val="en-US" w:eastAsia="zh-CN"/>
        </w:rPr>
      </w:pPr>
      <w:del w:id="7642" w:author="Romano Giovanni" w:date="2017-10-23T22:44:00Z">
        <w:r w:rsidRPr="00CF3217" w:rsidDel="00D841B9">
          <w:rPr>
            <w:rFonts w:eastAsia="SimSun"/>
            <w:b/>
            <w:bCs/>
            <w:color w:val="000000"/>
            <w:szCs w:val="24"/>
            <w:lang w:val="en-US" w:eastAsia="zh-CN"/>
          </w:rPr>
          <w:delText>3G Security; Security of Multimedia Broadcast/Multicast Service (MBMS)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43" w:author="Romano Giovanni" w:date="2017-10-23T22:44:00Z"/>
          <w:rFonts w:eastAsia="SimSun"/>
          <w:color w:val="000000"/>
          <w:sz w:val="27"/>
          <w:szCs w:val="27"/>
          <w:lang w:val="en-US" w:eastAsia="zh-CN"/>
        </w:rPr>
      </w:pPr>
      <w:del w:id="7644" w:author="Romano Giovanni" w:date="2017-10-23T22:44:00Z">
        <w:r w:rsidRPr="00CF3217" w:rsidDel="00D841B9">
          <w:rPr>
            <w:rFonts w:eastAsia="SimSun"/>
            <w:color w:val="000000"/>
            <w:szCs w:val="24"/>
            <w:lang w:val="en-US" w:eastAsia="zh-CN"/>
          </w:rPr>
          <w:delTex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delText>
        </w:r>
      </w:del>
    </w:p>
    <w:p w:rsidR="001D0093" w:rsidRPr="002D5C5B" w:rsidDel="00D841B9" w:rsidRDefault="001D0093" w:rsidP="00C337DE">
      <w:pPr>
        <w:pStyle w:val="Titolo5"/>
        <w:rPr>
          <w:del w:id="7645" w:author="Romano Giovanni" w:date="2017-10-23T22:44:00Z"/>
          <w:rFonts w:eastAsia="SimSun"/>
          <w:bCs/>
          <w:color w:val="000000"/>
          <w:szCs w:val="24"/>
          <w:lang w:val="en-US" w:eastAsia="zh-CN"/>
        </w:rPr>
      </w:pPr>
      <w:del w:id="7646" w:author="Romano Giovanni" w:date="2017-10-23T22:44:00Z">
        <w:r w:rsidRPr="00CF3217" w:rsidDel="00D841B9">
          <w:rPr>
            <w:rFonts w:eastAsia="SimSun"/>
            <w:bCs/>
            <w:color w:val="000000"/>
            <w:szCs w:val="24"/>
            <w:lang w:val="en-US" w:eastAsia="zh-CN"/>
          </w:rPr>
          <w:delText>5.1.2.13.147</w:delText>
        </w:r>
        <w:r w:rsidRPr="00CF3217" w:rsidDel="00D841B9">
          <w:rPr>
            <w:rFonts w:eastAsia="SimSun"/>
            <w:bCs/>
            <w:color w:val="000000"/>
            <w:szCs w:val="24"/>
            <w:lang w:val="en-US" w:eastAsia="zh-CN"/>
          </w:rPr>
          <w:tab/>
          <w:delText>TS 33.259</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47" w:author="Romano Giovanni" w:date="2017-10-23T22:44:00Z"/>
          <w:rFonts w:eastAsia="SimSun"/>
          <w:b/>
          <w:bCs/>
          <w:color w:val="000000"/>
          <w:sz w:val="30"/>
          <w:szCs w:val="30"/>
          <w:lang w:val="en-US" w:eastAsia="zh-CN"/>
        </w:rPr>
      </w:pPr>
      <w:del w:id="7648" w:author="Romano Giovanni" w:date="2017-10-23T22:44:00Z">
        <w:r w:rsidRPr="00CF3217" w:rsidDel="00D841B9">
          <w:rPr>
            <w:rFonts w:eastAsia="SimSun"/>
            <w:b/>
            <w:bCs/>
            <w:color w:val="000000"/>
            <w:szCs w:val="24"/>
            <w:lang w:val="en-US" w:eastAsia="zh-CN"/>
          </w:rPr>
          <w:delText>Key establishment between a UICC hosting device and a remote device</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49" w:author="Romano Giovanni" w:date="2017-10-23T22:44:00Z"/>
          <w:rFonts w:eastAsia="SimSun"/>
          <w:color w:val="000000"/>
          <w:sz w:val="27"/>
          <w:szCs w:val="27"/>
          <w:lang w:val="en-US" w:eastAsia="zh-CN"/>
        </w:rPr>
      </w:pPr>
      <w:del w:id="7650" w:author="Romano Giovanni" w:date="2017-10-23T22:44:00Z">
        <w:r w:rsidRPr="00CF3217" w:rsidDel="00D841B9">
          <w:rPr>
            <w:rFonts w:eastAsia="SimSun"/>
            <w:color w:val="000000"/>
            <w:szCs w:val="24"/>
            <w:lang w:val="en-US" w:eastAsia="zh-CN"/>
          </w:rPr>
          <w:delText>This document describes the security features and mechanisms to provision a shared key between a UICC Hosting Device and a Remote Device</w:delText>
        </w:r>
        <w:r w:rsidRPr="00CF3217" w:rsidDel="00D841B9">
          <w:rPr>
            <w:rFonts w:eastAsia="SimSun"/>
            <w:color w:val="000000"/>
            <w:sz w:val="30"/>
            <w:szCs w:val="30"/>
            <w:lang w:val="en-US" w:eastAsia="zh-CN"/>
          </w:rPr>
          <w:delText xml:space="preserve"> </w:delText>
        </w:r>
        <w:r w:rsidRPr="00CF3217" w:rsidDel="00D841B9">
          <w:rPr>
            <w:rFonts w:eastAsia="SimSun"/>
            <w:color w:val="000000"/>
            <w:szCs w:val="24"/>
            <w:lang w:val="en-US" w:eastAsia="zh-CN"/>
          </w:rPr>
          <w:delTex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 xml:space="preserve">(see TS 22.259). </w:delText>
        </w:r>
        <w:r w:rsidRPr="00CF3217" w:rsidDel="00D841B9">
          <w:rPr>
            <w:rFonts w:eastAsia="SimSun"/>
            <w:color w:val="000000"/>
            <w:szCs w:val="24"/>
            <w:lang w:val="en-US" w:eastAsia="zh-CN"/>
          </w:rPr>
          <w:lastRenderedPageBreak/>
          <w:delText>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delText>
        </w:r>
      </w:del>
    </w:p>
    <w:p w:rsidR="001D0093" w:rsidRPr="002D5C5B" w:rsidDel="00D841B9" w:rsidRDefault="001D0093" w:rsidP="00C337DE">
      <w:pPr>
        <w:pStyle w:val="Titolo5"/>
        <w:rPr>
          <w:del w:id="7651" w:author="Romano Giovanni" w:date="2017-10-23T22:44:00Z"/>
          <w:rFonts w:eastAsia="SimSun"/>
          <w:bCs/>
          <w:color w:val="000000"/>
          <w:szCs w:val="24"/>
          <w:lang w:val="en-US" w:eastAsia="zh-CN"/>
        </w:rPr>
      </w:pPr>
      <w:del w:id="7652" w:author="Romano Giovanni" w:date="2017-10-23T22:44:00Z">
        <w:r w:rsidRPr="00CF3217" w:rsidDel="00D841B9">
          <w:rPr>
            <w:rFonts w:eastAsia="SimSun"/>
            <w:bCs/>
            <w:color w:val="000000"/>
            <w:szCs w:val="24"/>
            <w:lang w:val="en-US" w:eastAsia="zh-CN"/>
          </w:rPr>
          <w:delText>5.</w:delText>
        </w:r>
        <w:r w:rsidDel="00D841B9">
          <w:rPr>
            <w:rFonts w:hint="eastAsia"/>
            <w:bCs/>
            <w:color w:val="000000"/>
            <w:szCs w:val="24"/>
            <w:lang w:val="en-US" w:eastAsia="ja-JP"/>
          </w:rPr>
          <w:delText>1</w:delText>
        </w:r>
        <w:r w:rsidRPr="00CF3217" w:rsidDel="00D841B9">
          <w:rPr>
            <w:rFonts w:eastAsia="SimSun"/>
            <w:bCs/>
            <w:color w:val="000000"/>
            <w:szCs w:val="24"/>
            <w:lang w:val="en-US" w:eastAsia="zh-CN"/>
          </w:rPr>
          <w:delText>.2.13.148</w:delText>
        </w:r>
        <w:r w:rsidRPr="00CF3217" w:rsidDel="00D841B9">
          <w:rPr>
            <w:rFonts w:eastAsia="SimSun"/>
            <w:bCs/>
            <w:color w:val="000000"/>
            <w:szCs w:val="24"/>
            <w:lang w:val="en-US" w:eastAsia="zh-CN"/>
          </w:rPr>
          <w:tab/>
          <w:delText>TS 33.303</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53" w:author="Romano Giovanni" w:date="2017-10-23T22:44:00Z"/>
          <w:rFonts w:eastAsia="SimSun"/>
          <w:b/>
          <w:bCs/>
          <w:color w:val="000000"/>
          <w:szCs w:val="24"/>
          <w:lang w:val="en-US" w:eastAsia="zh-CN"/>
        </w:rPr>
      </w:pPr>
      <w:del w:id="7654" w:author="Romano Giovanni" w:date="2017-10-23T22:44:00Z">
        <w:r w:rsidRPr="00CF3217" w:rsidDel="00D841B9">
          <w:rPr>
            <w:rFonts w:eastAsia="SimSun"/>
            <w:b/>
            <w:bCs/>
            <w:color w:val="000000"/>
            <w:szCs w:val="24"/>
            <w:lang w:val="en-US" w:eastAsia="zh-CN"/>
          </w:rPr>
          <w:delText xml:space="preserve">Proximity-based Services (ProSe); Security aspects  </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55" w:author="Romano Giovanni" w:date="2017-10-23T22:44:00Z"/>
          <w:rFonts w:eastAsia="SimSun"/>
          <w:color w:val="000000"/>
          <w:szCs w:val="24"/>
          <w:lang w:val="en-US" w:eastAsia="zh-CN"/>
        </w:rPr>
      </w:pPr>
      <w:del w:id="7656" w:author="Romano Giovanni" w:date="2017-10-23T22:44:00Z">
        <w:r w:rsidRPr="00CF3217" w:rsidDel="00D841B9">
          <w:rPr>
            <w:rFonts w:eastAsia="SimSun"/>
            <w:color w:val="000000"/>
            <w:szCs w:val="24"/>
            <w:lang w:val="en-US" w:eastAsia="zh-CN"/>
          </w:rPr>
          <w:delText>This document specifies the security aspects of the Proximity Services (ProSe) features in EPS.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57" w:author="Romano Giovanni" w:date="2017-10-23T22:44:00Z"/>
          <w:rFonts w:eastAsia="SimSun"/>
          <w:color w:val="000000"/>
          <w:szCs w:val="24"/>
          <w:lang w:val="en-US" w:eastAsia="zh-CN"/>
        </w:rPr>
      </w:pPr>
      <w:del w:id="7658" w:author="Romano Giovanni" w:date="2017-10-23T22:44:00Z">
        <w:r w:rsidRPr="00CF3217" w:rsidDel="00D841B9">
          <w:rPr>
            <w:rFonts w:eastAsia="SimSun"/>
            <w:color w:val="000000"/>
            <w:szCs w:val="24"/>
            <w:lang w:val="en-US" w:eastAsia="zh-CN"/>
          </w:rPr>
          <w:delText xml:space="preserve">Based on the common security procedures (clause 5) for </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59" w:author="Romano Giovanni" w:date="2017-10-23T22:44:00Z"/>
          <w:rFonts w:eastAsia="SimSun"/>
          <w:color w:val="000000"/>
          <w:szCs w:val="24"/>
          <w:lang w:val="en-US" w:eastAsia="zh-CN"/>
        </w:rPr>
      </w:pPr>
      <w:del w:id="7660" w:author="Romano Giovanni" w:date="2017-10-23T22:44:00Z">
        <w:r w:rsidRPr="00CF3217" w:rsidDel="00D841B9">
          <w:rPr>
            <w:rFonts w:eastAsia="SimSun"/>
            <w:color w:val="000000"/>
            <w:szCs w:val="24"/>
            <w:lang w:val="en-US" w:eastAsia="zh-CN"/>
          </w:rPr>
          <w:delText>- interfaces between network entities (using NDS),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61" w:author="Romano Giovanni" w:date="2017-10-23T22:44:00Z"/>
          <w:rFonts w:eastAsia="SimSun"/>
          <w:color w:val="000000"/>
          <w:szCs w:val="24"/>
          <w:lang w:val="en-US" w:eastAsia="zh-CN"/>
        </w:rPr>
      </w:pPr>
      <w:del w:id="7662" w:author="Romano Giovanni" w:date="2017-10-23T22:44:00Z">
        <w:r w:rsidRPr="00CF3217" w:rsidDel="00D841B9">
          <w:rPr>
            <w:rFonts w:eastAsia="SimSun"/>
            <w:color w:val="000000"/>
            <w:szCs w:val="24"/>
            <w:lang w:val="en-US" w:eastAsia="zh-CN"/>
          </w:rPr>
          <w:delText xml:space="preserve">- configuration of ProSe-enabled UEs, and </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63" w:author="Romano Giovanni" w:date="2017-10-23T22:44:00Z"/>
          <w:rFonts w:eastAsia="SimSun"/>
          <w:color w:val="000000"/>
          <w:szCs w:val="24"/>
          <w:lang w:val="en-US" w:eastAsia="zh-CN"/>
        </w:rPr>
      </w:pPr>
      <w:del w:id="7664" w:author="Romano Giovanni" w:date="2017-10-23T22:44:00Z">
        <w:r w:rsidRPr="00CF3217" w:rsidDel="00D841B9">
          <w:rPr>
            <w:rFonts w:eastAsia="SimSun"/>
            <w:color w:val="000000"/>
            <w:szCs w:val="24"/>
            <w:lang w:val="en-US" w:eastAsia="zh-CN"/>
          </w:rPr>
          <w:delText xml:space="preserve">- data transfer between the ProSe Function and a ProSe enabled UE (PC3 interface) </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65" w:author="Romano Giovanni" w:date="2017-10-23T22:44:00Z"/>
          <w:rFonts w:eastAsia="SimSun"/>
          <w:color w:val="000000"/>
          <w:szCs w:val="24"/>
          <w:lang w:val="en-US" w:eastAsia="zh-CN"/>
        </w:rPr>
      </w:pPr>
      <w:del w:id="7666" w:author="Romano Giovanni" w:date="2017-10-23T22:44:00Z">
        <w:r w:rsidRPr="00CF3217" w:rsidDel="00D841B9">
          <w:rPr>
            <w:rFonts w:eastAsia="SimSun"/>
            <w:color w:val="000000"/>
            <w:szCs w:val="24"/>
            <w:lang w:val="en-US" w:eastAsia="zh-CN"/>
          </w:rPr>
          <w:delText>security for the following  ProSe features is covered:</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67" w:author="Romano Giovanni" w:date="2017-10-23T22:44:00Z"/>
          <w:rFonts w:eastAsia="SimSun"/>
          <w:color w:val="000000"/>
          <w:szCs w:val="24"/>
          <w:lang w:val="en-US" w:eastAsia="zh-CN"/>
        </w:rPr>
      </w:pPr>
      <w:del w:id="7668" w:author="Romano Giovanni" w:date="2017-10-23T22:44:00Z">
        <w:r w:rsidRPr="00CF3217" w:rsidDel="00D841B9">
          <w:rPr>
            <w:rFonts w:eastAsia="SimSun"/>
            <w:color w:val="000000"/>
            <w:szCs w:val="24"/>
            <w:lang w:val="en-US" w:eastAsia="zh-CN"/>
          </w:rPr>
          <w:delText>- Open ProSe Direct Discovery in network coverage (clause 6.1);</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69" w:author="Romano Giovanni" w:date="2017-10-23T22:44:00Z"/>
          <w:rFonts w:eastAsia="SimSun"/>
          <w:color w:val="000000"/>
          <w:szCs w:val="24"/>
          <w:lang w:val="en-US" w:eastAsia="zh-CN"/>
        </w:rPr>
      </w:pPr>
      <w:del w:id="7670" w:author="Romano Giovanni" w:date="2017-10-23T22:44:00Z">
        <w:r w:rsidRPr="00CF3217" w:rsidDel="00D841B9">
          <w:rPr>
            <w:rFonts w:eastAsia="SimSun"/>
            <w:color w:val="000000"/>
            <w:szCs w:val="24"/>
            <w:lang w:val="en-US" w:eastAsia="zh-CN"/>
          </w:rPr>
          <w:delText>- One-to-many ProSe direct communication for ProSe-enabled Public Safety UEs (clause 6.2);</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71" w:author="Romano Giovanni" w:date="2017-10-23T22:44:00Z"/>
          <w:rFonts w:eastAsia="SimSun"/>
          <w:color w:val="000000"/>
          <w:szCs w:val="24"/>
          <w:lang w:val="en-US" w:eastAsia="zh-CN"/>
        </w:rPr>
      </w:pPr>
      <w:del w:id="7672" w:author="Romano Giovanni" w:date="2017-10-23T22:44:00Z">
        <w:r w:rsidRPr="00CF3217" w:rsidDel="00D841B9">
          <w:rPr>
            <w:rFonts w:eastAsia="SimSun"/>
            <w:color w:val="000000"/>
            <w:szCs w:val="24"/>
            <w:lang w:val="en-US" w:eastAsia="zh-CN"/>
          </w:rPr>
          <w:delText>- EPC-level Discovery of ProSe-enabled UEs (clause 6.3);</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73" w:author="Romano Giovanni" w:date="2017-10-23T22:44:00Z"/>
          <w:rFonts w:eastAsia="SimSun"/>
          <w:color w:val="000000"/>
          <w:szCs w:val="24"/>
          <w:lang w:val="en-US" w:eastAsia="zh-CN"/>
        </w:rPr>
      </w:pPr>
      <w:del w:id="7674" w:author="Romano Giovanni" w:date="2017-10-23T22:44:00Z">
        <w:r w:rsidRPr="00CF3217" w:rsidDel="00D841B9">
          <w:rPr>
            <w:rFonts w:eastAsia="SimSun"/>
            <w:color w:val="000000"/>
            <w:szCs w:val="24"/>
            <w:lang w:val="en-US" w:eastAsia="zh-CN"/>
          </w:rPr>
          <w:delText>- EPC support for WLAN Direct Discovery and Communication (clause 6.4).</w:delText>
        </w:r>
      </w:del>
    </w:p>
    <w:p w:rsidR="001D0093" w:rsidRPr="002D5C5B" w:rsidDel="00D841B9" w:rsidRDefault="001D0093" w:rsidP="00C337DE">
      <w:pPr>
        <w:pStyle w:val="Titolo5"/>
        <w:rPr>
          <w:del w:id="7675" w:author="Romano Giovanni" w:date="2017-10-23T22:44:00Z"/>
          <w:rFonts w:eastAsia="SimSun"/>
          <w:bCs/>
          <w:color w:val="000000"/>
          <w:szCs w:val="24"/>
          <w:lang w:val="en-US" w:eastAsia="zh-CN"/>
        </w:rPr>
      </w:pPr>
      <w:del w:id="7676" w:author="Romano Giovanni" w:date="2017-10-23T22:44:00Z">
        <w:r w:rsidRPr="00CF3217" w:rsidDel="00D841B9">
          <w:rPr>
            <w:rFonts w:eastAsia="SimSun"/>
            <w:bCs/>
            <w:color w:val="000000"/>
            <w:szCs w:val="24"/>
            <w:lang w:val="en-US" w:eastAsia="zh-CN"/>
          </w:rPr>
          <w:delText>5.1.2.13.149</w:delText>
        </w:r>
        <w:r w:rsidRPr="00CF3217" w:rsidDel="00D841B9">
          <w:rPr>
            <w:rFonts w:eastAsia="SimSun"/>
            <w:bCs/>
            <w:color w:val="000000"/>
            <w:szCs w:val="24"/>
            <w:lang w:val="en-US" w:eastAsia="zh-CN"/>
          </w:rPr>
          <w:tab/>
          <w:delText>TS 33.310</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77" w:author="Romano Giovanni" w:date="2017-10-23T22:44:00Z"/>
          <w:rFonts w:eastAsia="SimSun"/>
          <w:b/>
          <w:bCs/>
          <w:color w:val="000000"/>
          <w:sz w:val="30"/>
          <w:szCs w:val="30"/>
          <w:lang w:val="en-US" w:eastAsia="zh-CN"/>
        </w:rPr>
      </w:pPr>
      <w:del w:id="7678" w:author="Romano Giovanni" w:date="2017-10-23T22:44:00Z">
        <w:r w:rsidRPr="00CF3217" w:rsidDel="00D841B9">
          <w:rPr>
            <w:rFonts w:eastAsia="SimSun"/>
            <w:b/>
            <w:bCs/>
            <w:color w:val="000000"/>
            <w:szCs w:val="24"/>
            <w:lang w:val="en-US" w:eastAsia="zh-CN"/>
          </w:rPr>
          <w:delText>Network Domain Security (NDS); Authentication Framework (AF)</w:delText>
        </w:r>
      </w:del>
    </w:p>
    <w:p w:rsidR="001D0093" w:rsidRPr="00CF3217" w:rsidDel="00D841B9" w:rsidRDefault="001D0093" w:rsidP="001D0093">
      <w:pPr>
        <w:widowControl w:val="0"/>
        <w:tabs>
          <w:tab w:val="clear" w:pos="1134"/>
          <w:tab w:val="clear" w:pos="1871"/>
          <w:tab w:val="clear" w:pos="2268"/>
          <w:tab w:val="left" w:pos="90"/>
        </w:tabs>
        <w:overflowPunct/>
        <w:textAlignment w:val="auto"/>
        <w:rPr>
          <w:del w:id="7679" w:author="Romano Giovanni" w:date="2017-10-23T22:44:00Z"/>
          <w:rFonts w:eastAsia="SimSun"/>
          <w:color w:val="000000"/>
          <w:sz w:val="27"/>
          <w:szCs w:val="27"/>
          <w:lang w:val="en-US" w:eastAsia="zh-CN"/>
        </w:rPr>
      </w:pPr>
      <w:del w:id="7680" w:author="Romano Giovanni" w:date="2017-10-23T22:44:00Z">
        <w:r w:rsidRPr="00CF3217" w:rsidDel="00D841B9">
          <w:rPr>
            <w:rFonts w:eastAsia="SimSun"/>
            <w:color w:val="000000"/>
            <w:szCs w:val="24"/>
            <w:lang w:val="en-US" w:eastAsia="zh-CN"/>
          </w:rPr>
          <w:delTex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delText>
        </w:r>
        <w:r w:rsidRPr="00CF3217" w:rsidDel="00D841B9">
          <w:rPr>
            <w:rFonts w:eastAsia="SimSun"/>
            <w:color w:val="000000"/>
            <w:sz w:val="27"/>
            <w:szCs w:val="27"/>
            <w:lang w:val="en-US" w:eastAsia="zh-CN"/>
          </w:rPr>
          <w:delText xml:space="preserve"> </w:delText>
        </w:r>
        <w:r w:rsidRPr="00CF3217" w:rsidDel="00D841B9">
          <w:rPr>
            <w:rFonts w:eastAsia="SimSun"/>
            <w:color w:val="000000"/>
            <w:szCs w:val="24"/>
            <w:lang w:val="en-US" w:eastAsia="zh-CN"/>
          </w:rPr>
          <w:delText>implemented.</w:delText>
        </w:r>
      </w:del>
    </w:p>
    <w:p w:rsidR="001D0093" w:rsidRPr="002D5C5B" w:rsidDel="00D841B9" w:rsidRDefault="001D0093" w:rsidP="00C337DE">
      <w:pPr>
        <w:pStyle w:val="Titolo5"/>
        <w:rPr>
          <w:del w:id="7681" w:author="Romano Giovanni" w:date="2017-10-23T22:44:00Z"/>
          <w:rFonts w:eastAsia="SimSun"/>
          <w:bCs/>
          <w:color w:val="000000"/>
          <w:szCs w:val="24"/>
          <w:lang w:val="en-US" w:eastAsia="zh-CN"/>
        </w:rPr>
      </w:pPr>
      <w:del w:id="7682" w:author="Romano Giovanni" w:date="2017-10-23T22:44:00Z">
        <w:r w:rsidRPr="00CF3217" w:rsidDel="00D841B9">
          <w:rPr>
            <w:rFonts w:eastAsia="SimSun"/>
            <w:bCs/>
            <w:color w:val="000000"/>
            <w:szCs w:val="24"/>
            <w:lang w:val="en-US" w:eastAsia="zh-CN"/>
          </w:rPr>
          <w:lastRenderedPageBreak/>
          <w:delText>5.1.2.13.150</w:delText>
        </w:r>
        <w:r w:rsidRPr="00CF3217" w:rsidDel="00D841B9">
          <w:rPr>
            <w:rFonts w:eastAsia="SimSun"/>
            <w:bCs/>
            <w:color w:val="000000"/>
            <w:szCs w:val="24"/>
            <w:lang w:val="en-US" w:eastAsia="zh-CN"/>
          </w:rPr>
          <w:tab/>
          <w:delText>TS 33.320</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83" w:author="Romano Giovanni" w:date="2017-10-23T22:44:00Z"/>
          <w:rFonts w:eastAsia="SimSun"/>
          <w:b/>
          <w:bCs/>
          <w:color w:val="000000"/>
          <w:sz w:val="30"/>
          <w:szCs w:val="30"/>
          <w:lang w:val="en-US" w:eastAsia="zh-CN"/>
        </w:rPr>
      </w:pPr>
      <w:del w:id="7684" w:author="Romano Giovanni" w:date="2017-10-23T22:44:00Z">
        <w:r w:rsidRPr="00CF3217" w:rsidDel="00D841B9">
          <w:rPr>
            <w:rFonts w:eastAsia="SimSun"/>
            <w:b/>
            <w:bCs/>
            <w:color w:val="000000"/>
            <w:szCs w:val="24"/>
            <w:lang w:val="en-US" w:eastAsia="zh-CN"/>
          </w:rPr>
          <w:delText>Security of Home Node B (HNB)/Home evolved Node B (HeNB)</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685" w:author="Romano Giovanni" w:date="2017-10-23T22:44:00Z"/>
          <w:rFonts w:eastAsia="SimSun"/>
          <w:color w:val="000000"/>
          <w:sz w:val="27"/>
          <w:szCs w:val="27"/>
          <w:lang w:val="en-US" w:eastAsia="zh-CN"/>
        </w:rPr>
      </w:pPr>
      <w:del w:id="7686" w:author="Romano Giovanni" w:date="2017-10-23T22:44:00Z">
        <w:r w:rsidRPr="00CF3217" w:rsidDel="00D841B9">
          <w:rPr>
            <w:rFonts w:eastAsia="SimSun"/>
            <w:color w:val="000000"/>
            <w:szCs w:val="24"/>
            <w:lang w:val="en-US" w:eastAsia="zh-CN"/>
          </w:rPr>
          <w:delTex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delText>
        </w:r>
      </w:del>
    </w:p>
    <w:p w:rsidR="001D0093" w:rsidRPr="002D5C5B" w:rsidDel="00D841B9" w:rsidRDefault="001D0093" w:rsidP="00C337DE">
      <w:pPr>
        <w:pStyle w:val="Titolo5"/>
        <w:rPr>
          <w:del w:id="7687" w:author="Romano Giovanni" w:date="2017-10-23T22:44:00Z"/>
          <w:rFonts w:eastAsia="SimSun"/>
          <w:bCs/>
          <w:color w:val="000000"/>
          <w:szCs w:val="24"/>
          <w:lang w:val="en-US" w:eastAsia="zh-CN"/>
        </w:rPr>
      </w:pPr>
      <w:del w:id="7688" w:author="Romano Giovanni" w:date="2017-10-23T22:44:00Z">
        <w:r w:rsidRPr="00CF3217" w:rsidDel="00D841B9">
          <w:rPr>
            <w:rFonts w:eastAsia="SimSun"/>
            <w:bCs/>
            <w:color w:val="000000"/>
            <w:szCs w:val="24"/>
            <w:lang w:val="en-US" w:eastAsia="zh-CN"/>
          </w:rPr>
          <w:delText>5.1.2.13.151</w:delText>
        </w:r>
        <w:r w:rsidRPr="00CF3217" w:rsidDel="00D841B9">
          <w:rPr>
            <w:rFonts w:eastAsia="SimSun"/>
            <w:bCs/>
            <w:color w:val="000000"/>
            <w:szCs w:val="24"/>
            <w:lang w:val="en-US" w:eastAsia="zh-CN"/>
          </w:rPr>
          <w:tab/>
          <w:delText>TS 33.328</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689" w:author="Romano Giovanni" w:date="2017-10-23T22:44:00Z"/>
          <w:rFonts w:eastAsia="SimSun"/>
          <w:b/>
          <w:bCs/>
          <w:color w:val="000000"/>
          <w:sz w:val="30"/>
          <w:szCs w:val="30"/>
          <w:lang w:val="en-US" w:eastAsia="zh-CN"/>
        </w:rPr>
      </w:pPr>
      <w:del w:id="7690" w:author="Romano Giovanni" w:date="2017-10-23T22:44:00Z">
        <w:r w:rsidRPr="00CF3217" w:rsidDel="00D841B9">
          <w:rPr>
            <w:rFonts w:eastAsia="SimSun"/>
            <w:b/>
            <w:bCs/>
            <w:color w:val="000000"/>
            <w:szCs w:val="24"/>
            <w:lang w:val="en-US" w:eastAsia="zh-CN"/>
          </w:rPr>
          <w:delText>IP Multimedia Subsystem (IMS) media plane security</w:delText>
        </w:r>
      </w:del>
    </w:p>
    <w:p w:rsidR="001D0093" w:rsidRPr="00CF3217" w:rsidDel="00D841B9" w:rsidRDefault="001D0093" w:rsidP="001D0093">
      <w:pPr>
        <w:rPr>
          <w:del w:id="7691" w:author="Romano Giovanni" w:date="2017-10-23T22:44:00Z"/>
          <w:rFonts w:eastAsia="SimSun"/>
          <w:lang w:val="en-US" w:eastAsia="zh-CN"/>
        </w:rPr>
      </w:pPr>
      <w:del w:id="7692" w:author="Romano Giovanni" w:date="2017-10-23T22:44:00Z">
        <w:r w:rsidRPr="00CF3217" w:rsidDel="00D841B9">
          <w:rPr>
            <w:rFonts w:eastAsia="SimSun"/>
            <w:lang w:val="en-US" w:eastAsia="zh-CN"/>
          </w:rPr>
          <w:delText xml:space="preserve">This document presents IMS media plane security for RTP based media which is designed to meet the following three main objectives: </w:delText>
        </w:r>
      </w:del>
    </w:p>
    <w:p w:rsidR="001D0093" w:rsidRPr="00CF3217" w:rsidDel="00D841B9" w:rsidRDefault="001D0093" w:rsidP="001D0093">
      <w:pPr>
        <w:rPr>
          <w:del w:id="7693" w:author="Romano Giovanni" w:date="2017-10-23T22:44:00Z"/>
          <w:rFonts w:eastAsia="SimSun"/>
          <w:lang w:val="en-US" w:eastAsia="zh-CN"/>
        </w:rPr>
      </w:pPr>
      <w:del w:id="7694" w:author="Romano Giovanni" w:date="2017-10-23T22:44:00Z">
        <w:r w:rsidRPr="00CF3217" w:rsidDel="00D841B9">
          <w:rPr>
            <w:rFonts w:eastAsia="SimSun"/>
            <w:lang w:val="en-US" w:eastAsia="zh-CN"/>
          </w:rPr>
          <w:delText xml:space="preserve">–   to provide security for media usable across all access networks; </w:delText>
        </w:r>
      </w:del>
    </w:p>
    <w:p w:rsidR="001D0093" w:rsidRPr="00CF3217" w:rsidDel="00D841B9" w:rsidRDefault="001D0093" w:rsidP="001D0093">
      <w:pPr>
        <w:rPr>
          <w:del w:id="7695" w:author="Romano Giovanni" w:date="2017-10-23T22:44:00Z"/>
          <w:rFonts w:eastAsia="SimSun"/>
          <w:lang w:val="en-US" w:eastAsia="zh-CN"/>
        </w:rPr>
      </w:pPr>
      <w:del w:id="7696" w:author="Romano Giovanni" w:date="2017-10-23T22:44:00Z">
        <w:r w:rsidRPr="00CF3217" w:rsidDel="00D841B9">
          <w:rPr>
            <w:rFonts w:eastAsia="SimSun"/>
            <w:lang w:val="en-US" w:eastAsia="zh-CN"/>
          </w:rPr>
          <w:delText>–   to provide an end-to-end (e2e) media security solution to satisfy major user categories;</w:delText>
        </w:r>
      </w:del>
    </w:p>
    <w:p w:rsidR="001D0093" w:rsidRPr="00CF3217" w:rsidDel="00D841B9" w:rsidRDefault="001D0093" w:rsidP="001D0093">
      <w:pPr>
        <w:rPr>
          <w:del w:id="7697" w:author="Romano Giovanni" w:date="2017-10-23T22:44:00Z"/>
          <w:rFonts w:eastAsia="SimSun"/>
          <w:lang w:val="en-US" w:eastAsia="zh-CN"/>
        </w:rPr>
      </w:pPr>
      <w:del w:id="7698" w:author="Romano Giovanni" w:date="2017-10-23T22:44:00Z">
        <w:r w:rsidRPr="00CF3217" w:rsidDel="00D841B9">
          <w:rPr>
            <w:rFonts w:eastAsia="SimSun"/>
            <w:lang w:val="en-US" w:eastAsia="zh-CN"/>
          </w:rPr>
          <w:delText>–   to provide end-to-end (e2e) media security for important user groups like enterprises, National Security and Public Safety (NSPS)</w:delText>
        </w:r>
        <w:r w:rsidRPr="00CF3217" w:rsidDel="00D841B9">
          <w:rPr>
            <w:rFonts w:eastAsia="SimSun"/>
            <w:sz w:val="27"/>
            <w:szCs w:val="27"/>
            <w:lang w:val="en-US" w:eastAsia="zh-CN"/>
          </w:rPr>
          <w:delText xml:space="preserve"> </w:delText>
        </w:r>
        <w:r w:rsidRPr="00CF3217" w:rsidDel="00D841B9">
          <w:rPr>
            <w:rFonts w:eastAsia="SimSun"/>
            <w:lang w:val="en-US" w:eastAsia="zh-CN"/>
          </w:rPr>
          <w:delText xml:space="preserve">organizations and different government authorities who may have weaker trust in the inherent IMS security and/or may desire to provide their own key management service. </w:delText>
        </w:r>
      </w:del>
    </w:p>
    <w:p w:rsidR="001D0093" w:rsidRPr="00CF3217" w:rsidDel="00D841B9" w:rsidRDefault="001D0093" w:rsidP="001D0093">
      <w:pPr>
        <w:rPr>
          <w:del w:id="7699" w:author="Romano Giovanni" w:date="2017-10-23T22:44:00Z"/>
          <w:rFonts w:eastAsia="SimSun"/>
          <w:sz w:val="27"/>
          <w:szCs w:val="27"/>
          <w:lang w:val="en-US" w:eastAsia="zh-CN"/>
        </w:rPr>
      </w:pPr>
      <w:del w:id="7700" w:author="Romano Giovanni" w:date="2017-10-23T22:44:00Z">
        <w:r w:rsidRPr="00CF3217" w:rsidDel="00D841B9">
          <w:rPr>
            <w:rFonts w:eastAsia="SimSun"/>
            <w:lang w:val="en-US" w:eastAsia="zh-CN"/>
          </w:rPr>
          <w:delText>The media plane security in this release of the TS is based on the well-established protocol SRTP. Key management solutions for SRTP are defined in this specification.</w:delText>
        </w:r>
      </w:del>
    </w:p>
    <w:p w:rsidR="001D0093" w:rsidRPr="002D5C5B" w:rsidDel="00D841B9" w:rsidRDefault="001D0093" w:rsidP="00C337DE">
      <w:pPr>
        <w:pStyle w:val="Titolo5"/>
        <w:rPr>
          <w:del w:id="7701" w:author="Romano Giovanni" w:date="2017-10-23T22:44:00Z"/>
          <w:rFonts w:eastAsia="SimSun"/>
          <w:bCs/>
          <w:color w:val="000000"/>
          <w:szCs w:val="24"/>
          <w:lang w:val="en-US" w:eastAsia="zh-CN"/>
        </w:rPr>
      </w:pPr>
      <w:del w:id="7702" w:author="Romano Giovanni" w:date="2017-10-23T22:44:00Z">
        <w:r w:rsidRPr="00CF3217" w:rsidDel="00D841B9">
          <w:rPr>
            <w:rFonts w:eastAsia="SimSun"/>
            <w:bCs/>
            <w:color w:val="000000"/>
            <w:szCs w:val="24"/>
            <w:lang w:val="en-US" w:eastAsia="zh-CN"/>
          </w:rPr>
          <w:delText>5.1.2.13.152</w:delText>
        </w:r>
        <w:r w:rsidRPr="00CF3217" w:rsidDel="00D841B9">
          <w:rPr>
            <w:rFonts w:eastAsia="SimSun"/>
            <w:bCs/>
            <w:color w:val="000000"/>
            <w:szCs w:val="24"/>
            <w:lang w:val="en-US" w:eastAsia="zh-CN"/>
          </w:rPr>
          <w:tab/>
          <w:delText>TS 33.401</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703" w:author="Romano Giovanni" w:date="2017-10-23T22:44:00Z"/>
          <w:rFonts w:eastAsia="SimSun"/>
          <w:b/>
          <w:bCs/>
          <w:color w:val="000000"/>
          <w:sz w:val="30"/>
          <w:szCs w:val="30"/>
          <w:lang w:val="en-US" w:eastAsia="zh-CN"/>
        </w:rPr>
      </w:pPr>
      <w:del w:id="7704" w:author="Romano Giovanni" w:date="2017-10-23T22:44:00Z">
        <w:r w:rsidRPr="00CF3217" w:rsidDel="00D841B9">
          <w:rPr>
            <w:rFonts w:eastAsia="SimSun"/>
            <w:b/>
            <w:bCs/>
            <w:color w:val="000000"/>
            <w:szCs w:val="24"/>
            <w:lang w:val="en-US" w:eastAsia="zh-CN"/>
          </w:rPr>
          <w:delText>3GPP System Architecture Evolution (SAE); Security architecture</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705" w:author="Romano Giovanni" w:date="2017-10-23T22:44:00Z"/>
          <w:rFonts w:eastAsia="SimSun"/>
          <w:color w:val="000000"/>
          <w:sz w:val="27"/>
          <w:szCs w:val="27"/>
          <w:lang w:val="en-US" w:eastAsia="zh-CN"/>
        </w:rPr>
      </w:pPr>
      <w:del w:id="7706" w:author="Romano Giovanni" w:date="2017-10-23T22:44:00Z">
        <w:r w:rsidRPr="00CF3217" w:rsidDel="00D841B9">
          <w:rPr>
            <w:rFonts w:eastAsia="SimSun"/>
            <w:color w:val="000000"/>
            <w:szCs w:val="24"/>
            <w:lang w:val="en-US" w:eastAsia="zh-CN"/>
          </w:rPr>
          <w:delTex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delText>
        </w:r>
      </w:del>
    </w:p>
    <w:p w:rsidR="001D0093" w:rsidRPr="002D5C5B" w:rsidDel="00D841B9" w:rsidRDefault="001D0093" w:rsidP="00C337DE">
      <w:pPr>
        <w:pStyle w:val="Titolo5"/>
        <w:rPr>
          <w:del w:id="7707" w:author="Romano Giovanni" w:date="2017-10-23T22:44:00Z"/>
          <w:rFonts w:eastAsia="SimSun"/>
          <w:bCs/>
          <w:color w:val="000000"/>
          <w:szCs w:val="24"/>
          <w:lang w:val="en-US" w:eastAsia="zh-CN"/>
        </w:rPr>
      </w:pPr>
      <w:del w:id="7708" w:author="Romano Giovanni" w:date="2017-10-23T22:44:00Z">
        <w:r w:rsidRPr="00CF3217" w:rsidDel="00D841B9">
          <w:rPr>
            <w:rFonts w:eastAsia="SimSun"/>
            <w:bCs/>
            <w:color w:val="000000"/>
            <w:szCs w:val="24"/>
            <w:lang w:val="en-US" w:eastAsia="zh-CN"/>
          </w:rPr>
          <w:delText>5.1.2.13.153</w:delText>
        </w:r>
        <w:r w:rsidRPr="00CF3217" w:rsidDel="00D841B9">
          <w:rPr>
            <w:rFonts w:eastAsia="SimSun"/>
            <w:bCs/>
            <w:color w:val="000000"/>
            <w:szCs w:val="24"/>
            <w:lang w:val="en-US" w:eastAsia="zh-CN"/>
          </w:rPr>
          <w:tab/>
          <w:delText>TR 33.905</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709" w:author="Romano Giovanni" w:date="2017-10-23T22:44:00Z"/>
          <w:rFonts w:eastAsia="SimSun"/>
          <w:b/>
          <w:bCs/>
          <w:color w:val="000000"/>
          <w:sz w:val="30"/>
          <w:szCs w:val="30"/>
          <w:lang w:val="en-US" w:eastAsia="zh-CN"/>
        </w:rPr>
      </w:pPr>
      <w:del w:id="7710" w:author="Romano Giovanni" w:date="2017-10-23T22:44:00Z">
        <w:r w:rsidRPr="00CF3217" w:rsidDel="00D841B9">
          <w:rPr>
            <w:rFonts w:eastAsia="SimSun"/>
            <w:b/>
            <w:bCs/>
            <w:color w:val="000000"/>
            <w:szCs w:val="24"/>
            <w:lang w:val="en-US" w:eastAsia="zh-CN"/>
          </w:rPr>
          <w:delText>Recommendations for Trusted Open Platforms</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711" w:author="Romano Giovanni" w:date="2017-10-23T22:44:00Z"/>
          <w:rFonts w:eastAsia="SimSun"/>
          <w:color w:val="000000"/>
          <w:sz w:val="27"/>
          <w:szCs w:val="27"/>
          <w:lang w:val="en-US" w:eastAsia="zh-CN"/>
        </w:rPr>
      </w:pPr>
      <w:del w:id="7712" w:author="Romano Giovanni" w:date="2017-10-23T22:44:00Z">
        <w:r w:rsidRPr="00CF3217" w:rsidDel="00D841B9">
          <w:rPr>
            <w:rFonts w:eastAsia="SimSun"/>
            <w:color w:val="000000"/>
            <w:szCs w:val="24"/>
            <w:lang w:val="en-US" w:eastAsia="zh-CN"/>
          </w:rPr>
          <w:delText>This technical report investigates relevant trust standards and technologies, both existing as well as the ones that are work-in-progress. It develops the recommendations for trusted open platforms for delivery of new applications and services to open platforms.</w:delText>
        </w:r>
      </w:del>
    </w:p>
    <w:p w:rsidR="001D0093" w:rsidRPr="002D5C5B" w:rsidDel="00D841B9" w:rsidRDefault="001D0093" w:rsidP="00C337DE">
      <w:pPr>
        <w:pStyle w:val="Titolo5"/>
        <w:rPr>
          <w:del w:id="7713" w:author="Romano Giovanni" w:date="2017-10-23T22:44:00Z"/>
          <w:rFonts w:eastAsia="SimSun"/>
          <w:bCs/>
          <w:color w:val="000000"/>
          <w:szCs w:val="24"/>
          <w:lang w:val="en-US" w:eastAsia="zh-CN"/>
        </w:rPr>
      </w:pPr>
      <w:del w:id="7714" w:author="Romano Giovanni" w:date="2017-10-23T22:44:00Z">
        <w:r w:rsidRPr="00CF3217" w:rsidDel="00D841B9">
          <w:rPr>
            <w:rFonts w:eastAsia="SimSun"/>
            <w:bCs/>
            <w:color w:val="000000"/>
            <w:szCs w:val="24"/>
            <w:lang w:val="en-US" w:eastAsia="zh-CN"/>
          </w:rPr>
          <w:delText>5.1.2.13.154</w:delText>
        </w:r>
        <w:r w:rsidRPr="00CF3217" w:rsidDel="00D841B9">
          <w:rPr>
            <w:rFonts w:eastAsia="SimSun"/>
            <w:bCs/>
            <w:color w:val="000000"/>
            <w:szCs w:val="24"/>
            <w:lang w:val="en-US" w:eastAsia="zh-CN"/>
          </w:rPr>
          <w:tab/>
          <w:delText>TR 33.919</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715" w:author="Romano Giovanni" w:date="2017-10-23T22:44:00Z"/>
          <w:rFonts w:eastAsia="SimSun"/>
          <w:b/>
          <w:bCs/>
          <w:color w:val="000000"/>
          <w:sz w:val="30"/>
          <w:szCs w:val="30"/>
          <w:lang w:val="en-US" w:eastAsia="zh-CN"/>
        </w:rPr>
      </w:pPr>
      <w:del w:id="7716" w:author="Romano Giovanni" w:date="2017-10-23T22:44:00Z">
        <w:r w:rsidRPr="00CF3217" w:rsidDel="00D841B9">
          <w:rPr>
            <w:rFonts w:eastAsia="SimSun"/>
            <w:b/>
            <w:bCs/>
            <w:color w:val="000000"/>
            <w:szCs w:val="24"/>
            <w:lang w:val="en-US" w:eastAsia="zh-CN"/>
          </w:rPr>
          <w:delText>3G Security; Generic Authentication Architecture (GAA); System description</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717" w:author="Romano Giovanni" w:date="2017-10-23T22:44:00Z"/>
          <w:rFonts w:eastAsia="SimSun"/>
          <w:color w:val="000000"/>
          <w:sz w:val="27"/>
          <w:szCs w:val="27"/>
          <w:lang w:val="en-US" w:eastAsia="zh-CN"/>
        </w:rPr>
      </w:pPr>
      <w:del w:id="7718" w:author="Romano Giovanni" w:date="2017-10-23T22:44:00Z">
        <w:r w:rsidRPr="00CF3217" w:rsidDel="00D841B9">
          <w:rPr>
            <w:rFonts w:eastAsia="SimSun"/>
            <w:color w:val="000000"/>
            <w:szCs w:val="24"/>
            <w:lang w:val="en-US" w:eastAsia="zh-CN"/>
          </w:rPr>
          <w:delTex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w:delText>
        </w:r>
        <w:r w:rsidRPr="00CF3217" w:rsidDel="00D841B9">
          <w:rPr>
            <w:rFonts w:eastAsia="SimSun"/>
            <w:color w:val="000000"/>
            <w:szCs w:val="24"/>
            <w:lang w:val="en-US" w:eastAsia="zh-CN"/>
          </w:rPr>
          <w:lastRenderedPageBreak/>
          <w:delText>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GBA in turn is then used by many other TSs and TRs to enable specific usages e.g. HTTPS, subscriber certificates.</w:delText>
        </w:r>
      </w:del>
    </w:p>
    <w:p w:rsidR="001D0093" w:rsidRPr="002D5C5B" w:rsidDel="00D841B9" w:rsidRDefault="001D0093" w:rsidP="00C337DE">
      <w:pPr>
        <w:pStyle w:val="Titolo5"/>
        <w:rPr>
          <w:del w:id="7719" w:author="Romano Giovanni" w:date="2017-10-23T22:44:00Z"/>
          <w:rFonts w:eastAsia="SimSun"/>
          <w:bCs/>
          <w:color w:val="000000"/>
          <w:szCs w:val="24"/>
          <w:lang w:val="en-US" w:eastAsia="zh-CN"/>
        </w:rPr>
      </w:pPr>
      <w:del w:id="7720" w:author="Romano Giovanni" w:date="2017-10-23T22:44:00Z">
        <w:r w:rsidRPr="00CF3217" w:rsidDel="00D841B9">
          <w:rPr>
            <w:rFonts w:eastAsia="SimSun"/>
            <w:bCs/>
            <w:color w:val="000000"/>
            <w:szCs w:val="24"/>
            <w:lang w:val="en-US" w:eastAsia="zh-CN"/>
          </w:rPr>
          <w:delText>5.1.2.13.155</w:delText>
        </w:r>
        <w:r w:rsidRPr="00CF3217" w:rsidDel="00D841B9">
          <w:rPr>
            <w:rFonts w:eastAsia="SimSun"/>
            <w:bCs/>
            <w:color w:val="000000"/>
            <w:szCs w:val="24"/>
            <w:lang w:val="en-US" w:eastAsia="zh-CN"/>
          </w:rPr>
          <w:tab/>
          <w:delText>TR 33.924</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721" w:author="Romano Giovanni" w:date="2017-10-23T22:44:00Z"/>
          <w:rFonts w:eastAsia="SimSun"/>
          <w:b/>
          <w:bCs/>
          <w:color w:val="000000"/>
          <w:sz w:val="27"/>
          <w:szCs w:val="27"/>
          <w:lang w:val="en-US" w:eastAsia="zh-CN"/>
        </w:rPr>
      </w:pPr>
      <w:del w:id="7722" w:author="Romano Giovanni" w:date="2017-10-23T22:44:00Z">
        <w:r w:rsidRPr="00CF3217" w:rsidDel="00D841B9">
          <w:rPr>
            <w:rFonts w:eastAsia="SimSun"/>
            <w:b/>
            <w:bCs/>
            <w:color w:val="000000"/>
            <w:szCs w:val="24"/>
            <w:lang w:val="en-US" w:eastAsia="zh-CN"/>
          </w:rPr>
          <w:delText>Identity management and 3GPP security interworking; Identity management and Generic Authentication Architecture (GAA) interworking</w:delText>
        </w:r>
      </w:del>
    </w:p>
    <w:p w:rsidR="001D0093" w:rsidRPr="00CF3217" w:rsidDel="00D841B9" w:rsidRDefault="001D0093" w:rsidP="001D0093">
      <w:pPr>
        <w:widowControl w:val="0"/>
        <w:tabs>
          <w:tab w:val="clear" w:pos="1134"/>
          <w:tab w:val="clear" w:pos="1871"/>
          <w:tab w:val="clear" w:pos="2268"/>
          <w:tab w:val="left" w:pos="90"/>
        </w:tabs>
        <w:overflowPunct/>
        <w:spacing w:before="0"/>
        <w:textAlignment w:val="auto"/>
        <w:rPr>
          <w:del w:id="7723" w:author="Romano Giovanni" w:date="2017-10-23T22:44:00Z"/>
          <w:rFonts w:eastAsia="SimSun"/>
          <w:color w:val="000000"/>
          <w:sz w:val="27"/>
          <w:szCs w:val="27"/>
          <w:lang w:val="en-US" w:eastAsia="zh-CN"/>
        </w:rPr>
      </w:pPr>
      <w:del w:id="7724" w:author="Romano Giovanni" w:date="2017-10-23T22:44:00Z">
        <w:r w:rsidRPr="00CF3217" w:rsidDel="00D841B9">
          <w:rPr>
            <w:rFonts w:eastAsia="SimSun"/>
            <w:color w:val="000000"/>
            <w:szCs w:val="24"/>
            <w:lang w:val="en-US" w:eastAsia="zh-CN"/>
          </w:rPr>
          <w:delText>The objective is to extend identity management as outlined in TS 33.220, TS 33.222, TS 29.109 and TR 33.980 with the latest developments on</w:delText>
        </w:r>
        <w:r w:rsidRPr="00CF3217" w:rsidDel="00D841B9">
          <w:rPr>
            <w:rFonts w:eastAsia="SimSun"/>
            <w:color w:val="000000"/>
            <w:sz w:val="30"/>
            <w:szCs w:val="30"/>
            <w:lang w:val="en-US" w:eastAsia="zh-CN"/>
          </w:rPr>
          <w:delText xml:space="preserve"> </w:delText>
        </w:r>
        <w:r w:rsidRPr="00CF3217" w:rsidDel="00D841B9">
          <w:rPr>
            <w:rFonts w:eastAsia="SimSun"/>
            <w:color w:val="000000"/>
            <w:szCs w:val="24"/>
            <w:lang w:val="en-US" w:eastAsia="zh-CN"/>
          </w:rPr>
          <w:delText>identity management outside of the 3GPP sphere. This will allow a better integration and usage of identity management for services in 3GPP and seamless integration with existing services that are not standardized in 3GPP. This report outlines the interworking of GBA and OpenID.</w:delText>
        </w:r>
      </w:del>
    </w:p>
    <w:p w:rsidR="001D0093" w:rsidRPr="002D5C5B" w:rsidDel="00D841B9" w:rsidRDefault="001D0093" w:rsidP="00C337DE">
      <w:pPr>
        <w:pStyle w:val="Titolo5"/>
        <w:rPr>
          <w:del w:id="7725" w:author="Romano Giovanni" w:date="2017-10-23T22:44:00Z"/>
          <w:rFonts w:eastAsia="SimSun"/>
          <w:bCs/>
          <w:color w:val="000000"/>
          <w:szCs w:val="24"/>
          <w:lang w:val="en-US" w:eastAsia="zh-CN"/>
        </w:rPr>
      </w:pPr>
      <w:del w:id="7726" w:author="Romano Giovanni" w:date="2017-10-23T22:44:00Z">
        <w:r w:rsidRPr="00CF3217" w:rsidDel="00D841B9">
          <w:rPr>
            <w:rFonts w:eastAsia="SimSun"/>
            <w:bCs/>
            <w:color w:val="000000"/>
            <w:szCs w:val="24"/>
            <w:lang w:val="en-US" w:eastAsia="zh-CN"/>
          </w:rPr>
          <w:delText>5.1.2.13.156</w:delText>
        </w:r>
        <w:r w:rsidRPr="00CF3217" w:rsidDel="00D841B9">
          <w:rPr>
            <w:rFonts w:eastAsia="SimSun"/>
            <w:bCs/>
            <w:color w:val="000000"/>
            <w:szCs w:val="24"/>
            <w:lang w:val="en-US" w:eastAsia="zh-CN"/>
          </w:rPr>
          <w:tab/>
          <w:delText>TR 33.937</w:delText>
        </w:r>
      </w:del>
    </w:p>
    <w:p w:rsidR="001D0093" w:rsidRPr="00CF3217" w:rsidDel="00D841B9" w:rsidRDefault="001D0093" w:rsidP="001D0093">
      <w:pPr>
        <w:widowControl w:val="0"/>
        <w:tabs>
          <w:tab w:val="clear" w:pos="1134"/>
          <w:tab w:val="clear" w:pos="1871"/>
          <w:tab w:val="clear" w:pos="2268"/>
          <w:tab w:val="left" w:pos="90"/>
        </w:tabs>
        <w:overflowPunct/>
        <w:spacing w:before="91"/>
        <w:textAlignment w:val="auto"/>
        <w:rPr>
          <w:del w:id="7727" w:author="Romano Giovanni" w:date="2017-10-23T22:44:00Z"/>
          <w:rFonts w:eastAsia="SimSun"/>
          <w:b/>
          <w:bCs/>
          <w:color w:val="000000"/>
          <w:sz w:val="30"/>
          <w:szCs w:val="30"/>
          <w:lang w:val="en-US" w:eastAsia="zh-CN"/>
        </w:rPr>
      </w:pPr>
      <w:del w:id="7728" w:author="Romano Giovanni" w:date="2017-10-23T22:44:00Z">
        <w:r w:rsidRPr="00CF3217" w:rsidDel="00D841B9">
          <w:rPr>
            <w:rFonts w:eastAsia="SimSun"/>
            <w:b/>
            <w:bCs/>
            <w:color w:val="000000"/>
            <w:szCs w:val="24"/>
            <w:lang w:val="en-US" w:eastAsia="zh-CN"/>
          </w:rPr>
          <w:delText>Study of mechanisms for Protection against Unsolicited Communication for IMS (PUCI)</w:delText>
        </w:r>
      </w:del>
    </w:p>
    <w:p w:rsidR="001D0093" w:rsidRPr="00CF3217" w:rsidDel="00D841B9"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7729" w:author="Romano Giovanni" w:date="2017-10-23T22:44:00Z"/>
          <w:rFonts w:eastAsia="SimSun"/>
          <w:color w:val="000000"/>
          <w:szCs w:val="24"/>
          <w:lang w:val="en-US" w:eastAsia="zh-CN"/>
        </w:rPr>
      </w:pPr>
      <w:del w:id="7730" w:author="Romano Giovanni" w:date="2017-10-23T22:44:00Z">
        <w:r w:rsidRPr="00CF3217" w:rsidDel="00D841B9">
          <w:rPr>
            <w:rFonts w:eastAsia="SimSun"/>
            <w:color w:val="000000"/>
            <w:szCs w:val="24"/>
            <w:lang w:val="en-US" w:eastAsia="zh-CN"/>
          </w:rPr>
          <w:delTex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delText>
        </w:r>
        <w:r w:rsidRPr="00CF3217" w:rsidDel="00D841B9">
          <w:rPr>
            <w:rFonts w:eastAsia="SimSun"/>
            <w:szCs w:val="24"/>
            <w:lang w:val="en-US" w:eastAsia="zh-CN"/>
          </w:rPr>
          <w:delText>NGN”.</w:delText>
        </w:r>
      </w:del>
    </w:p>
    <w:p w:rsidR="001D0093" w:rsidRPr="002D5C5B" w:rsidDel="00D841B9" w:rsidRDefault="001D0093" w:rsidP="00C337DE">
      <w:pPr>
        <w:pStyle w:val="Titolo5"/>
        <w:rPr>
          <w:del w:id="7731" w:author="Romano Giovanni" w:date="2017-10-23T22:44:00Z"/>
          <w:rFonts w:eastAsia="SimSun"/>
          <w:bCs/>
          <w:color w:val="000000"/>
          <w:szCs w:val="24"/>
          <w:lang w:val="en-US" w:eastAsia="zh-CN"/>
        </w:rPr>
      </w:pPr>
      <w:del w:id="7732" w:author="Romano Giovanni" w:date="2017-10-23T22:44:00Z">
        <w:r w:rsidRPr="00CF3217" w:rsidDel="00D841B9">
          <w:rPr>
            <w:rFonts w:eastAsia="SimSun"/>
            <w:bCs/>
            <w:color w:val="000000"/>
            <w:szCs w:val="24"/>
            <w:lang w:val="en-US" w:eastAsia="zh-CN"/>
          </w:rPr>
          <w:delText>5.1.2.13.157</w:delText>
        </w:r>
        <w:r w:rsidRPr="00CF3217" w:rsidDel="00D841B9">
          <w:rPr>
            <w:rFonts w:eastAsia="SimSun"/>
            <w:bCs/>
            <w:color w:val="000000"/>
            <w:szCs w:val="24"/>
            <w:lang w:val="en-US" w:eastAsia="zh-CN"/>
          </w:rPr>
          <w:tab/>
          <w:delText>TR 33.980</w:delText>
        </w:r>
      </w:del>
    </w:p>
    <w:p w:rsidR="001D0093" w:rsidRPr="00CF3217" w:rsidDel="00D841B9" w:rsidRDefault="001D0093" w:rsidP="001D0093">
      <w:pPr>
        <w:rPr>
          <w:del w:id="7733" w:author="Romano Giovanni" w:date="2017-10-23T22:44:00Z"/>
          <w:rFonts w:eastAsia="SimSun"/>
          <w:b/>
          <w:bCs/>
          <w:sz w:val="27"/>
          <w:szCs w:val="27"/>
          <w:lang w:val="en-US" w:eastAsia="zh-CN"/>
        </w:rPr>
      </w:pPr>
      <w:del w:id="7734" w:author="Romano Giovanni" w:date="2017-10-23T22:44:00Z">
        <w:r w:rsidRPr="00CF3217" w:rsidDel="00D841B9">
          <w:rPr>
            <w:rFonts w:eastAsia="SimSun"/>
            <w:b/>
            <w:bCs/>
            <w:lang w:val="en-US" w:eastAsia="zh-CN"/>
          </w:rPr>
          <w:delText>Liberty Alliance and 3GPP security interworking; Interworking of Liberty Alliance Identity Federation Framework (ID-FF), Identity Web Services Framework (ID-WSF) and Generic Authentication Architecture (GAA)</w:delText>
        </w:r>
      </w:del>
    </w:p>
    <w:p w:rsidR="001D0093" w:rsidRPr="00CF3217" w:rsidDel="00D841B9" w:rsidRDefault="001D0093" w:rsidP="001D0093">
      <w:pPr>
        <w:rPr>
          <w:del w:id="7735" w:author="Romano Giovanni" w:date="2017-10-23T22:44:00Z"/>
          <w:rFonts w:eastAsia="SimSun"/>
          <w:sz w:val="27"/>
          <w:szCs w:val="27"/>
          <w:lang w:val="en-US" w:eastAsia="zh-CN"/>
        </w:rPr>
      </w:pPr>
      <w:del w:id="7736" w:author="Romano Giovanni" w:date="2017-10-23T22:44:00Z">
        <w:r w:rsidRPr="00CF3217" w:rsidDel="00D841B9">
          <w:rPr>
            <w:rFonts w:eastAsia="SimSun"/>
            <w:lang w:val="en-US" w:eastAsia="zh-CN"/>
          </w:rPr>
          <w:delText>This document provides guidelines on the interworking of the Generic Authentication Architecture (GAA) and the Liberty Alliance architecture.</w:delText>
        </w:r>
        <w:r w:rsidRPr="00CF3217" w:rsidDel="00D841B9">
          <w:rPr>
            <w:rFonts w:eastAsia="SimSun"/>
            <w:sz w:val="30"/>
            <w:szCs w:val="30"/>
            <w:lang w:val="en-US" w:eastAsia="zh-CN"/>
          </w:rPr>
          <w:delText xml:space="preserve"> </w:delText>
        </w:r>
        <w:r w:rsidRPr="00CF3217" w:rsidDel="00D841B9">
          <w:rPr>
            <w:rFonts w:eastAsia="SimSun"/>
            <w:lang w:val="en-US" w:eastAsia="zh-CN"/>
          </w:rPr>
          <w:delTex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delText>
        </w:r>
      </w:del>
    </w:p>
    <w:p w:rsidR="001D0093" w:rsidRPr="002D5C5B" w:rsidDel="00B03FAC" w:rsidRDefault="001D0093" w:rsidP="00C337DE">
      <w:pPr>
        <w:pStyle w:val="Titolo5"/>
        <w:rPr>
          <w:del w:id="7737" w:author="Romano Giovanni" w:date="2017-10-23T22:52:00Z"/>
          <w:rFonts w:eastAsia="SimSun"/>
          <w:bCs/>
          <w:color w:val="000000"/>
          <w:szCs w:val="24"/>
          <w:lang w:val="en-US" w:eastAsia="zh-CN"/>
        </w:rPr>
      </w:pPr>
      <w:del w:id="7738" w:author="Romano Giovanni" w:date="2017-10-23T22:52:00Z">
        <w:r w:rsidRPr="00CF3217" w:rsidDel="00B03FAC">
          <w:rPr>
            <w:rFonts w:eastAsia="SimSun"/>
            <w:bCs/>
            <w:color w:val="000000"/>
            <w:szCs w:val="24"/>
            <w:lang w:val="en-US" w:eastAsia="zh-CN"/>
          </w:rPr>
          <w:delText>5.1.2.13.158</w:delText>
        </w:r>
        <w:r w:rsidRPr="00CF3217" w:rsidDel="00B03FAC">
          <w:rPr>
            <w:rFonts w:eastAsia="SimSun"/>
            <w:bCs/>
            <w:color w:val="000000"/>
            <w:szCs w:val="24"/>
            <w:lang w:val="en-US" w:eastAsia="zh-CN"/>
          </w:rPr>
          <w:tab/>
          <w:delText>TS 35.201</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739" w:author="Romano Giovanni" w:date="2017-10-23T22:52:00Z"/>
          <w:rFonts w:eastAsia="SimSun"/>
          <w:b/>
          <w:bCs/>
          <w:color w:val="000000"/>
          <w:sz w:val="30"/>
          <w:szCs w:val="30"/>
          <w:lang w:val="en-US" w:eastAsia="zh-CN"/>
        </w:rPr>
      </w:pPr>
      <w:del w:id="7740" w:author="Romano Giovanni" w:date="2017-10-23T22:52:00Z">
        <w:r w:rsidRPr="00CF3217" w:rsidDel="00B03FAC">
          <w:rPr>
            <w:rFonts w:eastAsia="SimSun"/>
            <w:b/>
            <w:bCs/>
            <w:color w:val="000000"/>
            <w:szCs w:val="24"/>
            <w:lang w:val="en-US" w:eastAsia="zh-CN"/>
          </w:rPr>
          <w:delText>3G Security; Specification of the 3GPP confidentiality and integrity algorithms; Document 1: f8 and f9 specification</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741" w:author="Romano Giovanni" w:date="2017-10-23T22:52:00Z"/>
          <w:rFonts w:eastAsia="SimSun"/>
          <w:color w:val="000000"/>
          <w:sz w:val="30"/>
          <w:szCs w:val="30"/>
          <w:lang w:val="en-US" w:eastAsia="zh-CN"/>
        </w:rPr>
      </w:pPr>
      <w:del w:id="7742" w:author="Romano Giovanni" w:date="2017-10-23T22:52:00Z">
        <w:r w:rsidRPr="00CF3217" w:rsidDel="00B03FAC">
          <w:rPr>
            <w:rFonts w:eastAsia="SimSun"/>
            <w:color w:val="000000"/>
            <w:szCs w:val="24"/>
            <w:lang w:val="en-US" w:eastAsia="zh-CN"/>
          </w:rPr>
          <w:delText>This specification gives a detailed specification of the 3GPP confidentiality algorithm f8, and the 3GPP integrity algorithm f9.</w:delText>
        </w:r>
      </w:del>
    </w:p>
    <w:p w:rsidR="001D0093" w:rsidRPr="002D5C5B" w:rsidDel="00B03FAC" w:rsidRDefault="001D0093" w:rsidP="00C337DE">
      <w:pPr>
        <w:pStyle w:val="Titolo5"/>
        <w:rPr>
          <w:del w:id="7743" w:author="Romano Giovanni" w:date="2017-10-23T22:52:00Z"/>
          <w:rFonts w:eastAsia="SimSun"/>
          <w:bCs/>
          <w:color w:val="000000"/>
          <w:szCs w:val="24"/>
          <w:lang w:val="en-US" w:eastAsia="zh-CN"/>
        </w:rPr>
      </w:pPr>
      <w:del w:id="7744" w:author="Romano Giovanni" w:date="2017-10-23T22:52:00Z">
        <w:r w:rsidRPr="00CF3217" w:rsidDel="00B03FAC">
          <w:rPr>
            <w:rFonts w:eastAsia="SimSun"/>
            <w:bCs/>
            <w:color w:val="000000"/>
            <w:szCs w:val="24"/>
            <w:lang w:val="en-US" w:eastAsia="zh-CN"/>
          </w:rPr>
          <w:delText>5.1.2.13.159</w:delText>
        </w:r>
        <w:r w:rsidRPr="00CF3217" w:rsidDel="00B03FAC">
          <w:rPr>
            <w:rFonts w:eastAsia="SimSun"/>
            <w:bCs/>
            <w:color w:val="000000"/>
            <w:szCs w:val="24"/>
            <w:lang w:val="en-US" w:eastAsia="zh-CN"/>
          </w:rPr>
          <w:tab/>
          <w:delText>TS 35.202</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745" w:author="Romano Giovanni" w:date="2017-10-23T22:52:00Z"/>
          <w:rFonts w:eastAsia="SimSun"/>
          <w:b/>
          <w:bCs/>
          <w:color w:val="000000"/>
          <w:sz w:val="30"/>
          <w:szCs w:val="30"/>
          <w:lang w:val="en-US" w:eastAsia="zh-CN"/>
        </w:rPr>
      </w:pPr>
      <w:del w:id="7746" w:author="Romano Giovanni" w:date="2017-10-23T22:52:00Z">
        <w:r w:rsidRPr="00CF3217" w:rsidDel="00B03FAC">
          <w:rPr>
            <w:rFonts w:eastAsia="SimSun"/>
            <w:b/>
            <w:bCs/>
            <w:color w:val="000000"/>
            <w:szCs w:val="24"/>
            <w:lang w:val="en-US" w:eastAsia="zh-CN"/>
          </w:rPr>
          <w:delText>3G Security; Specification of the 3GPP confidentiality and integrity algorithms; Document 2: Kasumi specification</w:delText>
        </w:r>
      </w:del>
    </w:p>
    <w:p w:rsidR="001D0093" w:rsidRPr="00CF3217" w:rsidDel="00B03FAC" w:rsidRDefault="001D0093" w:rsidP="001D0093">
      <w:pPr>
        <w:widowControl w:val="0"/>
        <w:tabs>
          <w:tab w:val="clear" w:pos="1134"/>
          <w:tab w:val="clear" w:pos="1871"/>
          <w:tab w:val="clear" w:pos="2268"/>
          <w:tab w:val="left" w:pos="90"/>
        </w:tabs>
        <w:overflowPunct/>
        <w:spacing w:before="0"/>
        <w:textAlignment w:val="auto"/>
        <w:rPr>
          <w:del w:id="7747" w:author="Romano Giovanni" w:date="2017-10-23T22:52:00Z"/>
          <w:rFonts w:eastAsia="SimSun"/>
          <w:color w:val="000000"/>
          <w:sz w:val="27"/>
          <w:szCs w:val="27"/>
          <w:lang w:val="en-US" w:eastAsia="zh-CN"/>
        </w:rPr>
      </w:pPr>
      <w:del w:id="7748" w:author="Romano Giovanni" w:date="2017-10-23T22:52:00Z">
        <w:r w:rsidRPr="00CF3217" w:rsidDel="00B03FAC">
          <w:rPr>
            <w:rFonts w:eastAsia="SimSun"/>
            <w:color w:val="000000"/>
            <w:szCs w:val="24"/>
            <w:lang w:val="en-US" w:eastAsia="zh-CN"/>
          </w:rPr>
          <w:delText xml:space="preserve">This specification gives a detailed specification of the 3GPP Algorithm KASUMI. KASUMI is a block cipher that forms the heart of the 3GPP </w:delText>
        </w:r>
        <w:r w:rsidRPr="00CF3217" w:rsidDel="00B03FAC">
          <w:rPr>
            <w:rFonts w:eastAsia="SimSun"/>
            <w:color w:val="000000"/>
            <w:szCs w:val="24"/>
            <w:lang w:val="en-US" w:eastAsia="zh-CN"/>
          </w:rPr>
          <w:lastRenderedPageBreak/>
          <w:delText>confidentiality algorithm f8, and the 3GPP integrity algorithm f9.</w:delText>
        </w:r>
      </w:del>
    </w:p>
    <w:p w:rsidR="001D0093" w:rsidRPr="002D5C5B" w:rsidDel="00B03FAC" w:rsidRDefault="001D0093" w:rsidP="00C337DE">
      <w:pPr>
        <w:pStyle w:val="Titolo5"/>
        <w:rPr>
          <w:del w:id="7749" w:author="Romano Giovanni" w:date="2017-10-23T22:52:00Z"/>
          <w:rFonts w:eastAsia="SimSun"/>
          <w:bCs/>
          <w:color w:val="000000"/>
          <w:szCs w:val="24"/>
          <w:lang w:val="en-US" w:eastAsia="zh-CN"/>
        </w:rPr>
      </w:pPr>
      <w:del w:id="7750" w:author="Romano Giovanni" w:date="2017-10-23T22:52:00Z">
        <w:r w:rsidRPr="00CF3217" w:rsidDel="00B03FAC">
          <w:rPr>
            <w:rFonts w:eastAsia="SimSun"/>
            <w:bCs/>
            <w:color w:val="000000"/>
            <w:szCs w:val="24"/>
            <w:lang w:val="en-US" w:eastAsia="zh-CN"/>
          </w:rPr>
          <w:delText>5.1.2.13.160</w:delText>
        </w:r>
        <w:r w:rsidRPr="00CF3217" w:rsidDel="00B03FAC">
          <w:rPr>
            <w:rFonts w:eastAsia="SimSun"/>
            <w:bCs/>
            <w:color w:val="000000"/>
            <w:szCs w:val="24"/>
            <w:lang w:val="en-US" w:eastAsia="zh-CN"/>
          </w:rPr>
          <w:tab/>
          <w:delText>TS 35.203</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751" w:author="Romano Giovanni" w:date="2017-10-23T22:52:00Z"/>
          <w:rFonts w:eastAsia="SimSun"/>
          <w:b/>
          <w:bCs/>
          <w:color w:val="000000"/>
          <w:sz w:val="30"/>
          <w:szCs w:val="30"/>
          <w:lang w:val="en-US" w:eastAsia="zh-CN"/>
        </w:rPr>
      </w:pPr>
      <w:del w:id="7752" w:author="Romano Giovanni" w:date="2017-10-23T22:52:00Z">
        <w:r w:rsidRPr="00CF3217" w:rsidDel="00B03FAC">
          <w:rPr>
            <w:rFonts w:eastAsia="SimSun"/>
            <w:b/>
            <w:bCs/>
            <w:color w:val="000000"/>
            <w:szCs w:val="24"/>
            <w:lang w:val="en-US" w:eastAsia="zh-CN"/>
          </w:rPr>
          <w:delText>3G Security; Specification of the 3GPP confidentiality and integrity algorithms; Document 3: Implementors’ test data</w:delText>
        </w:r>
      </w:del>
    </w:p>
    <w:p w:rsidR="001D0093" w:rsidRPr="00CF3217" w:rsidDel="00B03FAC" w:rsidRDefault="001D0093" w:rsidP="001D0093">
      <w:pPr>
        <w:widowControl w:val="0"/>
        <w:tabs>
          <w:tab w:val="clear" w:pos="1134"/>
          <w:tab w:val="clear" w:pos="1871"/>
          <w:tab w:val="clear" w:pos="2268"/>
          <w:tab w:val="left" w:pos="90"/>
        </w:tabs>
        <w:overflowPunct/>
        <w:spacing w:before="0"/>
        <w:textAlignment w:val="auto"/>
        <w:rPr>
          <w:del w:id="7753" w:author="Romano Giovanni" w:date="2017-10-23T22:52:00Z"/>
          <w:rFonts w:eastAsia="SimSun"/>
          <w:color w:val="000000"/>
          <w:sz w:val="27"/>
          <w:szCs w:val="27"/>
          <w:lang w:val="en-US" w:eastAsia="zh-CN"/>
        </w:rPr>
      </w:pPr>
      <w:del w:id="7754" w:author="Romano Giovanni" w:date="2017-10-23T22:52:00Z">
        <w:r w:rsidRPr="00CF3217" w:rsidDel="00B03FAC">
          <w:rPr>
            <w:rFonts w:eastAsia="SimSun"/>
            <w:color w:val="000000"/>
            <w:szCs w:val="24"/>
            <w:lang w:val="en-US" w:eastAsia="zh-CN"/>
          </w:rPr>
          <w:delText>This specification gives detailed test data for implementors of the algorithm set. It provides visibility of the internal state of the algorithm to aid in the realization of the algorithms.</w:delText>
        </w:r>
      </w:del>
    </w:p>
    <w:p w:rsidR="001D0093" w:rsidRPr="002D5C5B" w:rsidDel="00B03FAC" w:rsidRDefault="001D0093" w:rsidP="00C337DE">
      <w:pPr>
        <w:pStyle w:val="Titolo5"/>
        <w:rPr>
          <w:del w:id="7755" w:author="Romano Giovanni" w:date="2017-10-23T22:52:00Z"/>
          <w:rFonts w:eastAsia="SimSun"/>
          <w:bCs/>
          <w:color w:val="000000"/>
          <w:szCs w:val="24"/>
          <w:lang w:val="en-US" w:eastAsia="zh-CN"/>
        </w:rPr>
      </w:pPr>
      <w:del w:id="7756" w:author="Romano Giovanni" w:date="2017-10-23T22:52:00Z">
        <w:r w:rsidRPr="00CF3217" w:rsidDel="00B03FAC">
          <w:rPr>
            <w:rFonts w:eastAsia="SimSun"/>
            <w:bCs/>
            <w:color w:val="000000"/>
            <w:szCs w:val="24"/>
            <w:lang w:val="en-US" w:eastAsia="zh-CN"/>
          </w:rPr>
          <w:delText>5.1.2.13.161</w:delText>
        </w:r>
        <w:r w:rsidRPr="00CF3217" w:rsidDel="00B03FAC">
          <w:rPr>
            <w:rFonts w:eastAsia="SimSun"/>
            <w:bCs/>
            <w:color w:val="000000"/>
            <w:szCs w:val="24"/>
            <w:lang w:val="en-US" w:eastAsia="zh-CN"/>
          </w:rPr>
          <w:tab/>
          <w:delText>TS 35.204</w:delText>
        </w:r>
      </w:del>
    </w:p>
    <w:p w:rsidR="001D0093" w:rsidRPr="00CF3217" w:rsidDel="00B03FAC" w:rsidRDefault="001D0093" w:rsidP="001D0093">
      <w:pPr>
        <w:keepNext/>
        <w:keepLines/>
        <w:widowControl w:val="0"/>
        <w:tabs>
          <w:tab w:val="clear" w:pos="1134"/>
          <w:tab w:val="clear" w:pos="1871"/>
          <w:tab w:val="clear" w:pos="2268"/>
          <w:tab w:val="left" w:pos="90"/>
        </w:tabs>
        <w:overflowPunct/>
        <w:spacing w:before="91"/>
        <w:textAlignment w:val="auto"/>
        <w:rPr>
          <w:del w:id="7757" w:author="Romano Giovanni" w:date="2017-10-23T22:52:00Z"/>
          <w:rFonts w:eastAsia="SimSun"/>
          <w:b/>
          <w:bCs/>
          <w:color w:val="000000"/>
          <w:sz w:val="30"/>
          <w:szCs w:val="30"/>
          <w:lang w:val="en-US" w:eastAsia="zh-CN"/>
        </w:rPr>
      </w:pPr>
      <w:del w:id="7758" w:author="Romano Giovanni" w:date="2017-10-23T22:52:00Z">
        <w:r w:rsidRPr="00CF3217" w:rsidDel="00B03FAC">
          <w:rPr>
            <w:rFonts w:eastAsia="SimSun"/>
            <w:b/>
            <w:bCs/>
            <w:color w:val="000000"/>
            <w:szCs w:val="24"/>
            <w:lang w:val="en-US" w:eastAsia="zh-CN"/>
          </w:rPr>
          <w:delText>3G Security; Specification of the 3GPP confidentiality and integrity algorithms; Document 4: Design conformance test data</w:delText>
        </w:r>
      </w:del>
    </w:p>
    <w:p w:rsidR="001D0093" w:rsidRPr="00CF3217" w:rsidDel="00B03FAC" w:rsidRDefault="001D0093" w:rsidP="001D0093">
      <w:pPr>
        <w:widowControl w:val="0"/>
        <w:tabs>
          <w:tab w:val="clear" w:pos="1134"/>
          <w:tab w:val="clear" w:pos="1871"/>
          <w:tab w:val="clear" w:pos="2268"/>
          <w:tab w:val="left" w:pos="90"/>
        </w:tabs>
        <w:overflowPunct/>
        <w:spacing w:before="0"/>
        <w:textAlignment w:val="auto"/>
        <w:rPr>
          <w:del w:id="7759" w:author="Romano Giovanni" w:date="2017-10-23T22:52:00Z"/>
          <w:rFonts w:eastAsia="SimSun"/>
          <w:color w:val="000000"/>
          <w:sz w:val="27"/>
          <w:szCs w:val="27"/>
          <w:lang w:val="en-US" w:eastAsia="zh-CN"/>
        </w:rPr>
      </w:pPr>
      <w:del w:id="7760" w:author="Romano Giovanni" w:date="2017-10-23T22:52:00Z">
        <w:r w:rsidRPr="00CF3217" w:rsidDel="00B03FAC">
          <w:rPr>
            <w:rFonts w:eastAsia="SimSun"/>
            <w:color w:val="000000"/>
            <w:szCs w:val="24"/>
            <w:lang w:val="en-US" w:eastAsia="zh-CN"/>
          </w:rPr>
          <w:delText>This specification gives black-box test data for the algorithm set. The test data has been selected to give a high degree of confidence that the implementation is correct. However, no claim is made that conformance with this test data guarantees a correct implementation.</w:delText>
        </w:r>
      </w:del>
    </w:p>
    <w:p w:rsidR="001D0093" w:rsidRPr="002D5C5B" w:rsidDel="00B03FAC" w:rsidRDefault="001D0093" w:rsidP="00C337DE">
      <w:pPr>
        <w:pStyle w:val="Titolo5"/>
        <w:rPr>
          <w:del w:id="7761" w:author="Romano Giovanni" w:date="2017-10-23T22:52:00Z"/>
          <w:rFonts w:eastAsia="SimSun"/>
          <w:bCs/>
          <w:color w:val="000000"/>
          <w:szCs w:val="24"/>
          <w:lang w:val="en-US" w:eastAsia="zh-CN"/>
        </w:rPr>
      </w:pPr>
      <w:del w:id="7762" w:author="Romano Giovanni" w:date="2017-10-23T22:52:00Z">
        <w:r w:rsidRPr="00CF3217" w:rsidDel="00B03FAC">
          <w:rPr>
            <w:rFonts w:eastAsia="SimSun"/>
            <w:bCs/>
            <w:color w:val="000000"/>
            <w:szCs w:val="24"/>
            <w:lang w:val="en-US" w:eastAsia="zh-CN"/>
          </w:rPr>
          <w:delText>5.1.2.13.162</w:delText>
        </w:r>
        <w:r w:rsidRPr="00CF3217" w:rsidDel="00B03FAC">
          <w:rPr>
            <w:rFonts w:eastAsia="SimSun"/>
            <w:bCs/>
            <w:color w:val="000000"/>
            <w:szCs w:val="24"/>
            <w:lang w:val="en-US" w:eastAsia="zh-CN"/>
          </w:rPr>
          <w:tab/>
          <w:delText>TS 35.205</w:delText>
        </w:r>
      </w:del>
    </w:p>
    <w:p w:rsidR="001D0093" w:rsidRPr="00CF3217" w:rsidDel="00B03FAC" w:rsidRDefault="001D0093" w:rsidP="001D0093">
      <w:pPr>
        <w:rPr>
          <w:del w:id="7763" w:author="Romano Giovanni" w:date="2017-10-23T22:52:00Z"/>
          <w:rFonts w:eastAsia="SimSun"/>
          <w:b/>
          <w:bCs/>
          <w:sz w:val="27"/>
          <w:szCs w:val="27"/>
          <w:lang w:val="en-US" w:eastAsia="zh-CN"/>
        </w:rPr>
      </w:pPr>
      <w:del w:id="7764" w:author="Romano Giovanni" w:date="2017-10-23T22:52:00Z">
        <w:r w:rsidRPr="00CF3217" w:rsidDel="00B03FAC">
          <w:rPr>
            <w:rFonts w:eastAsia="SimSun"/>
            <w:b/>
            <w:bCs/>
            <w:lang w:val="en-US" w:eastAsia="zh-CN"/>
          </w:rPr>
          <w:delText>3G Security; Specification of the MILENAGE algorithm set: An example algorithm set for the 3GPP authentication and key generation functions f1, f1*, f2, f3, f4, f5 and f5*; Document 1: General</w:delText>
        </w:r>
      </w:del>
    </w:p>
    <w:p w:rsidR="001D0093" w:rsidRPr="00CF3217" w:rsidDel="00B03FAC" w:rsidRDefault="001D0093" w:rsidP="001D0093">
      <w:pPr>
        <w:rPr>
          <w:del w:id="7765" w:author="Romano Giovanni" w:date="2017-10-23T22:52:00Z"/>
          <w:rFonts w:eastAsia="SimSun"/>
          <w:lang w:val="en-US" w:eastAsia="zh-CN"/>
        </w:rPr>
      </w:pPr>
      <w:del w:id="7766" w:author="Romano Giovanni" w:date="2017-10-23T22:52:00Z">
        <w:r w:rsidRPr="00CF3217" w:rsidDel="00B03FAC">
          <w:rPr>
            <w:rFonts w:eastAsia="SimSun"/>
            <w:lang w:val="en-US" w:eastAsia="zh-CN"/>
          </w:rPr>
          <w:delText>This report is a description of the work undertaken by an ETSI SAGE Task Force on the design of the Milenage Algorithm Set: an example set of 3GPP Authentication and Key Generation Functions.</w:delText>
        </w:r>
      </w:del>
    </w:p>
    <w:p w:rsidR="001D0093" w:rsidRPr="00CF3217" w:rsidDel="00B03FAC" w:rsidRDefault="001D0093" w:rsidP="001D0093">
      <w:pPr>
        <w:rPr>
          <w:del w:id="7767" w:author="Romano Giovanni" w:date="2017-10-23T22:52:00Z"/>
          <w:rFonts w:eastAsia="SimSun"/>
          <w:lang w:val="en-US" w:eastAsia="zh-CN"/>
        </w:rPr>
      </w:pPr>
      <w:del w:id="7768" w:author="Romano Giovanni" w:date="2017-10-23T22:52:00Z">
        <w:r w:rsidRPr="00CF3217" w:rsidDel="00B03FAC">
          <w:rPr>
            <w:rFonts w:eastAsia="SimSun"/>
            <w:lang w:val="en-US" w:eastAsia="zh-CN"/>
          </w:rPr>
          <w:delTex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delText>
        </w:r>
      </w:del>
    </w:p>
    <w:p w:rsidR="001D0093" w:rsidRPr="00CF3217" w:rsidDel="00B03FAC" w:rsidRDefault="001D0093" w:rsidP="001D0093">
      <w:pPr>
        <w:rPr>
          <w:del w:id="7769" w:author="Romano Giovanni" w:date="2017-10-23T22:52:00Z"/>
          <w:rFonts w:eastAsia="SimSun"/>
          <w:lang w:val="en-US" w:eastAsia="zh-CN"/>
        </w:rPr>
      </w:pPr>
      <w:del w:id="7770" w:author="Romano Giovanni" w:date="2017-10-23T22:52:00Z">
        <w:r w:rsidRPr="00CF3217" w:rsidDel="00B03FAC">
          <w:rPr>
            <w:rFonts w:eastAsia="SimSun"/>
            <w:lang w:val="en-US" w:eastAsia="zh-CN"/>
          </w:rPr>
          <w:delText xml:space="preserve">The requirement specification from 3GPP SA3 stated that operator personalization of the example set must be possible and that the basic kernel must be possible to replace. </w:delText>
        </w:r>
      </w:del>
    </w:p>
    <w:p w:rsidR="001D0093" w:rsidRPr="00CF3217" w:rsidDel="00B03FAC" w:rsidRDefault="001D0093" w:rsidP="001D0093">
      <w:pPr>
        <w:rPr>
          <w:del w:id="7771" w:author="Romano Giovanni" w:date="2017-10-23T22:52:00Z"/>
          <w:rFonts w:eastAsia="SimSun"/>
          <w:lang w:val="en-US" w:eastAsia="zh-CN"/>
        </w:rPr>
      </w:pPr>
      <w:del w:id="7772" w:author="Romano Giovanni" w:date="2017-10-23T22:52:00Z">
        <w:r w:rsidRPr="00CF3217" w:rsidDel="00B03FAC">
          <w:rPr>
            <w:rFonts w:eastAsia="SimSun"/>
            <w:lang w:val="en-US" w:eastAsia="zh-CN"/>
          </w:rPr>
          <w:delText xml:space="preserve">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delText>
        </w:r>
      </w:del>
    </w:p>
    <w:p w:rsidR="001D0093" w:rsidRPr="00CF3217" w:rsidDel="00B03FAC" w:rsidRDefault="001D0093" w:rsidP="001D0093">
      <w:pPr>
        <w:rPr>
          <w:del w:id="7773" w:author="Romano Giovanni" w:date="2017-10-23T22:52:00Z"/>
          <w:rFonts w:eastAsia="SimSun"/>
          <w:lang w:val="en-US" w:eastAsia="zh-CN"/>
        </w:rPr>
      </w:pPr>
      <w:del w:id="7774" w:author="Romano Giovanni" w:date="2017-10-23T22:52:00Z">
        <w:r w:rsidRPr="00CF3217" w:rsidDel="00B03FAC">
          <w:rPr>
            <w:rFonts w:eastAsia="SimSun"/>
            <w:lang w:val="en-US" w:eastAsia="zh-CN"/>
          </w:rPr>
          <w:delText xml:space="preserve">–   A formal specification of both the modes and the example kernel; </w:delText>
        </w:r>
      </w:del>
    </w:p>
    <w:p w:rsidR="001D0093" w:rsidRPr="00CF3217" w:rsidDel="00B03FAC" w:rsidRDefault="001D0093" w:rsidP="001D0093">
      <w:pPr>
        <w:rPr>
          <w:del w:id="7775" w:author="Romano Giovanni" w:date="2017-10-23T22:52:00Z"/>
          <w:rFonts w:eastAsia="SimSun"/>
          <w:lang w:val="en-US" w:eastAsia="zh-CN"/>
        </w:rPr>
      </w:pPr>
      <w:del w:id="7776" w:author="Romano Giovanni" w:date="2017-10-23T22:52:00Z">
        <w:r w:rsidRPr="00CF3217" w:rsidDel="00B03FAC">
          <w:rPr>
            <w:rFonts w:eastAsia="SimSun"/>
            <w:lang w:val="en-US" w:eastAsia="zh-CN"/>
          </w:rPr>
          <w:delText>–   A detailed test</w:delText>
        </w:r>
        <w:r w:rsidRPr="00CF3217" w:rsidDel="00B03FAC">
          <w:rPr>
            <w:rFonts w:eastAsia="SimSun"/>
            <w:sz w:val="27"/>
            <w:szCs w:val="27"/>
            <w:lang w:val="en-US" w:eastAsia="zh-CN"/>
          </w:rPr>
          <w:delText xml:space="preserve"> </w:delText>
        </w:r>
        <w:r w:rsidRPr="00CF3217" w:rsidDel="00B03FAC">
          <w:rPr>
            <w:rFonts w:eastAsia="SimSun"/>
            <w:lang w:val="en-US" w:eastAsia="zh-CN"/>
          </w:rPr>
          <w:delText xml:space="preserve">data document, covering modes and the example kernel; </w:delText>
        </w:r>
      </w:del>
    </w:p>
    <w:p w:rsidR="001D0093" w:rsidRPr="00CF3217" w:rsidDel="00B03FAC" w:rsidRDefault="001D0093" w:rsidP="001D0093">
      <w:pPr>
        <w:rPr>
          <w:del w:id="7777" w:author="Romano Giovanni" w:date="2017-10-23T22:52:00Z"/>
          <w:rFonts w:eastAsia="SimSun"/>
          <w:sz w:val="27"/>
          <w:szCs w:val="27"/>
          <w:lang w:val="en-US" w:eastAsia="zh-CN"/>
        </w:rPr>
      </w:pPr>
      <w:del w:id="7778" w:author="Romano Giovanni" w:date="2017-10-23T22:52:00Z">
        <w:r w:rsidRPr="00CF3217" w:rsidDel="00B03FAC">
          <w:rPr>
            <w:rFonts w:eastAsia="SimSun"/>
            <w:lang w:val="en-US" w:eastAsia="zh-CN"/>
          </w:rPr>
          <w:delText>–   A “black box” test data document. A detailed summary of the evaluation is provided</w:delText>
        </w:r>
        <w:r w:rsidRPr="00CF3217" w:rsidDel="00B03FAC">
          <w:rPr>
            <w:rFonts w:eastAsia="SimSun"/>
            <w:sz w:val="27"/>
            <w:szCs w:val="27"/>
            <w:lang w:val="en-US" w:eastAsia="zh-CN"/>
          </w:rPr>
          <w:delText xml:space="preserve"> </w:delText>
        </w:r>
        <w:r w:rsidRPr="00CF3217" w:rsidDel="00B03FAC">
          <w:rPr>
            <w:rFonts w:eastAsia="SimSun"/>
            <w:lang w:val="en-US" w:eastAsia="zh-CN"/>
          </w:rPr>
          <w:delText>in a public evaluation report, ETSI SAGE 3GPP AF TF: “Report on the design and evaluation of 3GPP Authentication and Key Generation Functions”. This report gives an overview of the overall work by the task force.</w:delText>
        </w:r>
      </w:del>
    </w:p>
    <w:p w:rsidR="001D0093" w:rsidRPr="002D5C5B" w:rsidDel="00B03FAC" w:rsidRDefault="001D0093" w:rsidP="00C337DE">
      <w:pPr>
        <w:pStyle w:val="Titolo5"/>
        <w:rPr>
          <w:del w:id="7779" w:author="Romano Giovanni" w:date="2017-10-23T22:52:00Z"/>
          <w:rFonts w:eastAsia="SimSun"/>
          <w:bCs/>
          <w:color w:val="000000"/>
          <w:szCs w:val="24"/>
          <w:lang w:val="en-US" w:eastAsia="zh-CN"/>
        </w:rPr>
      </w:pPr>
      <w:del w:id="7780" w:author="Romano Giovanni" w:date="2017-10-23T22:52:00Z">
        <w:r w:rsidRPr="00CF3217" w:rsidDel="00B03FAC">
          <w:rPr>
            <w:rFonts w:eastAsia="SimSun"/>
            <w:bCs/>
            <w:color w:val="000000"/>
            <w:szCs w:val="24"/>
            <w:lang w:val="en-US" w:eastAsia="zh-CN"/>
          </w:rPr>
          <w:lastRenderedPageBreak/>
          <w:delText>5.1.2.13.163</w:delText>
        </w:r>
        <w:r w:rsidRPr="00CF3217" w:rsidDel="00B03FAC">
          <w:rPr>
            <w:rFonts w:eastAsia="SimSun"/>
            <w:bCs/>
            <w:color w:val="000000"/>
            <w:szCs w:val="24"/>
            <w:lang w:val="en-US" w:eastAsia="zh-CN"/>
          </w:rPr>
          <w:tab/>
          <w:delText>TS 35.206</w:delText>
        </w:r>
      </w:del>
    </w:p>
    <w:p w:rsidR="001D0093" w:rsidRPr="00CF3217" w:rsidDel="00B03FAC" w:rsidRDefault="001D0093" w:rsidP="001D0093">
      <w:pPr>
        <w:rPr>
          <w:del w:id="7781" w:author="Romano Giovanni" w:date="2017-10-23T22:52:00Z"/>
          <w:rFonts w:eastAsia="SimSun"/>
          <w:b/>
          <w:bCs/>
          <w:sz w:val="27"/>
          <w:szCs w:val="27"/>
          <w:lang w:val="en-US" w:eastAsia="zh-CN"/>
        </w:rPr>
      </w:pPr>
      <w:del w:id="7782" w:author="Romano Giovanni" w:date="2017-10-23T22:52:00Z">
        <w:r w:rsidRPr="00CF3217" w:rsidDel="00B03FAC">
          <w:rPr>
            <w:rFonts w:eastAsia="SimSun"/>
            <w:b/>
            <w:bCs/>
            <w:lang w:val="en-US" w:eastAsia="zh-CN"/>
          </w:rPr>
          <w:delText>3G Security; Specification of the MILENAGE algorithm set: An example algorithm set for the 3GPP authentication and key generation functions f1, f1*, f2, f3, f4, f5 and f5*; Document 2: Algorithm specification</w:delText>
        </w:r>
      </w:del>
    </w:p>
    <w:p w:rsidR="001D0093" w:rsidRPr="00CF3217" w:rsidDel="00B03FAC" w:rsidRDefault="001D0093" w:rsidP="001D0093">
      <w:pPr>
        <w:rPr>
          <w:del w:id="7783" w:author="Romano Giovanni" w:date="2017-10-23T22:52:00Z"/>
          <w:rFonts w:eastAsia="SimSun"/>
          <w:sz w:val="27"/>
          <w:szCs w:val="27"/>
          <w:lang w:val="en-US" w:eastAsia="zh-CN"/>
        </w:rPr>
      </w:pPr>
      <w:del w:id="7784" w:author="Romano Giovanni" w:date="2017-10-23T22:52:00Z">
        <w:r w:rsidRPr="00CF3217" w:rsidDel="00B03FAC">
          <w:rPr>
            <w:rFonts w:eastAsia="SimSun"/>
            <w:lang w:val="en-US" w:eastAsia="zh-CN"/>
          </w:rPr>
          <w:delText>This document has been prepared by the 3GPP Task Force, and contains an example set of algorithms which may be used as the authentication and key generation functions f1, f1*, f2, f3, f4, f5 and f5*. (It is not mandatory that the particular algorithms specified in this document are used</w:delText>
        </w:r>
        <w:r w:rsidRPr="00CF3217" w:rsidDel="00B03FAC">
          <w:rPr>
            <w:rFonts w:eastAsia="SimSun"/>
            <w:sz w:val="27"/>
            <w:szCs w:val="27"/>
            <w:lang w:val="en-US" w:eastAsia="zh-CN"/>
          </w:rPr>
          <w:delText xml:space="preserve"> </w:delText>
        </w:r>
        <w:r w:rsidRPr="00CF3217" w:rsidDel="00B03FAC">
          <w:rPr>
            <w:rFonts w:eastAsia="SimSun"/>
            <w:lang w:val="en-US" w:eastAsia="zh-CN"/>
          </w:rPr>
          <w:delText>– all seven functions are operator-specifiable rather than being fully standardized.)</w:delText>
        </w:r>
      </w:del>
    </w:p>
    <w:p w:rsidR="001D0093" w:rsidRPr="00693931" w:rsidDel="00B03FAC" w:rsidRDefault="001D0093" w:rsidP="00C337DE">
      <w:pPr>
        <w:pStyle w:val="Titolo5"/>
        <w:rPr>
          <w:del w:id="7785" w:author="Romano Giovanni" w:date="2017-10-23T22:52:00Z"/>
          <w:rFonts w:eastAsia="SimSun"/>
          <w:bCs/>
          <w:color w:val="000000"/>
          <w:szCs w:val="24"/>
          <w:lang w:val="en-US" w:eastAsia="zh-CN"/>
        </w:rPr>
      </w:pPr>
      <w:del w:id="7786" w:author="Romano Giovanni" w:date="2017-10-23T22:52:00Z">
        <w:r w:rsidRPr="00CF3217" w:rsidDel="00B03FAC">
          <w:rPr>
            <w:rFonts w:eastAsia="SimSun"/>
            <w:bCs/>
            <w:color w:val="000000"/>
            <w:szCs w:val="24"/>
            <w:lang w:val="en-US" w:eastAsia="zh-CN"/>
          </w:rPr>
          <w:delText>5.1.2.13.164</w:delText>
        </w:r>
        <w:r w:rsidRPr="00CF3217" w:rsidDel="00B03FAC">
          <w:rPr>
            <w:rFonts w:eastAsia="SimSun"/>
            <w:bCs/>
            <w:color w:val="000000"/>
            <w:szCs w:val="24"/>
            <w:lang w:val="en-US" w:eastAsia="zh-CN"/>
          </w:rPr>
          <w:tab/>
          <w:delText>TS 35.207</w:delText>
        </w:r>
      </w:del>
    </w:p>
    <w:p w:rsidR="001D0093" w:rsidRPr="00CF3217" w:rsidDel="00B03FAC" w:rsidRDefault="001D0093" w:rsidP="001D0093">
      <w:pPr>
        <w:rPr>
          <w:del w:id="7787" w:author="Romano Giovanni" w:date="2017-10-23T22:52:00Z"/>
          <w:rFonts w:eastAsia="SimSun"/>
          <w:b/>
          <w:bCs/>
          <w:sz w:val="27"/>
          <w:szCs w:val="27"/>
          <w:lang w:val="en-US" w:eastAsia="zh-CN"/>
        </w:rPr>
      </w:pPr>
      <w:del w:id="7788" w:author="Romano Giovanni" w:date="2017-10-23T22:52:00Z">
        <w:r w:rsidRPr="00CF3217" w:rsidDel="00B03FAC">
          <w:rPr>
            <w:rFonts w:eastAsia="SimSun"/>
            <w:b/>
            <w:bCs/>
            <w:lang w:val="en-US" w:eastAsia="zh-CN"/>
          </w:rPr>
          <w:delText>3G Security; Specification of the MILENAGE algorithm set: An example algorithm set for the 3GPP authentication and key generation functions f1, f1*, f2, f3, f4, f5 and f5*; Document 3: Implementors’ test data</w:delText>
        </w:r>
      </w:del>
    </w:p>
    <w:p w:rsidR="001D0093" w:rsidRPr="00CF3217" w:rsidDel="00B03FAC" w:rsidRDefault="001D0093" w:rsidP="001D0093">
      <w:pPr>
        <w:rPr>
          <w:del w:id="7789" w:author="Romano Giovanni" w:date="2017-10-23T22:52:00Z"/>
          <w:rFonts w:eastAsia="SimSun"/>
          <w:sz w:val="27"/>
          <w:szCs w:val="27"/>
          <w:lang w:val="en-US" w:eastAsia="zh-CN"/>
        </w:rPr>
      </w:pPr>
      <w:del w:id="7790" w:author="Romano Giovanni" w:date="2017-10-23T22:52:00Z">
        <w:r w:rsidRPr="00CF3217" w:rsidDel="00B03FAC">
          <w:rPr>
            <w:rFonts w:eastAsia="SimSun"/>
            <w:lang w:val="en-US" w:eastAsia="zh-CN"/>
          </w:rPr>
          <w:delText>This document has been prepared by the 3GPP Task Force, and contains an example set of algorithms which may be used as the authentication and key generation functions f1, f1*, f2, f3, f4, f5 and f5*. (It is not mandatory that the particular algorithms specified in this document are used</w:delText>
        </w:r>
        <w:r w:rsidRPr="00CF3217" w:rsidDel="00B03FAC">
          <w:rPr>
            <w:rFonts w:eastAsia="SimSun"/>
            <w:sz w:val="27"/>
            <w:szCs w:val="27"/>
            <w:lang w:val="en-US" w:eastAsia="zh-CN"/>
          </w:rPr>
          <w:delText xml:space="preserve"> </w:delText>
        </w:r>
        <w:r w:rsidRPr="00CF3217" w:rsidDel="00B03FAC">
          <w:rPr>
            <w:rFonts w:eastAsia="SimSun"/>
            <w:lang w:val="en-US" w:eastAsia="zh-CN"/>
          </w:rPr>
          <w:delText>– all seven functions are operator-specifiable rather than being fully standardized.)</w:delText>
        </w:r>
      </w:del>
    </w:p>
    <w:p w:rsidR="001D0093" w:rsidRPr="002D5C5B" w:rsidDel="00B03FAC" w:rsidRDefault="001D0093" w:rsidP="00C337DE">
      <w:pPr>
        <w:pStyle w:val="Titolo5"/>
        <w:rPr>
          <w:del w:id="7791" w:author="Romano Giovanni" w:date="2017-10-23T22:52:00Z"/>
          <w:rFonts w:eastAsia="SimSun"/>
          <w:bCs/>
          <w:color w:val="000000"/>
          <w:szCs w:val="24"/>
          <w:lang w:val="en-US" w:eastAsia="zh-CN"/>
        </w:rPr>
      </w:pPr>
      <w:del w:id="7792" w:author="Romano Giovanni" w:date="2017-10-23T22:52:00Z">
        <w:r w:rsidRPr="00CF3217" w:rsidDel="00B03FAC">
          <w:rPr>
            <w:rFonts w:eastAsia="SimSun"/>
            <w:bCs/>
            <w:color w:val="000000"/>
            <w:szCs w:val="24"/>
            <w:lang w:val="en-US" w:eastAsia="zh-CN"/>
          </w:rPr>
          <w:delText>5.1.2.13.165</w:delText>
        </w:r>
        <w:r w:rsidRPr="00CF3217" w:rsidDel="00B03FAC">
          <w:rPr>
            <w:rFonts w:eastAsia="SimSun"/>
            <w:bCs/>
            <w:color w:val="000000"/>
            <w:szCs w:val="24"/>
            <w:lang w:val="en-US" w:eastAsia="zh-CN"/>
          </w:rPr>
          <w:tab/>
          <w:delText>TS 35.208</w:delText>
        </w:r>
      </w:del>
    </w:p>
    <w:p w:rsidR="001D0093" w:rsidRPr="00CF3217" w:rsidDel="00B03FAC" w:rsidRDefault="001D0093" w:rsidP="001D0093">
      <w:pPr>
        <w:rPr>
          <w:del w:id="7793" w:author="Romano Giovanni" w:date="2017-10-23T22:52:00Z"/>
          <w:rFonts w:eastAsia="SimSun"/>
          <w:b/>
          <w:bCs/>
          <w:sz w:val="27"/>
          <w:szCs w:val="27"/>
          <w:lang w:val="en-US" w:eastAsia="zh-CN"/>
        </w:rPr>
      </w:pPr>
      <w:del w:id="7794" w:author="Romano Giovanni" w:date="2017-10-23T22:52:00Z">
        <w:r w:rsidRPr="00CF3217" w:rsidDel="00B03FAC">
          <w:rPr>
            <w:rFonts w:eastAsia="SimSun"/>
            <w:b/>
            <w:bCs/>
            <w:lang w:val="en-US" w:eastAsia="zh-CN"/>
          </w:rPr>
          <w:delText>3G Security; Specification of the MILENAGE algorithm set: An example algorithm set for the 3GPP authentication and key generation functions f1, f1*, f2, f3, f4, f5 and f5*; Document 4: Design conformance test data</w:delText>
        </w:r>
      </w:del>
    </w:p>
    <w:p w:rsidR="001D0093" w:rsidRPr="00CF3217" w:rsidDel="00B03FAC" w:rsidRDefault="001D0093" w:rsidP="001D0093">
      <w:pPr>
        <w:rPr>
          <w:del w:id="7795" w:author="Romano Giovanni" w:date="2017-10-23T22:52:00Z"/>
          <w:rFonts w:eastAsia="SimSun"/>
          <w:sz w:val="27"/>
          <w:szCs w:val="27"/>
          <w:lang w:val="en-US" w:eastAsia="zh-CN"/>
        </w:rPr>
      </w:pPr>
      <w:del w:id="7796" w:author="Romano Giovanni" w:date="2017-10-23T22:52:00Z">
        <w:r w:rsidRPr="00CF3217" w:rsidDel="00B03FAC">
          <w:rPr>
            <w:rFonts w:eastAsia="SimSun"/>
            <w:lang w:val="en-US" w:eastAsia="zh-CN"/>
          </w:rPr>
          <w:delText>This document has been prepared by the 3GPP Task Force, and contains an example set of algorithms which may be used as the authentication and key generation functions f1, f1*, f2, f3, f4, f5 and f5*. (It is not mandatory that the particular algorithms specified in this document are used</w:delText>
        </w:r>
        <w:r w:rsidRPr="00CF3217" w:rsidDel="00B03FAC">
          <w:rPr>
            <w:rFonts w:eastAsia="SimSun"/>
            <w:sz w:val="27"/>
            <w:szCs w:val="27"/>
            <w:lang w:val="en-US" w:eastAsia="zh-CN"/>
          </w:rPr>
          <w:delText xml:space="preserve"> </w:delText>
        </w:r>
        <w:r w:rsidRPr="00CF3217" w:rsidDel="00B03FAC">
          <w:rPr>
            <w:rFonts w:eastAsia="SimSun"/>
            <w:lang w:val="en-US" w:eastAsia="zh-CN"/>
          </w:rPr>
          <w:delText>– all seven functions are operator-specifiable rather than being fully standardized.)</w:delText>
        </w:r>
      </w:del>
    </w:p>
    <w:p w:rsidR="001D0093" w:rsidRPr="002D5C5B" w:rsidDel="00B03FAC" w:rsidRDefault="001D0093" w:rsidP="00C337DE">
      <w:pPr>
        <w:pStyle w:val="Titolo5"/>
        <w:rPr>
          <w:del w:id="7797" w:author="Romano Giovanni" w:date="2017-10-23T22:52:00Z"/>
          <w:rFonts w:eastAsia="SimSun"/>
          <w:bCs/>
          <w:color w:val="000000"/>
          <w:szCs w:val="24"/>
          <w:lang w:val="en-US" w:eastAsia="zh-CN"/>
        </w:rPr>
      </w:pPr>
      <w:del w:id="7798" w:author="Romano Giovanni" w:date="2017-10-23T22:52:00Z">
        <w:r w:rsidRPr="00CF3217" w:rsidDel="00B03FAC">
          <w:rPr>
            <w:rFonts w:eastAsia="SimSun"/>
            <w:bCs/>
            <w:color w:val="000000"/>
            <w:szCs w:val="24"/>
            <w:lang w:val="en-US" w:eastAsia="zh-CN"/>
          </w:rPr>
          <w:delText>5.1.2.13.166</w:delText>
        </w:r>
        <w:r w:rsidRPr="00CF3217" w:rsidDel="00B03FAC">
          <w:rPr>
            <w:rFonts w:eastAsia="SimSun"/>
            <w:bCs/>
            <w:color w:val="000000"/>
            <w:szCs w:val="24"/>
            <w:lang w:val="en-US" w:eastAsia="zh-CN"/>
          </w:rPr>
          <w:tab/>
          <w:delText>TS 35.215</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799" w:author="Romano Giovanni" w:date="2017-10-23T22:52:00Z"/>
          <w:rFonts w:eastAsia="SimSun"/>
          <w:b/>
          <w:bCs/>
          <w:color w:val="000000"/>
          <w:sz w:val="30"/>
          <w:szCs w:val="30"/>
          <w:lang w:val="en-US" w:eastAsia="zh-CN"/>
        </w:rPr>
      </w:pPr>
      <w:del w:id="7800" w:author="Romano Giovanni" w:date="2017-10-23T22:52:00Z">
        <w:r w:rsidRPr="00CF3217" w:rsidDel="00B03FAC">
          <w:rPr>
            <w:rFonts w:eastAsia="SimSun"/>
            <w:b/>
            <w:bCs/>
            <w:color w:val="000000"/>
            <w:szCs w:val="24"/>
            <w:lang w:val="en-US" w:eastAsia="zh-CN"/>
          </w:rPr>
          <w:delText>Specification of the 3GPP Confidentiality and Integrity Algorithms UEA2 &amp; UIA2; Document 1: UEA2 and UIA2 specifications</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01" w:author="Romano Giovanni" w:date="2017-10-23T22:52:00Z"/>
          <w:rFonts w:eastAsia="SimSun"/>
          <w:color w:val="000000"/>
          <w:sz w:val="30"/>
          <w:szCs w:val="30"/>
          <w:lang w:val="en-US" w:eastAsia="zh-CN"/>
        </w:rPr>
      </w:pPr>
      <w:del w:id="7802" w:author="Romano Giovanni" w:date="2017-10-23T22:52:00Z">
        <w:r w:rsidRPr="00CF3217" w:rsidDel="00B03FAC">
          <w:rPr>
            <w:rFonts w:eastAsia="SimSun"/>
            <w:color w:val="000000"/>
            <w:szCs w:val="24"/>
            <w:lang w:val="en-US" w:eastAsia="zh-CN"/>
          </w:rPr>
          <w:delText>This document specifies the 3GPP confidentiality and integrity algorithms known as UEA2 and UIA2.</w:delText>
        </w:r>
      </w:del>
    </w:p>
    <w:p w:rsidR="001D0093" w:rsidRPr="002D5C5B" w:rsidDel="00B03FAC" w:rsidRDefault="001D0093" w:rsidP="00C337DE">
      <w:pPr>
        <w:pStyle w:val="Titolo5"/>
        <w:rPr>
          <w:del w:id="7803" w:author="Romano Giovanni" w:date="2017-10-23T22:52:00Z"/>
          <w:rFonts w:eastAsia="SimSun"/>
          <w:bCs/>
          <w:color w:val="000000"/>
          <w:szCs w:val="24"/>
          <w:lang w:val="en-US" w:eastAsia="zh-CN"/>
        </w:rPr>
      </w:pPr>
      <w:del w:id="7804" w:author="Romano Giovanni" w:date="2017-10-23T22:52:00Z">
        <w:r w:rsidRPr="00CF3217" w:rsidDel="00B03FAC">
          <w:rPr>
            <w:rFonts w:eastAsia="SimSun"/>
            <w:bCs/>
            <w:color w:val="000000"/>
            <w:szCs w:val="24"/>
            <w:lang w:val="en-US" w:eastAsia="zh-CN"/>
          </w:rPr>
          <w:delText>5.1.2.13.167</w:delText>
        </w:r>
        <w:r w:rsidRPr="00CF3217" w:rsidDel="00B03FAC">
          <w:rPr>
            <w:rFonts w:eastAsia="SimSun"/>
            <w:bCs/>
            <w:color w:val="000000"/>
            <w:szCs w:val="24"/>
            <w:lang w:val="en-US" w:eastAsia="zh-CN"/>
          </w:rPr>
          <w:tab/>
          <w:delText>TS 35.216</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05" w:author="Romano Giovanni" w:date="2017-10-23T22:52:00Z"/>
          <w:rFonts w:eastAsia="SimSun"/>
          <w:b/>
          <w:bCs/>
          <w:color w:val="000000"/>
          <w:sz w:val="30"/>
          <w:szCs w:val="30"/>
          <w:lang w:val="en-US" w:eastAsia="zh-CN"/>
        </w:rPr>
      </w:pPr>
      <w:del w:id="7806" w:author="Romano Giovanni" w:date="2017-10-23T22:52:00Z">
        <w:r w:rsidRPr="00CF3217" w:rsidDel="00B03FAC">
          <w:rPr>
            <w:rFonts w:eastAsia="SimSun"/>
            <w:b/>
            <w:bCs/>
            <w:color w:val="000000"/>
            <w:szCs w:val="24"/>
            <w:lang w:val="en-US" w:eastAsia="zh-CN"/>
          </w:rPr>
          <w:delText>Specification of the 3GPP Confidentiality and Integrity Algorithms UEA2 &amp; UIA2; Document 2: SNOW 3G specification</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07" w:author="Romano Giovanni" w:date="2017-10-23T22:52:00Z"/>
          <w:rFonts w:eastAsia="SimSun"/>
          <w:color w:val="000000"/>
          <w:sz w:val="30"/>
          <w:szCs w:val="30"/>
          <w:lang w:val="en-US" w:eastAsia="zh-CN"/>
        </w:rPr>
      </w:pPr>
      <w:del w:id="7808" w:author="Romano Giovanni" w:date="2017-10-23T22:52:00Z">
        <w:r w:rsidRPr="00CF3217" w:rsidDel="00B03FAC">
          <w:rPr>
            <w:rFonts w:eastAsia="SimSun"/>
            <w:color w:val="000000"/>
            <w:szCs w:val="24"/>
            <w:lang w:val="en-US" w:eastAsia="zh-CN"/>
          </w:rPr>
          <w:delText>This document specifies the 3GPP confidentiality and integrity algorithms known as UEA2 and UIA2.</w:delText>
        </w:r>
      </w:del>
    </w:p>
    <w:p w:rsidR="001D0093" w:rsidRPr="002D5C5B" w:rsidDel="00B03FAC" w:rsidRDefault="001D0093" w:rsidP="00C337DE">
      <w:pPr>
        <w:pStyle w:val="Titolo5"/>
        <w:rPr>
          <w:del w:id="7809" w:author="Romano Giovanni" w:date="2017-10-23T22:52:00Z"/>
          <w:rFonts w:eastAsia="SimSun"/>
          <w:bCs/>
          <w:color w:val="000000"/>
          <w:szCs w:val="24"/>
          <w:lang w:val="en-US" w:eastAsia="zh-CN"/>
        </w:rPr>
      </w:pPr>
      <w:del w:id="7810" w:author="Romano Giovanni" w:date="2017-10-23T22:52:00Z">
        <w:r w:rsidRPr="00CF3217" w:rsidDel="00B03FAC">
          <w:rPr>
            <w:rFonts w:eastAsia="SimSun"/>
            <w:bCs/>
            <w:color w:val="000000"/>
            <w:szCs w:val="24"/>
            <w:lang w:val="en-US" w:eastAsia="zh-CN"/>
          </w:rPr>
          <w:delText>5.1.2.13.168</w:delText>
        </w:r>
        <w:r w:rsidRPr="00CF3217" w:rsidDel="00B03FAC">
          <w:rPr>
            <w:rFonts w:eastAsia="SimSun"/>
            <w:bCs/>
            <w:color w:val="000000"/>
            <w:szCs w:val="24"/>
            <w:lang w:val="en-US" w:eastAsia="zh-CN"/>
          </w:rPr>
          <w:tab/>
          <w:delText>TS 35.217</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11" w:author="Romano Giovanni" w:date="2017-10-23T22:52:00Z"/>
          <w:rFonts w:eastAsia="SimSun"/>
          <w:b/>
          <w:bCs/>
          <w:color w:val="000000"/>
          <w:sz w:val="30"/>
          <w:szCs w:val="30"/>
          <w:lang w:val="en-US" w:eastAsia="zh-CN"/>
        </w:rPr>
      </w:pPr>
      <w:del w:id="7812" w:author="Romano Giovanni" w:date="2017-10-23T22:52:00Z">
        <w:r w:rsidRPr="00CF3217" w:rsidDel="00B03FAC">
          <w:rPr>
            <w:rFonts w:eastAsia="SimSun"/>
            <w:b/>
            <w:bCs/>
            <w:color w:val="000000"/>
            <w:szCs w:val="24"/>
            <w:lang w:val="en-US" w:eastAsia="zh-CN"/>
          </w:rPr>
          <w:delText>Specification of the 3GPP Confidentiality and Integrity Algorithms UEA2 &amp; UIA2; Document 3: Implementors’ test data</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13" w:author="Romano Giovanni" w:date="2017-10-23T22:52:00Z"/>
          <w:rFonts w:eastAsia="SimSun"/>
          <w:color w:val="000000"/>
          <w:sz w:val="30"/>
          <w:szCs w:val="30"/>
          <w:lang w:val="en-US" w:eastAsia="zh-CN"/>
        </w:rPr>
      </w:pPr>
      <w:del w:id="7814" w:author="Romano Giovanni" w:date="2017-10-23T22:52:00Z">
        <w:r w:rsidRPr="00CF3217" w:rsidDel="00B03FAC">
          <w:rPr>
            <w:rFonts w:eastAsia="SimSun"/>
            <w:color w:val="000000"/>
            <w:szCs w:val="24"/>
            <w:lang w:val="en-US" w:eastAsia="zh-CN"/>
          </w:rPr>
          <w:lastRenderedPageBreak/>
          <w:delText>This document specifies the 3GPP confidentiality and integrity algorithms known as UEA2 and UIA2.</w:delText>
        </w:r>
      </w:del>
    </w:p>
    <w:p w:rsidR="001D0093" w:rsidRPr="002D5C5B" w:rsidDel="00B03FAC" w:rsidRDefault="001D0093" w:rsidP="00C337DE">
      <w:pPr>
        <w:pStyle w:val="Titolo5"/>
        <w:rPr>
          <w:del w:id="7815" w:author="Romano Giovanni" w:date="2017-10-23T22:52:00Z"/>
          <w:rFonts w:eastAsia="SimSun"/>
          <w:bCs/>
          <w:color w:val="000000"/>
          <w:szCs w:val="24"/>
          <w:lang w:val="en-US" w:eastAsia="zh-CN"/>
        </w:rPr>
      </w:pPr>
      <w:del w:id="7816" w:author="Romano Giovanni" w:date="2017-10-23T22:52:00Z">
        <w:r w:rsidRPr="00CF3217" w:rsidDel="00B03FAC">
          <w:rPr>
            <w:rFonts w:eastAsia="SimSun"/>
            <w:bCs/>
            <w:color w:val="000000"/>
            <w:szCs w:val="24"/>
            <w:lang w:val="en-US" w:eastAsia="zh-CN"/>
          </w:rPr>
          <w:delText>5.1.2.13.169</w:delText>
        </w:r>
        <w:r w:rsidRPr="00CF3217" w:rsidDel="00B03FAC">
          <w:rPr>
            <w:rFonts w:eastAsia="SimSun"/>
            <w:bCs/>
            <w:color w:val="000000"/>
            <w:szCs w:val="24"/>
            <w:lang w:val="en-US" w:eastAsia="zh-CN"/>
          </w:rPr>
          <w:tab/>
          <w:delText>TS 35.218</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17" w:author="Romano Giovanni" w:date="2017-10-23T22:52:00Z"/>
          <w:rFonts w:eastAsia="SimSun"/>
          <w:b/>
          <w:bCs/>
          <w:color w:val="000000"/>
          <w:sz w:val="30"/>
          <w:szCs w:val="30"/>
          <w:lang w:val="en-US" w:eastAsia="zh-CN"/>
        </w:rPr>
      </w:pPr>
      <w:del w:id="7818" w:author="Romano Giovanni" w:date="2017-10-23T22:52:00Z">
        <w:r w:rsidRPr="00CF3217" w:rsidDel="00B03FAC">
          <w:rPr>
            <w:rFonts w:eastAsia="SimSun"/>
            <w:b/>
            <w:bCs/>
            <w:color w:val="000000"/>
            <w:szCs w:val="24"/>
            <w:lang w:val="en-US" w:eastAsia="zh-CN"/>
          </w:rPr>
          <w:delText>Specification of the 3GPP Confidentiality and Integrity Algorithms UEA2 &amp; UIA2; Document 4: Design conformance test data</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19" w:author="Romano Giovanni" w:date="2017-10-23T22:52:00Z"/>
          <w:rFonts w:eastAsia="SimSun"/>
          <w:color w:val="000000"/>
          <w:sz w:val="30"/>
          <w:szCs w:val="30"/>
          <w:lang w:val="en-US" w:eastAsia="zh-CN"/>
        </w:rPr>
      </w:pPr>
      <w:del w:id="7820" w:author="Romano Giovanni" w:date="2017-10-23T22:52:00Z">
        <w:r w:rsidRPr="00CF3217" w:rsidDel="00B03FAC">
          <w:rPr>
            <w:rFonts w:eastAsia="SimSun"/>
            <w:color w:val="000000"/>
            <w:szCs w:val="24"/>
            <w:lang w:val="en-US" w:eastAsia="zh-CN"/>
          </w:rPr>
          <w:delText>This document specifies the 3GPP confidentiality and integrity algorithms known as UEA2 and UIA2.</w:delText>
        </w:r>
      </w:del>
    </w:p>
    <w:p w:rsidR="001D0093" w:rsidRPr="00CF3217" w:rsidDel="00B03FAC" w:rsidRDefault="001D0093" w:rsidP="00C337DE">
      <w:pPr>
        <w:pStyle w:val="Titolo5"/>
        <w:rPr>
          <w:del w:id="7821" w:author="Romano Giovanni" w:date="2017-10-23T22:52:00Z"/>
          <w:rFonts w:eastAsia="SimSun"/>
          <w:bCs/>
          <w:color w:val="000000"/>
          <w:szCs w:val="24"/>
          <w:lang w:val="en-US" w:eastAsia="zh-CN"/>
        </w:rPr>
      </w:pPr>
      <w:del w:id="7822" w:author="Romano Giovanni" w:date="2017-10-23T22:52:00Z">
        <w:r w:rsidRPr="00CF3217" w:rsidDel="00B03FAC">
          <w:rPr>
            <w:rFonts w:eastAsia="SimSun"/>
            <w:bCs/>
            <w:color w:val="000000"/>
            <w:szCs w:val="24"/>
            <w:lang w:val="en-US" w:eastAsia="zh-CN"/>
          </w:rPr>
          <w:delText>5.</w:delText>
        </w:r>
        <w:r w:rsidDel="00B03FAC">
          <w:rPr>
            <w:rFonts w:hint="eastAsia"/>
            <w:bCs/>
            <w:color w:val="000000"/>
            <w:szCs w:val="24"/>
            <w:lang w:val="en-US" w:eastAsia="ja-JP"/>
          </w:rPr>
          <w:delText>1</w:delText>
        </w:r>
        <w:r w:rsidRPr="00CF3217" w:rsidDel="00B03FAC">
          <w:rPr>
            <w:rFonts w:eastAsia="SimSun"/>
            <w:bCs/>
            <w:color w:val="000000"/>
            <w:szCs w:val="24"/>
            <w:lang w:val="en-US" w:eastAsia="zh-CN"/>
          </w:rPr>
          <w:delText>.2.13.170</w:delText>
        </w:r>
        <w:r w:rsidRPr="00CF3217" w:rsidDel="00B03FAC">
          <w:rPr>
            <w:rFonts w:eastAsia="SimSun"/>
            <w:bCs/>
            <w:color w:val="000000"/>
            <w:szCs w:val="24"/>
            <w:lang w:val="en-US" w:eastAsia="zh-CN"/>
          </w:rPr>
          <w:tab/>
          <w:delText>TS 35.231</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23" w:author="Romano Giovanni" w:date="2017-10-23T22:52:00Z"/>
          <w:rFonts w:eastAsia="SimSun"/>
          <w:b/>
          <w:bCs/>
          <w:color w:val="000000"/>
          <w:szCs w:val="24"/>
          <w:lang w:val="en-US" w:eastAsia="zh-CN"/>
        </w:rPr>
      </w:pPr>
      <w:del w:id="7824" w:author="Romano Giovanni" w:date="2017-10-23T22:52:00Z">
        <w:r w:rsidRPr="00CF3217" w:rsidDel="00B03FAC">
          <w:rPr>
            <w:rFonts w:eastAsia="SimSun"/>
            <w:b/>
            <w:bCs/>
            <w:color w:val="000000"/>
            <w:szCs w:val="24"/>
            <w:lang w:val="en-US" w:eastAsia="zh-CN"/>
          </w:rPr>
          <w:delText>Specification of the TUAK algorithm set: A second example algorithm set for the 3GPP authentication and key generation functions f1, f1*, f2, f3, f4, f5 and f5*; Document 1: Algorithm specification</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25" w:author="Romano Giovanni" w:date="2017-10-23T22:52:00Z"/>
          <w:rFonts w:eastAsia="SimSun"/>
          <w:color w:val="000000"/>
          <w:szCs w:val="24"/>
          <w:lang w:val="en-US" w:eastAsia="zh-CN"/>
        </w:rPr>
      </w:pPr>
      <w:del w:id="7826" w:author="Romano Giovanni" w:date="2017-10-23T22:52:00Z">
        <w:r w:rsidRPr="00CF3217" w:rsidDel="00B03FAC">
          <w:rPr>
            <w:rFonts w:eastAsia="SimSun"/>
            <w:color w:val="000000"/>
            <w:szCs w:val="24"/>
            <w:lang w:val="en-US" w:eastAsia="zh-CN"/>
          </w:rPr>
          <w:delTex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delText>
        </w:r>
      </w:del>
    </w:p>
    <w:p w:rsidR="001D0093" w:rsidRPr="002D5C5B" w:rsidDel="00B03FAC" w:rsidRDefault="001D0093" w:rsidP="00C337DE">
      <w:pPr>
        <w:pStyle w:val="Titolo5"/>
        <w:rPr>
          <w:del w:id="7827" w:author="Romano Giovanni" w:date="2017-10-23T22:52:00Z"/>
          <w:rFonts w:eastAsia="SimSun"/>
          <w:bCs/>
          <w:color w:val="000000"/>
          <w:szCs w:val="24"/>
          <w:lang w:val="en-US" w:eastAsia="zh-CN"/>
        </w:rPr>
      </w:pPr>
      <w:del w:id="7828" w:author="Romano Giovanni" w:date="2017-10-23T22:52:00Z">
        <w:r w:rsidRPr="00CF3217" w:rsidDel="00B03FAC">
          <w:rPr>
            <w:rFonts w:eastAsia="SimSun"/>
            <w:bCs/>
            <w:color w:val="000000"/>
            <w:szCs w:val="24"/>
            <w:lang w:val="en-US" w:eastAsia="zh-CN"/>
          </w:rPr>
          <w:delText>5.</w:delText>
        </w:r>
        <w:r w:rsidDel="00B03FAC">
          <w:rPr>
            <w:rFonts w:hint="eastAsia"/>
            <w:bCs/>
            <w:color w:val="000000"/>
            <w:szCs w:val="24"/>
            <w:lang w:val="en-US" w:eastAsia="ja-JP"/>
          </w:rPr>
          <w:delText>1</w:delText>
        </w:r>
        <w:r w:rsidRPr="00CF3217" w:rsidDel="00B03FAC">
          <w:rPr>
            <w:rFonts w:eastAsia="SimSun"/>
            <w:bCs/>
            <w:color w:val="000000"/>
            <w:szCs w:val="24"/>
            <w:lang w:val="en-US" w:eastAsia="zh-CN"/>
          </w:rPr>
          <w:delText>.2.13.171</w:delText>
        </w:r>
        <w:r w:rsidRPr="00CF3217" w:rsidDel="00B03FAC">
          <w:rPr>
            <w:rFonts w:eastAsia="SimSun"/>
            <w:bCs/>
            <w:color w:val="000000"/>
            <w:szCs w:val="24"/>
            <w:lang w:val="en-US" w:eastAsia="zh-CN"/>
          </w:rPr>
          <w:tab/>
          <w:delText>TS 35.232</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29" w:author="Romano Giovanni" w:date="2017-10-23T22:52:00Z"/>
          <w:rFonts w:eastAsia="SimSun"/>
          <w:b/>
          <w:bCs/>
          <w:color w:val="000000"/>
          <w:szCs w:val="24"/>
          <w:lang w:val="en-US" w:eastAsia="zh-CN"/>
        </w:rPr>
      </w:pPr>
      <w:del w:id="7830" w:author="Romano Giovanni" w:date="2017-10-23T22:52:00Z">
        <w:r w:rsidRPr="00CF3217" w:rsidDel="00B03FAC">
          <w:rPr>
            <w:rFonts w:eastAsia="SimSun"/>
            <w:b/>
            <w:bCs/>
            <w:color w:val="000000"/>
            <w:szCs w:val="24"/>
            <w:lang w:val="en-US" w:eastAsia="zh-CN"/>
          </w:rPr>
          <w:delText>Specification of the TUAK algorithm set: A second example algorithm set for the 3GPP authentication and key generation functions f1, f1*, f2, f3, f4, f5 and f5*; Document 2: Implementers’ test data</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31" w:author="Romano Giovanni" w:date="2017-10-23T22:52:00Z"/>
          <w:rFonts w:eastAsia="SimSun"/>
          <w:color w:val="000000"/>
          <w:szCs w:val="24"/>
          <w:lang w:val="en-US" w:eastAsia="zh-CN"/>
        </w:rPr>
      </w:pPr>
      <w:del w:id="7832" w:author="Romano Giovanni" w:date="2017-10-23T22:52:00Z">
        <w:r w:rsidRPr="00CF3217" w:rsidDel="00B03FAC">
          <w:rPr>
            <w:rFonts w:eastAsia="SimSun"/>
            <w:color w:val="000000"/>
            <w:szCs w:val="24"/>
            <w:lang w:val="en-US" w:eastAsia="zh-CN"/>
          </w:rPr>
          <w:delTex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33" w:author="Romano Giovanni" w:date="2017-10-23T22:52:00Z"/>
          <w:rFonts w:eastAsia="SimSun"/>
          <w:color w:val="000000"/>
          <w:szCs w:val="24"/>
          <w:lang w:val="en-US" w:eastAsia="zh-CN"/>
        </w:rPr>
      </w:pPr>
      <w:del w:id="7834" w:author="Romano Giovanni" w:date="2017-10-23T22:52:00Z">
        <w:r w:rsidRPr="00CF3217" w:rsidDel="00B03FAC">
          <w:rPr>
            <w:rFonts w:eastAsia="SimSun"/>
            <w:color w:val="000000"/>
            <w:szCs w:val="24"/>
            <w:lang w:val="en-US" w:eastAsia="zh-CN"/>
          </w:rPr>
          <w:delText>- for the Keccak permutation used within Tuak,</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35" w:author="Romano Giovanni" w:date="2017-10-23T22:52:00Z"/>
          <w:rFonts w:eastAsia="SimSun"/>
          <w:color w:val="000000"/>
          <w:szCs w:val="24"/>
          <w:lang w:val="en-US" w:eastAsia="zh-CN"/>
        </w:rPr>
      </w:pPr>
      <w:del w:id="7836" w:author="Romano Giovanni" w:date="2017-10-23T22:52:00Z">
        <w:r w:rsidRPr="00CF3217" w:rsidDel="00B03FAC">
          <w:rPr>
            <w:rFonts w:eastAsia="SimSun"/>
            <w:color w:val="000000"/>
            <w:szCs w:val="24"/>
            <w:lang w:val="en-US" w:eastAsia="zh-CN"/>
          </w:rPr>
          <w:delText>- for the authentication algorithms f1 and f1*,</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37" w:author="Romano Giovanni" w:date="2017-10-23T22:52:00Z"/>
          <w:rFonts w:eastAsia="SimSun"/>
          <w:color w:val="000000"/>
          <w:szCs w:val="24"/>
          <w:lang w:val="en-US" w:eastAsia="zh-CN"/>
        </w:rPr>
      </w:pPr>
      <w:del w:id="7838" w:author="Romano Giovanni" w:date="2017-10-23T22:52:00Z">
        <w:r w:rsidRPr="00CF3217" w:rsidDel="00B03FAC">
          <w:rPr>
            <w:rFonts w:eastAsia="SimSun"/>
            <w:color w:val="000000"/>
            <w:szCs w:val="24"/>
            <w:lang w:val="en-US" w:eastAsia="zh-CN"/>
          </w:rPr>
          <w:delText>- for the algorithms f2, f3, f4, f5 and f5*.</w:delText>
        </w:r>
      </w:del>
    </w:p>
    <w:p w:rsidR="001D0093" w:rsidRPr="002D5C5B" w:rsidDel="00B03FAC" w:rsidRDefault="001D0093" w:rsidP="00C337DE">
      <w:pPr>
        <w:pStyle w:val="Titolo5"/>
        <w:rPr>
          <w:del w:id="7839" w:author="Romano Giovanni" w:date="2017-10-23T22:52:00Z"/>
          <w:rFonts w:eastAsia="SimSun"/>
          <w:bCs/>
          <w:color w:val="000000"/>
          <w:szCs w:val="24"/>
          <w:lang w:val="en-US" w:eastAsia="zh-CN"/>
        </w:rPr>
      </w:pPr>
      <w:del w:id="7840" w:author="Romano Giovanni" w:date="2017-10-23T22:52:00Z">
        <w:r w:rsidRPr="00CF3217" w:rsidDel="00B03FAC">
          <w:rPr>
            <w:rFonts w:eastAsia="SimSun"/>
            <w:bCs/>
            <w:color w:val="000000"/>
            <w:szCs w:val="24"/>
            <w:lang w:val="en-US" w:eastAsia="zh-CN"/>
          </w:rPr>
          <w:delText>5.</w:delText>
        </w:r>
        <w:r w:rsidDel="00B03FAC">
          <w:rPr>
            <w:rFonts w:hint="eastAsia"/>
            <w:bCs/>
            <w:color w:val="000000"/>
            <w:szCs w:val="24"/>
            <w:lang w:val="en-US" w:eastAsia="ja-JP"/>
          </w:rPr>
          <w:delText>1</w:delText>
        </w:r>
        <w:r w:rsidRPr="00CF3217" w:rsidDel="00B03FAC">
          <w:rPr>
            <w:rFonts w:eastAsia="SimSun"/>
            <w:bCs/>
            <w:color w:val="000000"/>
            <w:szCs w:val="24"/>
            <w:lang w:val="en-US" w:eastAsia="zh-CN"/>
          </w:rPr>
          <w:delText>.2.13.172</w:delText>
        </w:r>
        <w:r w:rsidRPr="00CF3217" w:rsidDel="00B03FAC">
          <w:rPr>
            <w:rFonts w:eastAsia="SimSun"/>
            <w:bCs/>
            <w:color w:val="000000"/>
            <w:szCs w:val="24"/>
            <w:lang w:val="en-US" w:eastAsia="zh-CN"/>
          </w:rPr>
          <w:tab/>
          <w:delText>TS 35.233</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41" w:author="Romano Giovanni" w:date="2017-10-23T22:52:00Z"/>
          <w:rFonts w:eastAsia="SimSun"/>
          <w:b/>
          <w:bCs/>
          <w:color w:val="000000"/>
          <w:szCs w:val="24"/>
          <w:lang w:val="en-US" w:eastAsia="zh-CN"/>
        </w:rPr>
      </w:pPr>
      <w:del w:id="7842" w:author="Romano Giovanni" w:date="2017-10-23T22:52:00Z">
        <w:r w:rsidRPr="00CF3217" w:rsidDel="00B03FAC">
          <w:rPr>
            <w:rFonts w:eastAsia="SimSun"/>
            <w:b/>
            <w:bCs/>
            <w:color w:val="000000"/>
            <w:szCs w:val="24"/>
            <w:lang w:val="en-US" w:eastAsia="zh-CN"/>
          </w:rPr>
          <w:delText>Specification of the TUAK algorithm set: A second example algorithm set for the 3GPP authentication and key generation functions f1, f1*, f2, f3, f4, f5 and f5*; Document 3: Design conformance test data</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43" w:author="Romano Giovanni" w:date="2017-10-23T22:52:00Z"/>
          <w:rFonts w:eastAsia="SimSun"/>
          <w:color w:val="000000"/>
          <w:szCs w:val="24"/>
          <w:lang w:val="en-US" w:eastAsia="zh-CN"/>
        </w:rPr>
      </w:pPr>
      <w:del w:id="7844" w:author="Romano Giovanni" w:date="2017-10-23T22:52:00Z">
        <w:r w:rsidRPr="00CF3217" w:rsidDel="00B03FAC">
          <w:rPr>
            <w:rFonts w:eastAsia="SimSun"/>
            <w:color w:val="000000"/>
            <w:szCs w:val="24"/>
            <w:lang w:val="en-US" w:eastAsia="zh-CN"/>
          </w:rPr>
          <w:delText>This document and the other Technical Specifications in the series, TS 35.231 and TS 35.232, contain an example set of algorithms which could be used as the authentication and key generation functions f1, f1*, f2, f3, f4, f5 and f5* for 3GPP systems. This document provides sets of input/output test data for ‘black box’ testing of physical realizations of all algorithms, and in particular:</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45" w:author="Romano Giovanni" w:date="2017-10-23T22:52:00Z"/>
          <w:rFonts w:eastAsia="SimSun"/>
          <w:color w:val="000000"/>
          <w:szCs w:val="24"/>
          <w:lang w:val="en-US" w:eastAsia="zh-CN"/>
        </w:rPr>
      </w:pPr>
      <w:del w:id="7846" w:author="Romano Giovanni" w:date="2017-10-23T22:52:00Z">
        <w:r w:rsidRPr="00CF3217" w:rsidDel="00B03FAC">
          <w:rPr>
            <w:rFonts w:eastAsia="SimSun"/>
            <w:color w:val="000000"/>
            <w:szCs w:val="24"/>
            <w:lang w:val="en-US" w:eastAsia="zh-CN"/>
          </w:rPr>
          <w:delText>- Test data for the Keccak permutation used within Tuak.</w:delText>
        </w:r>
      </w:del>
    </w:p>
    <w:p w:rsidR="001D0093" w:rsidRPr="00CF3217" w:rsidDel="00B03FAC" w:rsidRDefault="001D0093" w:rsidP="001D009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847" w:author="Romano Giovanni" w:date="2017-10-23T22:52:00Z"/>
          <w:rFonts w:eastAsia="SimSun"/>
          <w:color w:val="000000"/>
          <w:szCs w:val="24"/>
          <w:lang w:val="en-US" w:eastAsia="zh-CN"/>
        </w:rPr>
      </w:pPr>
      <w:del w:id="7848" w:author="Romano Giovanni" w:date="2017-10-23T22:52:00Z">
        <w:r w:rsidRPr="00CF3217" w:rsidDel="00B03FAC">
          <w:rPr>
            <w:rFonts w:eastAsia="SimSun"/>
            <w:color w:val="000000"/>
            <w:szCs w:val="24"/>
            <w:lang w:val="en-US" w:eastAsia="zh-CN"/>
          </w:rPr>
          <w:delText>- Test data for the MILENAGE authentication and key generation algorithms f1, f1*, f2, f3, f4, f5 and f5*.</w:delText>
        </w:r>
      </w:del>
    </w:p>
    <w:p w:rsidR="001D0093" w:rsidRPr="002D5C5B" w:rsidDel="00B03FAC" w:rsidRDefault="001D0093" w:rsidP="00C337DE">
      <w:pPr>
        <w:pStyle w:val="Titolo5"/>
        <w:rPr>
          <w:del w:id="7849" w:author="Romano Giovanni" w:date="2017-10-23T22:52:00Z"/>
          <w:rFonts w:eastAsia="SimSun"/>
          <w:bCs/>
          <w:color w:val="000000"/>
          <w:szCs w:val="24"/>
          <w:lang w:val="en-US" w:eastAsia="zh-CN"/>
        </w:rPr>
      </w:pPr>
      <w:del w:id="7850" w:author="Romano Giovanni" w:date="2017-10-23T22:52:00Z">
        <w:r w:rsidRPr="00CF3217" w:rsidDel="00B03FAC">
          <w:rPr>
            <w:rFonts w:eastAsia="SimSun"/>
            <w:bCs/>
            <w:color w:val="000000"/>
            <w:szCs w:val="24"/>
            <w:lang w:val="en-US" w:eastAsia="zh-CN"/>
          </w:rPr>
          <w:lastRenderedPageBreak/>
          <w:delText>5.1.2.13.173</w:delText>
        </w:r>
        <w:r w:rsidRPr="00CF3217" w:rsidDel="00B03FAC">
          <w:rPr>
            <w:rFonts w:eastAsia="SimSun"/>
            <w:bCs/>
            <w:color w:val="000000"/>
            <w:szCs w:val="24"/>
            <w:lang w:val="en-US" w:eastAsia="zh-CN"/>
          </w:rPr>
          <w:tab/>
          <w:delText>TR 35.909</w:delText>
        </w:r>
      </w:del>
    </w:p>
    <w:p w:rsidR="001D0093" w:rsidRPr="00CF3217" w:rsidDel="00B03FAC" w:rsidRDefault="001D0093" w:rsidP="001D0093">
      <w:pPr>
        <w:rPr>
          <w:del w:id="7851" w:author="Romano Giovanni" w:date="2017-10-23T22:52:00Z"/>
          <w:rFonts w:eastAsia="SimSun"/>
          <w:b/>
          <w:bCs/>
          <w:sz w:val="27"/>
          <w:szCs w:val="27"/>
          <w:lang w:val="en-US" w:eastAsia="zh-CN"/>
        </w:rPr>
      </w:pPr>
      <w:del w:id="7852" w:author="Romano Giovanni" w:date="2017-10-23T22:52:00Z">
        <w:r w:rsidRPr="00CF3217" w:rsidDel="00B03FAC">
          <w:rPr>
            <w:rFonts w:eastAsia="SimSun"/>
            <w:b/>
            <w:bCs/>
            <w:lang w:val="en-US" w:eastAsia="zh-CN"/>
          </w:rPr>
          <w:delText>3G Security; Specification of the MILENAGE algorithm set: an example algorithm set for the 3GPP authentication and key generation functions f1, f1*, f2, f3, f4, f5 and f5*; Document 5: Summary and results of design and evaluation</w:delText>
        </w:r>
      </w:del>
    </w:p>
    <w:p w:rsidR="001D0093" w:rsidRPr="00CF3217" w:rsidDel="00B03FAC" w:rsidRDefault="001D0093" w:rsidP="001D0093">
      <w:pPr>
        <w:rPr>
          <w:del w:id="7853" w:author="Romano Giovanni" w:date="2017-10-23T22:52:00Z"/>
          <w:rFonts w:eastAsia="SimSun"/>
          <w:sz w:val="27"/>
          <w:szCs w:val="27"/>
          <w:lang w:val="en-US" w:eastAsia="zh-CN"/>
        </w:rPr>
      </w:pPr>
      <w:del w:id="7854" w:author="Romano Giovanni" w:date="2017-10-23T22:52:00Z">
        <w:r w:rsidRPr="00CF3217" w:rsidDel="00B03FAC">
          <w:rPr>
            <w:rFonts w:eastAsia="SimSun"/>
            <w:lang w:val="en-US" w:eastAsia="zh-CN"/>
          </w:rPr>
          <w:delText>This report contains a detailed summary of the work performed during the design and evaluation of the 3GPP Authentication Functions denoted</w:delText>
        </w:r>
        <w:r w:rsidRPr="00CF3217" w:rsidDel="00B03FAC">
          <w:rPr>
            <w:rFonts w:eastAsia="SimSun"/>
            <w:sz w:val="30"/>
            <w:szCs w:val="30"/>
            <w:lang w:val="en-US" w:eastAsia="zh-CN"/>
          </w:rPr>
          <w:delText xml:space="preserve"> </w:delText>
        </w:r>
        <w:r w:rsidRPr="00CF3217" w:rsidDel="00B03FAC">
          <w:rPr>
            <w:rFonts w:eastAsia="SimSun"/>
            <w:lang w:val="en-US" w:eastAsia="zh-CN"/>
          </w:rPr>
          <w:delText>as the MILENAGE algorithm set. It contains all results and findings from this work and should be read as a supplement to the specifications of</w:delText>
        </w:r>
        <w:r w:rsidRPr="00CF3217" w:rsidDel="00B03FAC">
          <w:rPr>
            <w:rFonts w:eastAsia="SimSun"/>
            <w:sz w:val="27"/>
            <w:szCs w:val="27"/>
            <w:lang w:val="en-US" w:eastAsia="zh-CN"/>
          </w:rPr>
          <w:delText xml:space="preserve"> </w:delText>
        </w:r>
        <w:r w:rsidRPr="00CF3217" w:rsidDel="00B03FAC">
          <w:rPr>
            <w:rFonts w:eastAsia="SimSun"/>
            <w:lang w:val="en-US" w:eastAsia="zh-CN"/>
          </w:rPr>
          <w:delTex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delText>
        </w:r>
      </w:del>
    </w:p>
    <w:p w:rsidR="001D0093" w:rsidRPr="002D5C5B" w:rsidDel="00B03FAC" w:rsidRDefault="001D0093" w:rsidP="00C337DE">
      <w:pPr>
        <w:pStyle w:val="Titolo5"/>
        <w:rPr>
          <w:del w:id="7855" w:author="Romano Giovanni" w:date="2017-10-23T22:52:00Z"/>
          <w:rFonts w:eastAsia="SimSun"/>
          <w:bCs/>
          <w:color w:val="000000"/>
          <w:szCs w:val="24"/>
          <w:lang w:val="en-US" w:eastAsia="zh-CN"/>
        </w:rPr>
      </w:pPr>
      <w:del w:id="7856" w:author="Romano Giovanni" w:date="2017-10-23T22:52:00Z">
        <w:r w:rsidRPr="00CF3217" w:rsidDel="00B03FAC">
          <w:rPr>
            <w:rFonts w:eastAsia="SimSun"/>
            <w:bCs/>
            <w:color w:val="000000"/>
            <w:szCs w:val="24"/>
            <w:lang w:val="en-US" w:eastAsia="zh-CN"/>
          </w:rPr>
          <w:delText>5.1.2.13.174</w:delText>
        </w:r>
        <w:r w:rsidRPr="00CF3217" w:rsidDel="00B03FAC">
          <w:rPr>
            <w:rFonts w:eastAsia="SimSun"/>
            <w:bCs/>
            <w:color w:val="000000"/>
            <w:szCs w:val="24"/>
            <w:lang w:val="en-US" w:eastAsia="zh-CN"/>
          </w:rPr>
          <w:tab/>
          <w:delText>TR 35.919</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57" w:author="Romano Giovanni" w:date="2017-10-23T22:52:00Z"/>
          <w:rFonts w:eastAsia="SimSun"/>
          <w:b/>
          <w:bCs/>
          <w:color w:val="000000"/>
          <w:sz w:val="30"/>
          <w:szCs w:val="30"/>
          <w:lang w:val="en-US" w:eastAsia="zh-CN"/>
        </w:rPr>
      </w:pPr>
      <w:del w:id="7858" w:author="Romano Giovanni" w:date="2017-10-23T22:52:00Z">
        <w:r w:rsidRPr="00CF3217" w:rsidDel="00B03FAC">
          <w:rPr>
            <w:rFonts w:eastAsia="SimSun"/>
            <w:b/>
            <w:bCs/>
            <w:color w:val="000000"/>
            <w:szCs w:val="24"/>
            <w:lang w:val="en-US" w:eastAsia="zh-CN"/>
          </w:rPr>
          <w:delText>Specification of the 3GPP Confidentiality and Integrity Algorithms UEA2 &amp; UIA2; Document 5: Design and evaluation report</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59" w:author="Romano Giovanni" w:date="2017-10-23T22:52:00Z"/>
          <w:rFonts w:eastAsia="SimSun"/>
          <w:color w:val="000000"/>
          <w:sz w:val="30"/>
          <w:szCs w:val="30"/>
          <w:lang w:val="en-US" w:eastAsia="zh-CN"/>
        </w:rPr>
      </w:pPr>
      <w:del w:id="7860" w:author="Romano Giovanni" w:date="2017-10-23T22:52:00Z">
        <w:r w:rsidRPr="00CF3217" w:rsidDel="00B03FAC">
          <w:rPr>
            <w:rFonts w:eastAsia="SimSun"/>
            <w:color w:val="000000"/>
            <w:szCs w:val="24"/>
            <w:lang w:val="en-US" w:eastAsia="zh-CN"/>
          </w:rPr>
          <w:delText>This document specifies the 3GPP confidentiality and integrity algorithms known as UEA2 and UIA2.</w:delText>
        </w:r>
      </w:del>
    </w:p>
    <w:p w:rsidR="001D0093" w:rsidRPr="00CF3217" w:rsidDel="00B03FAC" w:rsidRDefault="001D0093" w:rsidP="00C337DE">
      <w:pPr>
        <w:pStyle w:val="Titolo5"/>
        <w:rPr>
          <w:del w:id="7861" w:author="Romano Giovanni" w:date="2017-10-23T22:52:00Z"/>
          <w:rFonts w:eastAsia="SimSun"/>
          <w:bCs/>
          <w:color w:val="000000"/>
          <w:szCs w:val="24"/>
          <w:lang w:val="en-US" w:eastAsia="zh-CN"/>
        </w:rPr>
      </w:pPr>
      <w:del w:id="7862" w:author="Romano Giovanni" w:date="2017-10-23T22:52:00Z">
        <w:r w:rsidRPr="00CF3217" w:rsidDel="00B03FAC">
          <w:rPr>
            <w:rFonts w:eastAsia="SimSun"/>
            <w:bCs/>
            <w:color w:val="000000"/>
            <w:szCs w:val="24"/>
            <w:lang w:val="en-US" w:eastAsia="zh-CN"/>
          </w:rPr>
          <w:delText>5.</w:delText>
        </w:r>
        <w:r w:rsidDel="00B03FAC">
          <w:rPr>
            <w:rFonts w:hint="eastAsia"/>
            <w:bCs/>
            <w:color w:val="000000"/>
            <w:szCs w:val="24"/>
            <w:lang w:val="en-US" w:eastAsia="ja-JP"/>
          </w:rPr>
          <w:delText>1</w:delText>
        </w:r>
        <w:r w:rsidRPr="00CF3217" w:rsidDel="00B03FAC">
          <w:rPr>
            <w:rFonts w:eastAsia="SimSun"/>
            <w:bCs/>
            <w:color w:val="000000"/>
            <w:szCs w:val="24"/>
            <w:lang w:val="en-US" w:eastAsia="zh-CN"/>
          </w:rPr>
          <w:delText>.2.13.175</w:delText>
        </w:r>
        <w:r w:rsidRPr="00CF3217" w:rsidDel="00B03FAC">
          <w:rPr>
            <w:rFonts w:eastAsia="SimSun"/>
            <w:bCs/>
            <w:color w:val="000000"/>
            <w:szCs w:val="24"/>
            <w:lang w:val="en-US" w:eastAsia="zh-CN"/>
          </w:rPr>
          <w:tab/>
          <w:delText>TR 35.934</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63" w:author="Romano Giovanni" w:date="2017-10-23T22:52:00Z"/>
          <w:rFonts w:eastAsia="SimSun"/>
          <w:b/>
          <w:bCs/>
          <w:color w:val="000000"/>
          <w:szCs w:val="24"/>
          <w:lang w:val="en-US" w:eastAsia="zh-CN"/>
        </w:rPr>
      </w:pPr>
      <w:del w:id="7864" w:author="Romano Giovanni" w:date="2017-10-23T22:52:00Z">
        <w:r w:rsidRPr="00CF3217" w:rsidDel="00B03FAC">
          <w:rPr>
            <w:rFonts w:eastAsia="SimSun"/>
            <w:b/>
            <w:bCs/>
            <w:color w:val="000000"/>
            <w:szCs w:val="24"/>
            <w:lang w:val="en-US" w:eastAsia="zh-CN"/>
          </w:rPr>
          <w:delText>Specification of the TUAK algorithm set: A second example algorithm set for the 3GPP authentication and key generation functions f1, f1*, f2, f3, f4, f5 and f5*; Document 4: Report on the design and evaluation</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65" w:author="Romano Giovanni" w:date="2017-10-23T22:52:00Z"/>
          <w:rFonts w:eastAsia="SimSun"/>
          <w:color w:val="000000"/>
          <w:szCs w:val="24"/>
          <w:lang w:val="en-US" w:eastAsia="zh-CN"/>
        </w:rPr>
      </w:pPr>
      <w:del w:id="7866" w:author="Romano Giovanni" w:date="2017-10-23T22:52:00Z">
        <w:r w:rsidRPr="00CF3217" w:rsidDel="00B03FAC">
          <w:rPr>
            <w:rFonts w:eastAsia="SimSun"/>
            <w:color w:val="000000"/>
            <w:szCs w:val="24"/>
            <w:lang w:val="en-US" w:eastAsia="zh-CN"/>
          </w:rPr>
          <w:delText>This document describes the design rationale, and presents evaluation results, on the Tuak algorithm set – a second example set of algorithms which may be used as the authentication and key generation functions f1, f1*, f2, f3, f4, f5 and f5*, e.g. as an alternative to MILENAGE.</w:delText>
        </w:r>
      </w:del>
    </w:p>
    <w:p w:rsidR="001D0093" w:rsidRPr="002D5C5B" w:rsidDel="00B03FAC" w:rsidRDefault="001D0093" w:rsidP="00C337DE">
      <w:pPr>
        <w:pStyle w:val="Titolo5"/>
        <w:rPr>
          <w:del w:id="7867" w:author="Romano Giovanni" w:date="2017-10-23T22:52:00Z"/>
          <w:rFonts w:eastAsia="SimSun"/>
          <w:bCs/>
          <w:color w:val="000000"/>
          <w:szCs w:val="24"/>
          <w:lang w:val="en-US" w:eastAsia="zh-CN"/>
        </w:rPr>
      </w:pPr>
      <w:del w:id="7868" w:author="Romano Giovanni" w:date="2017-10-23T22:52:00Z">
        <w:r w:rsidRPr="00CF3217" w:rsidDel="00B03FAC">
          <w:rPr>
            <w:rFonts w:eastAsia="SimSun"/>
            <w:bCs/>
            <w:color w:val="000000"/>
            <w:szCs w:val="24"/>
            <w:lang w:val="en-US" w:eastAsia="zh-CN"/>
          </w:rPr>
          <w:delText>5.</w:delText>
        </w:r>
        <w:r w:rsidDel="00B03FAC">
          <w:rPr>
            <w:rFonts w:hint="eastAsia"/>
            <w:bCs/>
            <w:color w:val="000000"/>
            <w:szCs w:val="24"/>
            <w:lang w:val="en-US" w:eastAsia="ja-JP"/>
          </w:rPr>
          <w:delText>1</w:delText>
        </w:r>
        <w:r w:rsidRPr="00CF3217" w:rsidDel="00B03FAC">
          <w:rPr>
            <w:rFonts w:eastAsia="SimSun"/>
            <w:bCs/>
            <w:color w:val="000000"/>
            <w:szCs w:val="24"/>
            <w:lang w:val="en-US" w:eastAsia="zh-CN"/>
          </w:rPr>
          <w:delText>.2.13.176</w:delText>
        </w:r>
        <w:r w:rsidRPr="00CF3217" w:rsidDel="00B03FAC">
          <w:rPr>
            <w:rFonts w:eastAsia="SimSun"/>
            <w:bCs/>
            <w:color w:val="000000"/>
            <w:szCs w:val="24"/>
            <w:lang w:val="en-US" w:eastAsia="zh-CN"/>
          </w:rPr>
          <w:tab/>
          <w:delText>TR 35.935</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69" w:author="Romano Giovanni" w:date="2017-10-23T22:52:00Z"/>
          <w:rFonts w:eastAsia="SimSun"/>
          <w:b/>
          <w:bCs/>
          <w:color w:val="000000"/>
          <w:szCs w:val="24"/>
          <w:lang w:val="en-US" w:eastAsia="zh-CN"/>
        </w:rPr>
      </w:pPr>
      <w:del w:id="7870" w:author="Romano Giovanni" w:date="2017-10-23T22:52:00Z">
        <w:r w:rsidRPr="00CF3217" w:rsidDel="00B03FAC">
          <w:rPr>
            <w:rFonts w:eastAsia="SimSun"/>
            <w:b/>
            <w:bCs/>
            <w:color w:val="000000"/>
            <w:szCs w:val="24"/>
            <w:lang w:val="en-US" w:eastAsia="zh-CN"/>
          </w:rPr>
          <w:delText xml:space="preserve">Specification of the TUAK algorithm set: A second example algorithm set for the 3GPP authentication and key generation functions f1, f1*, f2, f3, f4, f5 and f5*; Document 5: Performance evaluation  </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71" w:author="Romano Giovanni" w:date="2017-10-23T22:52:00Z"/>
          <w:rFonts w:eastAsia="SimSun"/>
          <w:color w:val="000000"/>
          <w:szCs w:val="24"/>
          <w:lang w:val="en-US" w:eastAsia="zh-CN"/>
        </w:rPr>
      </w:pPr>
      <w:del w:id="7872" w:author="Romano Giovanni" w:date="2017-10-23T22:52:00Z">
        <w:r w:rsidRPr="00CF3217" w:rsidDel="00B03FAC">
          <w:rPr>
            <w:rFonts w:eastAsia="SimSun"/>
            <w:color w:val="000000"/>
            <w:szCs w:val="24"/>
            <w:lang w:val="en-US" w:eastAsia="zh-CN"/>
          </w:rPr>
          <w:delText>This document provides a reference to an independent performance evaluation report of the Tuak algorithm set carried out by the ISG Smart Card Centre of the Royal Holloway University of London.</w:delText>
        </w:r>
      </w:del>
    </w:p>
    <w:p w:rsidR="001D0093" w:rsidRPr="002D5C5B" w:rsidDel="00B03FAC" w:rsidRDefault="001D0093" w:rsidP="00C337DE">
      <w:pPr>
        <w:pStyle w:val="Titolo5"/>
        <w:rPr>
          <w:del w:id="7873" w:author="Romano Giovanni" w:date="2017-10-23T22:52:00Z"/>
          <w:rFonts w:eastAsia="SimSun"/>
          <w:bCs/>
          <w:color w:val="000000"/>
          <w:szCs w:val="24"/>
          <w:lang w:val="en-US" w:eastAsia="zh-CN"/>
        </w:rPr>
      </w:pPr>
      <w:del w:id="7874" w:author="Romano Giovanni" w:date="2017-10-23T22:52:00Z">
        <w:r w:rsidRPr="00CF3217" w:rsidDel="00B03FAC">
          <w:rPr>
            <w:rFonts w:eastAsia="SimSun"/>
            <w:bCs/>
            <w:color w:val="000000"/>
            <w:szCs w:val="24"/>
            <w:lang w:val="en-US" w:eastAsia="zh-CN"/>
          </w:rPr>
          <w:delText>5.</w:delText>
        </w:r>
        <w:r w:rsidDel="00B03FAC">
          <w:rPr>
            <w:rFonts w:hint="eastAsia"/>
            <w:bCs/>
            <w:color w:val="000000"/>
            <w:szCs w:val="24"/>
            <w:lang w:val="en-US" w:eastAsia="ja-JP"/>
          </w:rPr>
          <w:delText>1</w:delText>
        </w:r>
        <w:r w:rsidRPr="00CF3217" w:rsidDel="00B03FAC">
          <w:rPr>
            <w:rFonts w:eastAsia="SimSun"/>
            <w:bCs/>
            <w:color w:val="000000"/>
            <w:szCs w:val="24"/>
            <w:lang w:val="en-US" w:eastAsia="zh-CN"/>
          </w:rPr>
          <w:delText>.2.13.177</w:delText>
        </w:r>
        <w:r w:rsidRPr="00CF3217" w:rsidDel="00B03FAC">
          <w:rPr>
            <w:rFonts w:eastAsia="SimSun"/>
            <w:bCs/>
            <w:color w:val="000000"/>
            <w:szCs w:val="24"/>
            <w:lang w:val="en-US" w:eastAsia="zh-CN"/>
          </w:rPr>
          <w:tab/>
          <w:delText>TR 35.936</w:delText>
        </w:r>
      </w:del>
    </w:p>
    <w:p w:rsidR="001D0093" w:rsidRPr="00CF3217" w:rsidDel="00B03FAC" w:rsidRDefault="001D0093" w:rsidP="001D0093">
      <w:pPr>
        <w:widowControl w:val="0"/>
        <w:tabs>
          <w:tab w:val="clear" w:pos="1134"/>
          <w:tab w:val="clear" w:pos="1871"/>
          <w:tab w:val="clear" w:pos="2268"/>
          <w:tab w:val="left" w:pos="90"/>
        </w:tabs>
        <w:overflowPunct/>
        <w:spacing w:before="91"/>
        <w:textAlignment w:val="auto"/>
        <w:rPr>
          <w:del w:id="7875" w:author="Romano Giovanni" w:date="2017-10-23T22:52:00Z"/>
          <w:rFonts w:eastAsia="SimSun"/>
          <w:b/>
          <w:bCs/>
          <w:color w:val="000000"/>
          <w:szCs w:val="24"/>
          <w:lang w:val="en-US" w:eastAsia="zh-CN"/>
        </w:rPr>
      </w:pPr>
      <w:del w:id="7876" w:author="Romano Giovanni" w:date="2017-10-23T22:52:00Z">
        <w:r w:rsidRPr="00CF3217" w:rsidDel="00B03FAC">
          <w:rPr>
            <w:rFonts w:eastAsia="SimSun"/>
            <w:b/>
            <w:bCs/>
            <w:color w:val="000000"/>
            <w:szCs w:val="24"/>
            <w:lang w:val="en-US" w:eastAsia="zh-CN"/>
          </w:rPr>
          <w:delText>Specification of the TUAK algorithm set: A second example algorithm set for the 3GPP authentication and key generation functions f1, f1*, f2 ,f3, f4, f5 and f5*; Document 6: Security assessment</w:delText>
        </w:r>
      </w:del>
    </w:p>
    <w:p w:rsidR="001D0093" w:rsidRPr="00CF3217" w:rsidDel="00B03FAC" w:rsidRDefault="001D0093" w:rsidP="001D0093">
      <w:pPr>
        <w:widowControl w:val="0"/>
        <w:tabs>
          <w:tab w:val="clear" w:pos="1134"/>
          <w:tab w:val="clear" w:pos="1871"/>
          <w:tab w:val="clear" w:pos="2268"/>
          <w:tab w:val="left" w:pos="90"/>
        </w:tabs>
        <w:overflowPunct/>
        <w:spacing w:before="81"/>
        <w:textAlignment w:val="auto"/>
        <w:rPr>
          <w:del w:id="7877" w:author="Romano Giovanni" w:date="2017-10-23T22:52:00Z"/>
          <w:rFonts w:eastAsia="SimSun"/>
          <w:color w:val="000000"/>
          <w:szCs w:val="24"/>
          <w:lang w:val="en-US" w:eastAsia="zh-CN"/>
        </w:rPr>
      </w:pPr>
      <w:del w:id="7878" w:author="Romano Giovanni" w:date="2017-10-23T22:52:00Z">
        <w:r w:rsidRPr="00CF3217" w:rsidDel="00B03FAC">
          <w:rPr>
            <w:rFonts w:eastAsia="SimSun"/>
            <w:color w:val="000000"/>
            <w:szCs w:val="24"/>
            <w:lang w:val="en-US" w:eastAsia="zh-CN"/>
          </w:rPr>
          <w:delText>This document provides a reference to an independent security assessment of the Tuak algorithm set carried out by the University of Waterloo, Canada.</w:delText>
        </w:r>
      </w:del>
    </w:p>
    <w:p w:rsidR="001D0093" w:rsidRPr="002D5C5B" w:rsidDel="00C0616F" w:rsidRDefault="001D0093" w:rsidP="00C337DE">
      <w:pPr>
        <w:pStyle w:val="Titolo4"/>
        <w:rPr>
          <w:del w:id="7879" w:author="Romano Giovanni" w:date="2017-10-23T22:57:00Z"/>
          <w:rFonts w:eastAsia="SimSun"/>
          <w:bCs/>
          <w:color w:val="000000"/>
          <w:sz w:val="30"/>
          <w:szCs w:val="30"/>
          <w:lang w:val="en-US" w:eastAsia="zh-CN"/>
        </w:rPr>
      </w:pPr>
      <w:del w:id="7880" w:author="Romano Giovanni" w:date="2017-10-23T22:57:00Z">
        <w:r w:rsidRPr="00CF3217" w:rsidDel="00C0616F">
          <w:rPr>
            <w:rFonts w:eastAsia="SimSun"/>
            <w:bCs/>
            <w:color w:val="000000"/>
            <w:szCs w:val="24"/>
            <w:lang w:val="en-US" w:eastAsia="zh-CN"/>
          </w:rPr>
          <w:lastRenderedPageBreak/>
          <w:delText>5.1.2.14</w:delText>
        </w:r>
        <w:r w:rsidRPr="00CF3217" w:rsidDel="00C0616F">
          <w:rPr>
            <w:rFonts w:eastAsia="SimSun"/>
            <w:bCs/>
            <w:color w:val="000000"/>
            <w:szCs w:val="24"/>
            <w:lang w:val="en-US" w:eastAsia="zh-CN"/>
          </w:rPr>
          <w:tab/>
          <w:delText>Vocabulary</w:delText>
        </w:r>
      </w:del>
    </w:p>
    <w:p w:rsidR="001D0093" w:rsidRPr="002D5C5B" w:rsidDel="00C0616F" w:rsidRDefault="001D0093" w:rsidP="00C337DE">
      <w:pPr>
        <w:pStyle w:val="Titolo5"/>
        <w:rPr>
          <w:del w:id="7881" w:author="Romano Giovanni" w:date="2017-10-23T22:57:00Z"/>
          <w:rFonts w:eastAsia="SimSun"/>
          <w:bCs/>
          <w:color w:val="000000"/>
          <w:szCs w:val="24"/>
          <w:lang w:val="en-US" w:eastAsia="zh-CN"/>
        </w:rPr>
      </w:pPr>
      <w:del w:id="7882" w:author="Romano Giovanni" w:date="2017-10-23T22:57:00Z">
        <w:r w:rsidRPr="00CF3217" w:rsidDel="00C0616F">
          <w:rPr>
            <w:rFonts w:eastAsia="SimSun"/>
            <w:bCs/>
            <w:color w:val="000000"/>
            <w:szCs w:val="24"/>
            <w:lang w:val="en-US" w:eastAsia="zh-CN"/>
          </w:rPr>
          <w:delText>5.1.2.14.1</w:delText>
        </w:r>
        <w:r w:rsidRPr="00CF3217" w:rsidDel="00C0616F">
          <w:rPr>
            <w:rFonts w:eastAsia="SimSun"/>
            <w:bCs/>
            <w:color w:val="000000"/>
            <w:szCs w:val="24"/>
            <w:lang w:val="en-US" w:eastAsia="zh-CN"/>
          </w:rPr>
          <w:tab/>
          <w:delText>TR 21.905</w:delText>
        </w:r>
      </w:del>
    </w:p>
    <w:p w:rsidR="001D0093" w:rsidRPr="00CF3217" w:rsidDel="00C0616F" w:rsidRDefault="001D0093" w:rsidP="001D0093">
      <w:pPr>
        <w:widowControl w:val="0"/>
        <w:tabs>
          <w:tab w:val="clear" w:pos="1134"/>
          <w:tab w:val="clear" w:pos="1871"/>
          <w:tab w:val="clear" w:pos="2268"/>
          <w:tab w:val="left" w:pos="90"/>
        </w:tabs>
        <w:overflowPunct/>
        <w:spacing w:before="91"/>
        <w:textAlignment w:val="auto"/>
        <w:rPr>
          <w:del w:id="7883" w:author="Romano Giovanni" w:date="2017-10-23T22:57:00Z"/>
          <w:rFonts w:eastAsia="SimSun"/>
          <w:b/>
          <w:bCs/>
          <w:color w:val="000000"/>
          <w:sz w:val="30"/>
          <w:szCs w:val="30"/>
          <w:lang w:val="en-US" w:eastAsia="zh-CN"/>
        </w:rPr>
      </w:pPr>
      <w:del w:id="7884" w:author="Romano Giovanni" w:date="2017-10-23T22:57:00Z">
        <w:r w:rsidRPr="00CF3217" w:rsidDel="00C0616F">
          <w:rPr>
            <w:rFonts w:eastAsia="SimSun"/>
            <w:b/>
            <w:bCs/>
            <w:color w:val="000000"/>
            <w:szCs w:val="24"/>
            <w:lang w:val="en-US" w:eastAsia="zh-CN"/>
          </w:rPr>
          <w:delText>Vocabulary for 3GPP Specifications</w:delText>
        </w:r>
      </w:del>
    </w:p>
    <w:p w:rsidR="001D0093" w:rsidRPr="00CF3217" w:rsidDel="00C0616F" w:rsidRDefault="001D0093" w:rsidP="001D0093">
      <w:pPr>
        <w:widowControl w:val="0"/>
        <w:tabs>
          <w:tab w:val="clear" w:pos="1134"/>
          <w:tab w:val="clear" w:pos="1871"/>
          <w:tab w:val="clear" w:pos="2268"/>
          <w:tab w:val="left" w:pos="90"/>
        </w:tabs>
        <w:overflowPunct/>
        <w:spacing w:before="0"/>
        <w:textAlignment w:val="auto"/>
        <w:rPr>
          <w:del w:id="7885" w:author="Romano Giovanni" w:date="2017-10-23T22:57:00Z"/>
          <w:rFonts w:eastAsia="SimSun"/>
          <w:color w:val="000000"/>
          <w:sz w:val="27"/>
          <w:szCs w:val="27"/>
          <w:lang w:val="en-US" w:eastAsia="zh-CN"/>
        </w:rPr>
      </w:pPr>
      <w:del w:id="7886" w:author="Romano Giovanni" w:date="2017-10-23T22:57:00Z">
        <w:r w:rsidRPr="00CF3217" w:rsidDel="00C0616F">
          <w:rPr>
            <w:rFonts w:eastAsia="SimSun"/>
            <w:color w:val="000000"/>
            <w:szCs w:val="24"/>
            <w:lang w:val="en-US" w:eastAsia="zh-CN"/>
          </w:rPr>
          <w:delText>Document 21.905 is a collection of terms, definitions and abbreviations related to the baseline documents defining the objectives and systems framework. This document provides a tool for further work on the technical documentation and facilitates their understanding.</w:delText>
        </w:r>
      </w:del>
    </w:p>
    <w:p w:rsidR="00842A34" w:rsidRPr="00CF3217" w:rsidRDefault="005F5D23" w:rsidP="00BE1A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lang w:val="en-US" w:eastAsia="ja-JP"/>
        </w:rPr>
      </w:pPr>
      <w:hyperlink r:id="rId9" w:history="1"/>
      <w:bookmarkStart w:id="7887" w:name="_Toc269477775"/>
      <w:bookmarkStart w:id="7888" w:name="_Toc269478176"/>
      <w:bookmarkStart w:id="7889" w:name="_Toc295811955"/>
      <w:r w:rsidR="00C0616F">
        <w:rPr>
          <w:rFonts w:eastAsia="SimSun"/>
          <w:color w:val="000000"/>
          <w:sz w:val="18"/>
          <w:szCs w:val="18"/>
          <w:lang w:val="en-US" w:eastAsia="zh-CN"/>
        </w:rPr>
        <w:t xml:space="preserve">  </w:t>
      </w:r>
    </w:p>
    <w:p w:rsidR="00842A34" w:rsidRPr="00CF3217" w:rsidRDefault="00842A34" w:rsidP="00842A34">
      <w:pPr>
        <w:overflowPunct/>
        <w:autoSpaceDE/>
        <w:autoSpaceDN/>
        <w:adjustRightInd/>
        <w:spacing w:before="0"/>
        <w:textAlignment w:val="auto"/>
        <w:rPr>
          <w:lang w:val="en-US" w:eastAsia="ja-JP"/>
        </w:rPr>
        <w:sectPr w:rsidR="00842A34" w:rsidRPr="00CF3217" w:rsidSect="000F3AAC">
          <w:headerReference w:type="even" r:id="rId10"/>
          <w:headerReference w:type="default" r:id="rId11"/>
          <w:footerReference w:type="default" r:id="rId12"/>
          <w:pgSz w:w="16834" w:h="11907" w:orient="landscape" w:code="9"/>
          <w:pgMar w:top="1418" w:right="851" w:bottom="1134" w:left="1134" w:header="720" w:footer="482" w:gutter="0"/>
          <w:paperSrc w:first="15" w:other="15"/>
          <w:cols w:space="720"/>
          <w:docGrid w:linePitch="326"/>
        </w:sectPr>
      </w:pPr>
    </w:p>
    <w:bookmarkEnd w:id="7887"/>
    <w:bookmarkEnd w:id="7888"/>
    <w:bookmarkEnd w:id="7889"/>
    <w:p w:rsidR="00842A34" w:rsidRDefault="00842A34" w:rsidP="00716916">
      <w:pPr>
        <w:pStyle w:val="Titolo2"/>
        <w:tabs>
          <w:tab w:val="left" w:pos="851"/>
        </w:tabs>
        <w:spacing w:before="0"/>
        <w:ind w:left="0" w:firstLine="0"/>
        <w:rPr>
          <w:szCs w:val="24"/>
          <w:lang w:val="en-US"/>
        </w:rPr>
      </w:pPr>
    </w:p>
    <w:sectPr w:rsidR="00842A34" w:rsidSect="00BE1A00">
      <w:headerReference w:type="even" r:id="rId13"/>
      <w:headerReference w:type="default" r:id="rId14"/>
      <w:footerReference w:type="default" r:id="rId15"/>
      <w:headerReference w:type="first" r:id="rId16"/>
      <w:footerReference w:type="first" r:id="rId17"/>
      <w:pgSz w:w="11907" w:h="16834" w:code="9"/>
      <w:pgMar w:top="1418"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464" w:rsidRDefault="00A75464">
      <w:r>
        <w:separator/>
      </w:r>
    </w:p>
  </w:endnote>
  <w:endnote w:type="continuationSeparator" w:id="0">
    <w:p w:rsidR="00A75464" w:rsidRDefault="00A75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C80ABF" w:rsidRDefault="005F5D23" w:rsidP="0094795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2F7CB3" w:rsidRDefault="005F5D23">
    <w:pPr>
      <w:pStyle w:val="Pidipagina"/>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842A34" w:rsidRDefault="005F5D23" w:rsidP="00842A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464" w:rsidRDefault="00A75464">
      <w:r>
        <w:t>____________________</w:t>
      </w:r>
    </w:p>
  </w:footnote>
  <w:footnote w:type="continuationSeparator" w:id="0">
    <w:p w:rsidR="00A75464" w:rsidRDefault="00A75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2D4D9B" w:rsidRDefault="005F5D23" w:rsidP="00947955">
    <w:pPr>
      <w:tabs>
        <w:tab w:val="clear" w:pos="1134"/>
        <w:tab w:val="clear" w:pos="1871"/>
        <w:tab w:val="clear" w:pos="2268"/>
        <w:tab w:val="center" w:pos="7088"/>
        <w:tab w:val="center" w:pos="9696"/>
      </w:tabs>
      <w:rPr>
        <w:b/>
        <w:bCs/>
        <w:lang w:eastAsia="ja-JP"/>
      </w:rPr>
    </w:pPr>
    <w:r>
      <w:rPr>
        <w:rStyle w:val="Numeropagina"/>
        <w:b/>
        <w:bCs/>
      </w:rPr>
      <w:fldChar w:fldCharType="begin"/>
    </w:r>
    <w:r w:rsidRPr="00FC42AF">
      <w:rPr>
        <w:rStyle w:val="Numeropagina"/>
        <w:b/>
        <w:bCs/>
      </w:rPr>
      <w:instrText xml:space="preserve"> PAGE </w:instrText>
    </w:r>
    <w:r>
      <w:rPr>
        <w:rStyle w:val="Numeropagina"/>
        <w:b/>
        <w:bCs/>
      </w:rPr>
      <w:fldChar w:fldCharType="separate"/>
    </w:r>
    <w:r w:rsidR="001D7D5A">
      <w:rPr>
        <w:rStyle w:val="Numeropagina"/>
        <w:b/>
        <w:bCs/>
        <w:noProof/>
      </w:rPr>
      <w:t>152</w:t>
    </w:r>
    <w:r>
      <w:rPr>
        <w:rStyle w:val="Numeropagina"/>
        <w:b/>
        <w:bCs/>
      </w:rPr>
      <w:fldChar w:fldCharType="end"/>
    </w:r>
    <w:r>
      <w:rPr>
        <w:rStyle w:val="Numeropagina"/>
        <w:rFonts w:hint="eastAsia"/>
        <w:b/>
        <w:bCs/>
        <w:lang w:eastAsia="ja-JP"/>
      </w:rPr>
      <w:tab/>
      <w:t>ITU-R M.1457-13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FC42AF" w:rsidRDefault="005F5D23" w:rsidP="000238D6">
    <w:pPr>
      <w:tabs>
        <w:tab w:val="clear" w:pos="1134"/>
        <w:tab w:val="clear" w:pos="1871"/>
        <w:tab w:val="clear" w:pos="2268"/>
        <w:tab w:val="center" w:pos="7088"/>
        <w:tab w:val="right" w:pos="14175"/>
      </w:tabs>
    </w:pPr>
    <w:r w:rsidRPr="00FC42AF">
      <w:tab/>
    </w:r>
    <w:r>
      <w:rPr>
        <w:b/>
        <w:bCs/>
      </w:rPr>
      <w:fldChar w:fldCharType="begin"/>
    </w:r>
    <w:r w:rsidRPr="00360056">
      <w:rPr>
        <w:b/>
        <w:bCs/>
        <w:lang w:val="it-IT"/>
      </w:rPr>
      <w:instrText>styleref href</w:instrText>
    </w:r>
    <w:r>
      <w:rPr>
        <w:b/>
        <w:bCs/>
      </w:rPr>
      <w:fldChar w:fldCharType="separate"/>
    </w:r>
    <w:r w:rsidR="001D7D5A">
      <w:rPr>
        <w:noProof/>
        <w:lang w:val="it-IT"/>
      </w:rPr>
      <w:t>Errore. Nel documento non esiste testo dello stile specificato.</w:t>
    </w:r>
    <w:r>
      <w:rPr>
        <w:b/>
        <w:bCs/>
      </w:rPr>
      <w:fldChar w:fldCharType="end"/>
    </w:r>
    <w:r w:rsidRPr="00360056">
      <w:rPr>
        <w:b/>
        <w:bCs/>
        <w:lang w:val="it-IT"/>
      </w:rPr>
      <w:tab/>
    </w:r>
    <w:r>
      <w:rPr>
        <w:rStyle w:val="Numeropagina"/>
        <w:b/>
        <w:bCs/>
      </w:rPr>
      <w:fldChar w:fldCharType="begin"/>
    </w:r>
    <w:r w:rsidRPr="00360056">
      <w:rPr>
        <w:rStyle w:val="Numeropagina"/>
        <w:b/>
        <w:bCs/>
        <w:lang w:val="it-IT"/>
      </w:rPr>
      <w:instrText xml:space="preserve"> PAGE </w:instrText>
    </w:r>
    <w:r>
      <w:rPr>
        <w:rStyle w:val="Numeropagina"/>
        <w:b/>
        <w:bCs/>
      </w:rPr>
      <w:fldChar w:fldCharType="separate"/>
    </w:r>
    <w:r w:rsidR="001D7D5A">
      <w:rPr>
        <w:rStyle w:val="Numeropagina"/>
        <w:b/>
        <w:bCs/>
        <w:noProof/>
        <w:lang w:val="it-IT"/>
      </w:rPr>
      <w:t>153</w:t>
    </w:r>
    <w:r>
      <w:rPr>
        <w:rStyle w:val="Numeropagina"/>
        <w:b/>
        <w:bCs/>
      </w:rPr>
      <w:fldChar w:fldCharType="end"/>
    </w:r>
  </w:p>
  <w:p w:rsidR="005F5D23" w:rsidRPr="000238D6" w:rsidRDefault="005F5D23" w:rsidP="000238D6">
    <w:pPr>
      <w:pStyle w:val="Intestazione"/>
      <w:rPr>
        <w:rStyle w:val="Numeropagin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FC42AF" w:rsidRDefault="005F5D23" w:rsidP="00CF7651">
    <w:pPr>
      <w:tabs>
        <w:tab w:val="clear" w:pos="1134"/>
        <w:tab w:val="clear" w:pos="1871"/>
        <w:tab w:val="clear" w:pos="2268"/>
        <w:tab w:val="center" w:pos="4820"/>
        <w:tab w:val="right" w:pos="14601"/>
      </w:tabs>
      <w:rPr>
        <w:lang w:eastAsia="ja-JP"/>
      </w:rPr>
    </w:pPr>
    <w:r>
      <w:rPr>
        <w:rStyle w:val="Numeropagina"/>
        <w:b/>
        <w:bCs/>
      </w:rPr>
      <w:fldChar w:fldCharType="begin"/>
    </w:r>
    <w:r w:rsidRPr="00FC42AF">
      <w:rPr>
        <w:rStyle w:val="Numeropagina"/>
        <w:b/>
        <w:bCs/>
      </w:rPr>
      <w:instrText xml:space="preserve"> PAGE </w:instrText>
    </w:r>
    <w:r>
      <w:rPr>
        <w:rStyle w:val="Numeropagina"/>
        <w:b/>
        <w:bCs/>
      </w:rPr>
      <w:fldChar w:fldCharType="separate"/>
    </w:r>
    <w:r w:rsidR="00B905B7">
      <w:rPr>
        <w:rStyle w:val="Numeropagina"/>
        <w:b/>
        <w:bCs/>
        <w:noProof/>
      </w:rPr>
      <w:t>228</w:t>
    </w:r>
    <w:r>
      <w:rPr>
        <w:rStyle w:val="Numeropagina"/>
        <w:b/>
        <w:bCs/>
      </w:rPr>
      <w:fldChar w:fldCharType="end"/>
    </w:r>
    <w:r>
      <w:rPr>
        <w:b/>
        <w:bCs/>
      </w:rPr>
      <w:tab/>
    </w:r>
    <w:r>
      <w:rPr>
        <w:rFonts w:hint="eastAsia"/>
        <w:b/>
        <w:bCs/>
        <w:lang w:eastAsia="ja-JP"/>
      </w:rPr>
      <w:t>ITU-R M.1457-13</w:t>
    </w:r>
  </w:p>
  <w:p w:rsidR="005F5D23" w:rsidRPr="00486FFD" w:rsidRDefault="005F5D23" w:rsidP="00947955">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2D4D9B" w:rsidRDefault="005F5D23"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sidR="00B905B7">
      <w:rPr>
        <w:rStyle w:val="Numeropagina"/>
        <w:b/>
        <w:bCs/>
        <w:noProof/>
      </w:rPr>
      <w:t>227</w:t>
    </w:r>
    <w:r>
      <w:rPr>
        <w:rStyle w:val="Numeropagina"/>
        <w:b/>
        <w:bCs/>
      </w:rPr>
      <w:fldChar w:fldCharType="end"/>
    </w:r>
  </w:p>
  <w:p w:rsidR="005F5D23" w:rsidRDefault="005F5D23" w:rsidP="008F4C48">
    <w:pPr>
      <w:pStyle w:val="Intestazione"/>
      <w:rPr>
        <w:rStyle w:val="Numeropagin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23" w:rsidRPr="002D4D9B" w:rsidRDefault="005F5D23"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1182</w:t>
    </w:r>
    <w:r>
      <w:rPr>
        <w:rStyle w:val="Numeropagina"/>
        <w:b/>
        <w:bCs/>
      </w:rPr>
      <w:fldChar w:fldCharType="end"/>
    </w:r>
  </w:p>
  <w:p w:rsidR="005F5D23" w:rsidRDefault="005F5D23" w:rsidP="008F4C48">
    <w:pPr>
      <w:pStyle w:val="Intestazione"/>
      <w:rPr>
        <w:rStyle w:val="Numeropa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F2006E"/>
    <w:lvl w:ilvl="0">
      <w:start w:val="1"/>
      <w:numFmt w:val="decimal"/>
      <w:lvlText w:val="%1."/>
      <w:lvlJc w:val="left"/>
      <w:pPr>
        <w:tabs>
          <w:tab w:val="num" w:pos="1492"/>
        </w:tabs>
        <w:ind w:left="1492" w:hanging="360"/>
      </w:pPr>
    </w:lvl>
  </w:abstractNum>
  <w:abstractNum w:abstractNumId="1">
    <w:nsid w:val="FFFFFF7D"/>
    <w:multiLevelType w:val="singleLevel"/>
    <w:tmpl w:val="17F8C6E4"/>
    <w:lvl w:ilvl="0">
      <w:start w:val="1"/>
      <w:numFmt w:val="decimal"/>
      <w:lvlText w:val="%1."/>
      <w:lvlJc w:val="left"/>
      <w:pPr>
        <w:tabs>
          <w:tab w:val="num" w:pos="1209"/>
        </w:tabs>
        <w:ind w:left="1209" w:hanging="360"/>
      </w:pPr>
    </w:lvl>
  </w:abstractNum>
  <w:abstractNum w:abstractNumId="2">
    <w:nsid w:val="FFFFFF7E"/>
    <w:multiLevelType w:val="singleLevel"/>
    <w:tmpl w:val="59B4B0FA"/>
    <w:lvl w:ilvl="0">
      <w:start w:val="1"/>
      <w:numFmt w:val="decimal"/>
      <w:lvlText w:val="%1."/>
      <w:lvlJc w:val="left"/>
      <w:pPr>
        <w:tabs>
          <w:tab w:val="num" w:pos="926"/>
        </w:tabs>
        <w:ind w:left="926" w:hanging="360"/>
      </w:pPr>
    </w:lvl>
  </w:abstractNum>
  <w:abstractNum w:abstractNumId="3">
    <w:nsid w:val="FFFFFF7F"/>
    <w:multiLevelType w:val="singleLevel"/>
    <w:tmpl w:val="A0CACDA2"/>
    <w:lvl w:ilvl="0">
      <w:start w:val="1"/>
      <w:numFmt w:val="decimal"/>
      <w:lvlText w:val="%1."/>
      <w:lvlJc w:val="left"/>
      <w:pPr>
        <w:tabs>
          <w:tab w:val="num" w:pos="643"/>
        </w:tabs>
        <w:ind w:left="643" w:hanging="360"/>
      </w:pPr>
    </w:lvl>
  </w:abstractNum>
  <w:abstractNum w:abstractNumId="4">
    <w:nsid w:val="FFFFFF80"/>
    <w:multiLevelType w:val="singleLevel"/>
    <w:tmpl w:val="F0B29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D66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EE01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646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4AA16"/>
    <w:lvl w:ilvl="0">
      <w:start w:val="1"/>
      <w:numFmt w:val="decimal"/>
      <w:lvlText w:val="%1."/>
      <w:lvlJc w:val="left"/>
      <w:pPr>
        <w:tabs>
          <w:tab w:val="num" w:pos="360"/>
        </w:tabs>
        <w:ind w:left="360" w:hanging="360"/>
      </w:pPr>
    </w:lvl>
  </w:abstractNum>
  <w:abstractNum w:abstractNumId="9">
    <w:nsid w:val="FFFFFF89"/>
    <w:multiLevelType w:val="singleLevel"/>
    <w:tmpl w:val="7A6E3FF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1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05D159D3"/>
    <w:multiLevelType w:val="hybridMultilevel"/>
    <w:tmpl w:val="7C52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tentative="1">
      <w:start w:val="1"/>
      <w:numFmt w:val="bullet"/>
      <w:lvlText w:val=""/>
      <w:lvlJc w:val="left"/>
      <w:pPr>
        <w:ind w:left="1979" w:hanging="420"/>
      </w:pPr>
      <w:rPr>
        <w:rFonts w:ascii="Wingdings" w:hAnsi="Wingdings" w:hint="default"/>
      </w:rPr>
    </w:lvl>
    <w:lvl w:ilvl="2" w:tplc="0409000D"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B" w:tentative="1">
      <w:start w:val="1"/>
      <w:numFmt w:val="bullet"/>
      <w:lvlText w:val=""/>
      <w:lvlJc w:val="left"/>
      <w:pPr>
        <w:ind w:left="3239" w:hanging="420"/>
      </w:pPr>
      <w:rPr>
        <w:rFonts w:ascii="Wingdings" w:hAnsi="Wingdings" w:hint="default"/>
      </w:rPr>
    </w:lvl>
    <w:lvl w:ilvl="5" w:tplc="0409000D"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B" w:tentative="1">
      <w:start w:val="1"/>
      <w:numFmt w:val="bullet"/>
      <w:lvlText w:val=""/>
      <w:lvlJc w:val="left"/>
      <w:pPr>
        <w:ind w:left="4499" w:hanging="420"/>
      </w:pPr>
      <w:rPr>
        <w:rFonts w:ascii="Wingdings" w:hAnsi="Wingdings" w:hint="default"/>
      </w:rPr>
    </w:lvl>
    <w:lvl w:ilvl="8" w:tplc="0409000D" w:tentative="1">
      <w:start w:val="1"/>
      <w:numFmt w:val="bullet"/>
      <w:lvlText w:val=""/>
      <w:lvlJc w:val="left"/>
      <w:pPr>
        <w:ind w:left="4919" w:hanging="420"/>
      </w:pPr>
      <w:rPr>
        <w:rFonts w:ascii="Wingdings" w:hAnsi="Wingdings" w:hint="default"/>
      </w:rPr>
    </w:lvl>
  </w:abstractNum>
  <w:abstractNum w:abstractNumId="16">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17">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6BF6160"/>
    <w:multiLevelType w:val="hybridMultilevel"/>
    <w:tmpl w:val="0C708616"/>
    <w:lvl w:ilvl="0" w:tplc="27484BE6">
      <w:start w:val="1"/>
      <w:numFmt w:val="lowerRoman"/>
      <w:lvlText w:val="(%1)"/>
      <w:lvlJc w:val="left"/>
      <w:pPr>
        <w:ind w:left="780" w:hanging="720"/>
      </w:pPr>
      <w:rPr>
        <w:rFonts w:eastAsia="SimSun"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0">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21">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22">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25">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26">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30">
    <w:nsid w:val="3AF80D2C"/>
    <w:multiLevelType w:val="singleLevel"/>
    <w:tmpl w:val="08090019"/>
    <w:lvl w:ilvl="0">
      <w:start w:val="1"/>
      <w:numFmt w:val="lowerLetter"/>
      <w:lvlText w:val="(%1)"/>
      <w:lvlJc w:val="left"/>
      <w:pPr>
        <w:tabs>
          <w:tab w:val="num" w:pos="360"/>
        </w:tabs>
        <w:ind w:left="360" w:hanging="360"/>
      </w:pPr>
    </w:lvl>
  </w:abstractNum>
  <w:abstractNum w:abstractNumId="31">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0B60EEE"/>
    <w:multiLevelType w:val="hybridMultilevel"/>
    <w:tmpl w:val="E0CC8D12"/>
    <w:lvl w:ilvl="0" w:tplc="9FA02DF4">
      <w:numFmt w:val="bullet"/>
      <w:lvlText w:val="–"/>
      <w:lvlJc w:val="left"/>
      <w:pPr>
        <w:ind w:left="1550" w:hanging="420"/>
      </w:pPr>
      <w:rPr>
        <w:rFonts w:ascii="Times New Roman" w:eastAsia="Times New Roman" w:hAnsi="Times New Roman" w:cs="Times New Roman"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3">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34">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37">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333CE1"/>
    <w:multiLevelType w:val="singleLevel"/>
    <w:tmpl w:val="291438EE"/>
    <w:lvl w:ilvl="0">
      <w:start w:val="1"/>
      <w:numFmt w:val="decimal"/>
      <w:lvlText w:val="[%1]"/>
      <w:lvlJc w:val="left"/>
      <w:pPr>
        <w:tabs>
          <w:tab w:val="num" w:pos="360"/>
        </w:tabs>
        <w:ind w:left="360" w:hanging="360"/>
      </w:pPr>
    </w:lvl>
  </w:abstractNum>
  <w:abstractNum w:abstractNumId="39">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42">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28"/>
  </w:num>
  <w:num w:numId="2">
    <w:abstractNumId w:val="24"/>
  </w:num>
  <w:num w:numId="3">
    <w:abstractNumId w:val="27"/>
  </w:num>
  <w:num w:numId="4">
    <w:abstractNumId w:val="20"/>
  </w:num>
  <w:num w:numId="5">
    <w:abstractNumId w:val="39"/>
  </w:num>
  <w:num w:numId="6">
    <w:abstractNumId w:val="42"/>
  </w:num>
  <w:num w:numId="7">
    <w:abstractNumId w:val="41"/>
  </w:num>
  <w:num w:numId="8">
    <w:abstractNumId w:val="29"/>
  </w:num>
  <w:num w:numId="9">
    <w:abstractNumId w:val="21"/>
  </w:num>
  <w:num w:numId="10">
    <w:abstractNumId w:val="36"/>
  </w:num>
  <w:num w:numId="11">
    <w:abstractNumId w:val="38"/>
  </w:num>
  <w:num w:numId="12">
    <w:abstractNumId w:val="17"/>
  </w:num>
  <w:num w:numId="13">
    <w:abstractNumId w:val="35"/>
  </w:num>
  <w:num w:numId="14">
    <w:abstractNumId w:val="30"/>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7"/>
  </w:num>
  <w:num w:numId="17">
    <w:abstractNumId w:val="11"/>
  </w:num>
  <w:num w:numId="18">
    <w:abstractNumId w:val="33"/>
  </w:num>
  <w:num w:numId="19">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26"/>
  </w:num>
  <w:num w:numId="21">
    <w:abstractNumId w:val="16"/>
  </w:num>
  <w:num w:numId="22">
    <w:abstractNumId w:val="14"/>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2"/>
  </w:num>
  <w:num w:numId="26">
    <w:abstractNumId w:val="23"/>
  </w:num>
  <w:num w:numId="27">
    <w:abstractNumId w:val="40"/>
  </w:num>
  <w:num w:numId="28">
    <w:abstractNumId w:val="18"/>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2"/>
  </w:num>
  <w:num w:numId="41">
    <w:abstractNumId w:val="15"/>
  </w:num>
  <w:num w:numId="42">
    <w:abstractNumId w:val="34"/>
  </w:num>
  <w:num w:numId="43">
    <w:abstractNumId w:val="19"/>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F3"/>
    <w:rsid w:val="000054C6"/>
    <w:rsid w:val="000055FE"/>
    <w:rsid w:val="000069D4"/>
    <w:rsid w:val="000109E2"/>
    <w:rsid w:val="000126E7"/>
    <w:rsid w:val="000174AD"/>
    <w:rsid w:val="000238D6"/>
    <w:rsid w:val="00024D1F"/>
    <w:rsid w:val="000258E8"/>
    <w:rsid w:val="00035476"/>
    <w:rsid w:val="0003769D"/>
    <w:rsid w:val="00040010"/>
    <w:rsid w:val="00043A80"/>
    <w:rsid w:val="00044B1C"/>
    <w:rsid w:val="00044F0F"/>
    <w:rsid w:val="00047A1D"/>
    <w:rsid w:val="00051F75"/>
    <w:rsid w:val="00053FC0"/>
    <w:rsid w:val="00057333"/>
    <w:rsid w:val="000604B9"/>
    <w:rsid w:val="00060A91"/>
    <w:rsid w:val="00063449"/>
    <w:rsid w:val="000644A9"/>
    <w:rsid w:val="00064F2D"/>
    <w:rsid w:val="00080A9B"/>
    <w:rsid w:val="00080DED"/>
    <w:rsid w:val="00091149"/>
    <w:rsid w:val="000A6E76"/>
    <w:rsid w:val="000A79CC"/>
    <w:rsid w:val="000A7D55"/>
    <w:rsid w:val="000B2076"/>
    <w:rsid w:val="000B4116"/>
    <w:rsid w:val="000C2E8E"/>
    <w:rsid w:val="000C5CA3"/>
    <w:rsid w:val="000D7361"/>
    <w:rsid w:val="000E0E7C"/>
    <w:rsid w:val="000E128C"/>
    <w:rsid w:val="000E26CB"/>
    <w:rsid w:val="000F153B"/>
    <w:rsid w:val="000F1B4B"/>
    <w:rsid w:val="000F3AAC"/>
    <w:rsid w:val="000F65C4"/>
    <w:rsid w:val="00107F0E"/>
    <w:rsid w:val="001110AA"/>
    <w:rsid w:val="00117B14"/>
    <w:rsid w:val="0012744F"/>
    <w:rsid w:val="00131178"/>
    <w:rsid w:val="00134BD0"/>
    <w:rsid w:val="001379DB"/>
    <w:rsid w:val="001421AF"/>
    <w:rsid w:val="00152356"/>
    <w:rsid w:val="0015292F"/>
    <w:rsid w:val="00156F66"/>
    <w:rsid w:val="001575D6"/>
    <w:rsid w:val="0016128C"/>
    <w:rsid w:val="00163271"/>
    <w:rsid w:val="001678F8"/>
    <w:rsid w:val="001700D6"/>
    <w:rsid w:val="00171EFD"/>
    <w:rsid w:val="001811F6"/>
    <w:rsid w:val="00182528"/>
    <w:rsid w:val="0018500B"/>
    <w:rsid w:val="001906E4"/>
    <w:rsid w:val="001929C5"/>
    <w:rsid w:val="00195565"/>
    <w:rsid w:val="00196A19"/>
    <w:rsid w:val="001977EA"/>
    <w:rsid w:val="001B0A2E"/>
    <w:rsid w:val="001B59FA"/>
    <w:rsid w:val="001B7C3F"/>
    <w:rsid w:val="001C0228"/>
    <w:rsid w:val="001C2FCF"/>
    <w:rsid w:val="001D0093"/>
    <w:rsid w:val="001D7D5A"/>
    <w:rsid w:val="001E30C6"/>
    <w:rsid w:val="001F2C8E"/>
    <w:rsid w:val="001F4641"/>
    <w:rsid w:val="001F71B0"/>
    <w:rsid w:val="00202AA0"/>
    <w:rsid w:val="00202DC1"/>
    <w:rsid w:val="002051B4"/>
    <w:rsid w:val="00210318"/>
    <w:rsid w:val="002116EE"/>
    <w:rsid w:val="00211D16"/>
    <w:rsid w:val="00214920"/>
    <w:rsid w:val="002208A2"/>
    <w:rsid w:val="00226F6F"/>
    <w:rsid w:val="002309D8"/>
    <w:rsid w:val="002332A6"/>
    <w:rsid w:val="002449E4"/>
    <w:rsid w:val="00251799"/>
    <w:rsid w:val="00255631"/>
    <w:rsid w:val="00270407"/>
    <w:rsid w:val="0027311A"/>
    <w:rsid w:val="0027532E"/>
    <w:rsid w:val="0028088A"/>
    <w:rsid w:val="002921E4"/>
    <w:rsid w:val="00294DE9"/>
    <w:rsid w:val="002A29A5"/>
    <w:rsid w:val="002A2FCE"/>
    <w:rsid w:val="002A3D44"/>
    <w:rsid w:val="002A609C"/>
    <w:rsid w:val="002A7FE2"/>
    <w:rsid w:val="002B097B"/>
    <w:rsid w:val="002B5D39"/>
    <w:rsid w:val="002C7E8E"/>
    <w:rsid w:val="002D10C7"/>
    <w:rsid w:val="002D48DB"/>
    <w:rsid w:val="002D5C5B"/>
    <w:rsid w:val="002D7E5A"/>
    <w:rsid w:val="002E1B4F"/>
    <w:rsid w:val="002F2E67"/>
    <w:rsid w:val="002F7CB3"/>
    <w:rsid w:val="00302077"/>
    <w:rsid w:val="003065DA"/>
    <w:rsid w:val="00310EF1"/>
    <w:rsid w:val="00315546"/>
    <w:rsid w:val="00323B0D"/>
    <w:rsid w:val="00324FA5"/>
    <w:rsid w:val="00325AD2"/>
    <w:rsid w:val="00330567"/>
    <w:rsid w:val="003403E7"/>
    <w:rsid w:val="00340DE1"/>
    <w:rsid w:val="00347FBC"/>
    <w:rsid w:val="00360056"/>
    <w:rsid w:val="00383C82"/>
    <w:rsid w:val="00383F6C"/>
    <w:rsid w:val="00386A9D"/>
    <w:rsid w:val="00391081"/>
    <w:rsid w:val="00395223"/>
    <w:rsid w:val="003A42B2"/>
    <w:rsid w:val="003A67EA"/>
    <w:rsid w:val="003B2789"/>
    <w:rsid w:val="003B3EE3"/>
    <w:rsid w:val="003C13CE"/>
    <w:rsid w:val="003C4877"/>
    <w:rsid w:val="003E1E34"/>
    <w:rsid w:val="003E2518"/>
    <w:rsid w:val="003E7CEF"/>
    <w:rsid w:val="003F1208"/>
    <w:rsid w:val="003F3B9A"/>
    <w:rsid w:val="0041229F"/>
    <w:rsid w:val="0042380E"/>
    <w:rsid w:val="00425B1D"/>
    <w:rsid w:val="00426C67"/>
    <w:rsid w:val="00431081"/>
    <w:rsid w:val="00431F35"/>
    <w:rsid w:val="004323F5"/>
    <w:rsid w:val="00442014"/>
    <w:rsid w:val="00446ECB"/>
    <w:rsid w:val="00450EAD"/>
    <w:rsid w:val="00463B5D"/>
    <w:rsid w:val="00466122"/>
    <w:rsid w:val="00471DE2"/>
    <w:rsid w:val="004758DC"/>
    <w:rsid w:val="0048289F"/>
    <w:rsid w:val="00484DF3"/>
    <w:rsid w:val="00491394"/>
    <w:rsid w:val="00493748"/>
    <w:rsid w:val="00496D7B"/>
    <w:rsid w:val="004A18E5"/>
    <w:rsid w:val="004B1EF7"/>
    <w:rsid w:val="004B3FAD"/>
    <w:rsid w:val="004B4920"/>
    <w:rsid w:val="004B6BB3"/>
    <w:rsid w:val="004C3E92"/>
    <w:rsid w:val="004D1A37"/>
    <w:rsid w:val="004D3209"/>
    <w:rsid w:val="004E72C3"/>
    <w:rsid w:val="00501DCA"/>
    <w:rsid w:val="005066D6"/>
    <w:rsid w:val="00513A47"/>
    <w:rsid w:val="00514317"/>
    <w:rsid w:val="00523281"/>
    <w:rsid w:val="00523C7B"/>
    <w:rsid w:val="005408DF"/>
    <w:rsid w:val="00547BF5"/>
    <w:rsid w:val="005545F0"/>
    <w:rsid w:val="005576F1"/>
    <w:rsid w:val="00561852"/>
    <w:rsid w:val="005676B6"/>
    <w:rsid w:val="00573344"/>
    <w:rsid w:val="00576BCE"/>
    <w:rsid w:val="00580C5A"/>
    <w:rsid w:val="00583F9B"/>
    <w:rsid w:val="005859E9"/>
    <w:rsid w:val="005920AF"/>
    <w:rsid w:val="00593229"/>
    <w:rsid w:val="00593D14"/>
    <w:rsid w:val="005941CA"/>
    <w:rsid w:val="00594A9F"/>
    <w:rsid w:val="005B0429"/>
    <w:rsid w:val="005C023B"/>
    <w:rsid w:val="005C02C8"/>
    <w:rsid w:val="005C3462"/>
    <w:rsid w:val="005C77C5"/>
    <w:rsid w:val="005D5684"/>
    <w:rsid w:val="005E3E16"/>
    <w:rsid w:val="005E5C10"/>
    <w:rsid w:val="005F06DB"/>
    <w:rsid w:val="005F0E97"/>
    <w:rsid w:val="005F2C78"/>
    <w:rsid w:val="005F5D23"/>
    <w:rsid w:val="0060539E"/>
    <w:rsid w:val="006144E4"/>
    <w:rsid w:val="00617B45"/>
    <w:rsid w:val="006250DD"/>
    <w:rsid w:val="006273D3"/>
    <w:rsid w:val="0063197A"/>
    <w:rsid w:val="00646695"/>
    <w:rsid w:val="00650299"/>
    <w:rsid w:val="00655FC5"/>
    <w:rsid w:val="00674922"/>
    <w:rsid w:val="00682770"/>
    <w:rsid w:val="006A075F"/>
    <w:rsid w:val="006A3FE7"/>
    <w:rsid w:val="006A6042"/>
    <w:rsid w:val="006A79BB"/>
    <w:rsid w:val="006A7E19"/>
    <w:rsid w:val="006B2BD7"/>
    <w:rsid w:val="006B51D2"/>
    <w:rsid w:val="006B63EA"/>
    <w:rsid w:val="006C40AB"/>
    <w:rsid w:val="006D40BB"/>
    <w:rsid w:val="006F13E1"/>
    <w:rsid w:val="00703018"/>
    <w:rsid w:val="007149EC"/>
    <w:rsid w:val="00716916"/>
    <w:rsid w:val="007174E0"/>
    <w:rsid w:val="00717BEE"/>
    <w:rsid w:val="00722C83"/>
    <w:rsid w:val="00726651"/>
    <w:rsid w:val="0073340D"/>
    <w:rsid w:val="0073372A"/>
    <w:rsid w:val="0074656F"/>
    <w:rsid w:val="00747BFB"/>
    <w:rsid w:val="00751FE8"/>
    <w:rsid w:val="007577C8"/>
    <w:rsid w:val="00757A20"/>
    <w:rsid w:val="0076561A"/>
    <w:rsid w:val="0076567E"/>
    <w:rsid w:val="007714EC"/>
    <w:rsid w:val="0077669D"/>
    <w:rsid w:val="007820F3"/>
    <w:rsid w:val="007927FC"/>
    <w:rsid w:val="00797773"/>
    <w:rsid w:val="007A1427"/>
    <w:rsid w:val="007A27C7"/>
    <w:rsid w:val="007A3E47"/>
    <w:rsid w:val="007B0262"/>
    <w:rsid w:val="007B348A"/>
    <w:rsid w:val="007B488B"/>
    <w:rsid w:val="007B5750"/>
    <w:rsid w:val="007C6BA6"/>
    <w:rsid w:val="007D58E8"/>
    <w:rsid w:val="007F64FE"/>
    <w:rsid w:val="007F66F5"/>
    <w:rsid w:val="007F6A5F"/>
    <w:rsid w:val="00811C20"/>
    <w:rsid w:val="008137C1"/>
    <w:rsid w:val="00814E0A"/>
    <w:rsid w:val="00822309"/>
    <w:rsid w:val="00822581"/>
    <w:rsid w:val="00823410"/>
    <w:rsid w:val="00825FD0"/>
    <w:rsid w:val="008309DD"/>
    <w:rsid w:val="008314B4"/>
    <w:rsid w:val="0083227A"/>
    <w:rsid w:val="00834533"/>
    <w:rsid w:val="008401F2"/>
    <w:rsid w:val="00842A34"/>
    <w:rsid w:val="00844CA9"/>
    <w:rsid w:val="00845AFD"/>
    <w:rsid w:val="008537EF"/>
    <w:rsid w:val="00862B33"/>
    <w:rsid w:val="00866900"/>
    <w:rsid w:val="00872B0B"/>
    <w:rsid w:val="00874E5E"/>
    <w:rsid w:val="00881BA1"/>
    <w:rsid w:val="00883DFD"/>
    <w:rsid w:val="00890682"/>
    <w:rsid w:val="0089245A"/>
    <w:rsid w:val="00896C34"/>
    <w:rsid w:val="008B0673"/>
    <w:rsid w:val="008B1B81"/>
    <w:rsid w:val="008B51E7"/>
    <w:rsid w:val="008C02FF"/>
    <w:rsid w:val="008C26B8"/>
    <w:rsid w:val="008E3797"/>
    <w:rsid w:val="008E7460"/>
    <w:rsid w:val="008F208F"/>
    <w:rsid w:val="008F4C48"/>
    <w:rsid w:val="009052CE"/>
    <w:rsid w:val="0090573B"/>
    <w:rsid w:val="009139E4"/>
    <w:rsid w:val="009224A0"/>
    <w:rsid w:val="00931A5E"/>
    <w:rsid w:val="0094126C"/>
    <w:rsid w:val="00941568"/>
    <w:rsid w:val="00941A27"/>
    <w:rsid w:val="00947955"/>
    <w:rsid w:val="0095280A"/>
    <w:rsid w:val="009535F2"/>
    <w:rsid w:val="00953D02"/>
    <w:rsid w:val="00956504"/>
    <w:rsid w:val="00975842"/>
    <w:rsid w:val="00982084"/>
    <w:rsid w:val="0099301F"/>
    <w:rsid w:val="00993B78"/>
    <w:rsid w:val="00994F2A"/>
    <w:rsid w:val="00995963"/>
    <w:rsid w:val="009B32D1"/>
    <w:rsid w:val="009B4879"/>
    <w:rsid w:val="009B61EB"/>
    <w:rsid w:val="009C2064"/>
    <w:rsid w:val="009D1697"/>
    <w:rsid w:val="009D18B0"/>
    <w:rsid w:val="009D41E8"/>
    <w:rsid w:val="009D493C"/>
    <w:rsid w:val="009E4A1E"/>
    <w:rsid w:val="009F2628"/>
    <w:rsid w:val="009F2902"/>
    <w:rsid w:val="009F3A46"/>
    <w:rsid w:val="00A014F8"/>
    <w:rsid w:val="00A0150E"/>
    <w:rsid w:val="00A017B0"/>
    <w:rsid w:val="00A1187E"/>
    <w:rsid w:val="00A143CD"/>
    <w:rsid w:val="00A20CA3"/>
    <w:rsid w:val="00A220DA"/>
    <w:rsid w:val="00A221E8"/>
    <w:rsid w:val="00A223F6"/>
    <w:rsid w:val="00A24262"/>
    <w:rsid w:val="00A24BC3"/>
    <w:rsid w:val="00A31313"/>
    <w:rsid w:val="00A329B1"/>
    <w:rsid w:val="00A4056E"/>
    <w:rsid w:val="00A44B9D"/>
    <w:rsid w:val="00A5173C"/>
    <w:rsid w:val="00A56EF7"/>
    <w:rsid w:val="00A61AEF"/>
    <w:rsid w:val="00A6611F"/>
    <w:rsid w:val="00A67D7E"/>
    <w:rsid w:val="00A73908"/>
    <w:rsid w:val="00A75464"/>
    <w:rsid w:val="00A775A5"/>
    <w:rsid w:val="00A82144"/>
    <w:rsid w:val="00A84534"/>
    <w:rsid w:val="00A865B5"/>
    <w:rsid w:val="00A8722E"/>
    <w:rsid w:val="00A953B0"/>
    <w:rsid w:val="00A970E3"/>
    <w:rsid w:val="00AA2274"/>
    <w:rsid w:val="00AA4374"/>
    <w:rsid w:val="00AA659B"/>
    <w:rsid w:val="00AA6617"/>
    <w:rsid w:val="00AA69B6"/>
    <w:rsid w:val="00AB4F0E"/>
    <w:rsid w:val="00AB5F44"/>
    <w:rsid w:val="00AC426C"/>
    <w:rsid w:val="00AD2345"/>
    <w:rsid w:val="00AD34B5"/>
    <w:rsid w:val="00AF173A"/>
    <w:rsid w:val="00AF19F3"/>
    <w:rsid w:val="00B03FAC"/>
    <w:rsid w:val="00B04D8D"/>
    <w:rsid w:val="00B066A4"/>
    <w:rsid w:val="00B07A13"/>
    <w:rsid w:val="00B07DF2"/>
    <w:rsid w:val="00B13845"/>
    <w:rsid w:val="00B16863"/>
    <w:rsid w:val="00B22CF5"/>
    <w:rsid w:val="00B232CD"/>
    <w:rsid w:val="00B410AA"/>
    <w:rsid w:val="00B4279B"/>
    <w:rsid w:val="00B45FC9"/>
    <w:rsid w:val="00B81138"/>
    <w:rsid w:val="00B82431"/>
    <w:rsid w:val="00B905B7"/>
    <w:rsid w:val="00B916D3"/>
    <w:rsid w:val="00B94EC8"/>
    <w:rsid w:val="00BB093E"/>
    <w:rsid w:val="00BC7CCF"/>
    <w:rsid w:val="00BE01D2"/>
    <w:rsid w:val="00BE1A00"/>
    <w:rsid w:val="00BE2D2B"/>
    <w:rsid w:val="00BE2E5F"/>
    <w:rsid w:val="00BE2F32"/>
    <w:rsid w:val="00BE3CD2"/>
    <w:rsid w:val="00BE470B"/>
    <w:rsid w:val="00BE7D23"/>
    <w:rsid w:val="00C0542B"/>
    <w:rsid w:val="00C0616F"/>
    <w:rsid w:val="00C06C4E"/>
    <w:rsid w:val="00C2624B"/>
    <w:rsid w:val="00C337DE"/>
    <w:rsid w:val="00C45CF3"/>
    <w:rsid w:val="00C57029"/>
    <w:rsid w:val="00C57A91"/>
    <w:rsid w:val="00C60A45"/>
    <w:rsid w:val="00C614FB"/>
    <w:rsid w:val="00C62D6B"/>
    <w:rsid w:val="00C7016E"/>
    <w:rsid w:val="00C71C2D"/>
    <w:rsid w:val="00C724FE"/>
    <w:rsid w:val="00C83226"/>
    <w:rsid w:val="00C85034"/>
    <w:rsid w:val="00C9130E"/>
    <w:rsid w:val="00C93634"/>
    <w:rsid w:val="00CA33B4"/>
    <w:rsid w:val="00CA7E94"/>
    <w:rsid w:val="00CB4A51"/>
    <w:rsid w:val="00CC01C2"/>
    <w:rsid w:val="00CC036B"/>
    <w:rsid w:val="00CC4C32"/>
    <w:rsid w:val="00CD3FB0"/>
    <w:rsid w:val="00CD7D11"/>
    <w:rsid w:val="00CE14A7"/>
    <w:rsid w:val="00CE318E"/>
    <w:rsid w:val="00CE3D1B"/>
    <w:rsid w:val="00CF21F2"/>
    <w:rsid w:val="00CF7651"/>
    <w:rsid w:val="00D00F54"/>
    <w:rsid w:val="00D015AC"/>
    <w:rsid w:val="00D02712"/>
    <w:rsid w:val="00D046A7"/>
    <w:rsid w:val="00D11205"/>
    <w:rsid w:val="00D214D0"/>
    <w:rsid w:val="00D229C7"/>
    <w:rsid w:val="00D2400E"/>
    <w:rsid w:val="00D26EBC"/>
    <w:rsid w:val="00D32D1B"/>
    <w:rsid w:val="00D33D8A"/>
    <w:rsid w:val="00D462CE"/>
    <w:rsid w:val="00D50AD1"/>
    <w:rsid w:val="00D52852"/>
    <w:rsid w:val="00D52C49"/>
    <w:rsid w:val="00D53B58"/>
    <w:rsid w:val="00D54F51"/>
    <w:rsid w:val="00D6045F"/>
    <w:rsid w:val="00D6546B"/>
    <w:rsid w:val="00D722DB"/>
    <w:rsid w:val="00D75FDF"/>
    <w:rsid w:val="00D83D7B"/>
    <w:rsid w:val="00D841B9"/>
    <w:rsid w:val="00DA7F25"/>
    <w:rsid w:val="00DB03C2"/>
    <w:rsid w:val="00DB06F1"/>
    <w:rsid w:val="00DB178B"/>
    <w:rsid w:val="00DB5230"/>
    <w:rsid w:val="00DC17D3"/>
    <w:rsid w:val="00DD4BED"/>
    <w:rsid w:val="00DE23F2"/>
    <w:rsid w:val="00DE39F0"/>
    <w:rsid w:val="00DE7734"/>
    <w:rsid w:val="00DF0AF3"/>
    <w:rsid w:val="00DF0D86"/>
    <w:rsid w:val="00DF53CD"/>
    <w:rsid w:val="00DF7E9F"/>
    <w:rsid w:val="00E00BF5"/>
    <w:rsid w:val="00E05F40"/>
    <w:rsid w:val="00E1032C"/>
    <w:rsid w:val="00E17220"/>
    <w:rsid w:val="00E27D7E"/>
    <w:rsid w:val="00E367D7"/>
    <w:rsid w:val="00E42E13"/>
    <w:rsid w:val="00E454E3"/>
    <w:rsid w:val="00E5494E"/>
    <w:rsid w:val="00E55A1A"/>
    <w:rsid w:val="00E56D5C"/>
    <w:rsid w:val="00E6257C"/>
    <w:rsid w:val="00E63C59"/>
    <w:rsid w:val="00E64DB4"/>
    <w:rsid w:val="00E72041"/>
    <w:rsid w:val="00E74F5D"/>
    <w:rsid w:val="00EA48C4"/>
    <w:rsid w:val="00EB256D"/>
    <w:rsid w:val="00EC57B1"/>
    <w:rsid w:val="00EE1B24"/>
    <w:rsid w:val="00EE5C07"/>
    <w:rsid w:val="00EF2A5C"/>
    <w:rsid w:val="00EF4188"/>
    <w:rsid w:val="00F002D8"/>
    <w:rsid w:val="00F1153E"/>
    <w:rsid w:val="00F24A98"/>
    <w:rsid w:val="00F25662"/>
    <w:rsid w:val="00F30907"/>
    <w:rsid w:val="00F31963"/>
    <w:rsid w:val="00F355D7"/>
    <w:rsid w:val="00F41D74"/>
    <w:rsid w:val="00F44C7C"/>
    <w:rsid w:val="00F474A6"/>
    <w:rsid w:val="00F533D5"/>
    <w:rsid w:val="00F61722"/>
    <w:rsid w:val="00F62D68"/>
    <w:rsid w:val="00F6783F"/>
    <w:rsid w:val="00F72527"/>
    <w:rsid w:val="00FA124A"/>
    <w:rsid w:val="00FA2124"/>
    <w:rsid w:val="00FB599C"/>
    <w:rsid w:val="00FC08DD"/>
    <w:rsid w:val="00FC0946"/>
    <w:rsid w:val="00FC2316"/>
    <w:rsid w:val="00FC2CFD"/>
    <w:rsid w:val="00FC4F20"/>
    <w:rsid w:val="00FD3450"/>
    <w:rsid w:val="00FD43D0"/>
    <w:rsid w:val="00FD6394"/>
    <w:rsid w:val="00FE1013"/>
    <w:rsid w:val="00FE4F8B"/>
    <w:rsid w:val="00FE4FC3"/>
    <w:rsid w:val="00FF6D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qFormat/>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link w:val="B2Char"/>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qFormat/>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 w:type="character" w:customStyle="1" w:styleId="B1Char1">
    <w:name w:val="B1 Char1"/>
    <w:rsid w:val="005F0E97"/>
    <w:rPr>
      <w:rFonts w:eastAsia="Times New Roman"/>
      <w:lang w:val="en-GB"/>
    </w:rPr>
  </w:style>
  <w:style w:type="character" w:customStyle="1" w:styleId="B2Char">
    <w:name w:val="B2 Char"/>
    <w:link w:val="B20"/>
    <w:rsid w:val="00C7016E"/>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qFormat/>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link w:val="B2Char"/>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qFormat/>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 w:type="character" w:customStyle="1" w:styleId="B1Char1">
    <w:name w:val="B1 Char1"/>
    <w:rsid w:val="005F0E97"/>
    <w:rPr>
      <w:rFonts w:eastAsia="Times New Roman"/>
      <w:lang w:val="en-GB"/>
    </w:rPr>
  </w:style>
  <w:style w:type="character" w:customStyle="1" w:styleId="B2Char">
    <w:name w:val="B2 Char"/>
    <w:link w:val="B20"/>
    <w:rsid w:val="00C7016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ttc.or.jp/j/document_list/free/3gpps2015/TS/TR-3GA-21.905(Rel12)v12.0.0.pdf"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D1F66-C90D-4D00-9763-49AEA7F7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702</TotalTime>
  <Pages>227</Pages>
  <Words>77827</Words>
  <Characters>443619</Characters>
  <Application>Microsoft Office Word</Application>
  <DocSecurity>0</DocSecurity>
  <Lines>3696</Lines>
  <Paragraphs>1040</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ITU</Company>
  <LinksUpToDate>false</LinksUpToDate>
  <CharactersWithSpaces>520406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235</cp:revision>
  <cp:lastPrinted>2016-10-11T08:18:00Z</cp:lastPrinted>
  <dcterms:created xsi:type="dcterms:W3CDTF">2017-10-23T15:18:00Z</dcterms:created>
  <dcterms:modified xsi:type="dcterms:W3CDTF">2017-10-25T04:28:00Z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